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70489" w14:textId="1B30CF1E"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#9</w:t>
      </w:r>
      <w:r w:rsidR="00837994">
        <w:rPr>
          <w:rFonts w:cs="Arial"/>
          <w:sz w:val="24"/>
          <w:szCs w:val="24"/>
        </w:rPr>
        <w:t>9</w:t>
      </w:r>
      <w:r w:rsidR="00951FF4" w:rsidRPr="00951FF4">
        <w:rPr>
          <w:rFonts w:cs="Arial" w:hint="eastAsia"/>
          <w:sz w:val="24"/>
          <w:szCs w:val="24"/>
        </w:rPr>
        <w:t>-e</w:t>
      </w:r>
      <w:r w:rsidRPr="009A351D">
        <w:rPr>
          <w:rFonts w:cs="Arial"/>
          <w:i/>
          <w:sz w:val="24"/>
          <w:szCs w:val="24"/>
        </w:rPr>
        <w:tab/>
      </w:r>
      <w:r w:rsidRPr="009A351D">
        <w:rPr>
          <w:rFonts w:cs="Arial"/>
          <w:sz w:val="24"/>
          <w:szCs w:val="24"/>
          <w:lang w:val="en-US"/>
        </w:rPr>
        <w:t>R4-</w:t>
      </w:r>
      <w:r w:rsidR="00951FF4">
        <w:rPr>
          <w:rFonts w:cs="Arial"/>
          <w:sz w:val="24"/>
          <w:szCs w:val="24"/>
          <w:lang w:val="en-US"/>
        </w:rPr>
        <w:t>210</w:t>
      </w:r>
      <w:r w:rsidR="005B6904">
        <w:rPr>
          <w:rFonts w:cs="Arial"/>
          <w:sz w:val="24"/>
          <w:szCs w:val="24"/>
          <w:lang w:val="en-US"/>
        </w:rPr>
        <w:t>9688</w:t>
      </w:r>
    </w:p>
    <w:p w14:paraId="6455C712" w14:textId="6F47D593" w:rsidR="00275694" w:rsidRPr="00275694" w:rsidRDefault="00BE260C" w:rsidP="00275694">
      <w:pPr>
        <w:overflowPunct/>
        <w:autoSpaceDE/>
        <w:autoSpaceDN/>
        <w:adjustRightInd/>
        <w:spacing w:after="120"/>
        <w:textAlignment w:val="auto"/>
        <w:outlineLvl w:val="0"/>
        <w:rPr>
          <w:rFonts w:ascii="Arial" w:eastAsia="宋体" w:hAnsi="Arial"/>
          <w:b/>
          <w:noProof/>
          <w:sz w:val="24"/>
        </w:rPr>
      </w:pPr>
      <w:r w:rsidRPr="00BE260C">
        <w:rPr>
          <w:rFonts w:ascii="Arial" w:eastAsia="宋体" w:hAnsi="Arial"/>
          <w:b/>
          <w:noProof/>
          <w:sz w:val="24"/>
        </w:rPr>
        <w:t>Electronic Meeting</w:t>
      </w:r>
      <w:r w:rsidR="00C63D9A" w:rsidRPr="00C63D9A">
        <w:rPr>
          <w:rFonts w:ascii="Arial" w:eastAsia="宋体" w:hAnsi="Arial"/>
          <w:b/>
          <w:noProof/>
          <w:sz w:val="24"/>
        </w:rPr>
        <w:t xml:space="preserve">, </w:t>
      </w:r>
      <w:r w:rsidR="00275694" w:rsidRPr="00275694">
        <w:rPr>
          <w:rFonts w:ascii="Arial" w:eastAsia="宋体" w:hAnsi="Arial"/>
          <w:b/>
          <w:noProof/>
          <w:sz w:val="24"/>
        </w:rPr>
        <w:fldChar w:fldCharType="begin"/>
      </w:r>
      <w:r w:rsidR="00275694" w:rsidRPr="00275694">
        <w:rPr>
          <w:rFonts w:ascii="Arial" w:eastAsia="宋体" w:hAnsi="Arial"/>
          <w:b/>
          <w:noProof/>
          <w:sz w:val="24"/>
        </w:rPr>
        <w:instrText xml:space="preserve"> DOCPROPERTY  StartDate  \* MERGEFORMAT </w:instrText>
      </w:r>
      <w:r w:rsidR="00275694" w:rsidRPr="00275694">
        <w:rPr>
          <w:rFonts w:ascii="Arial" w:eastAsia="宋体" w:hAnsi="Arial"/>
          <w:b/>
          <w:noProof/>
          <w:sz w:val="24"/>
        </w:rPr>
        <w:fldChar w:fldCharType="separate"/>
      </w:r>
      <w:r w:rsidR="00570C37">
        <w:rPr>
          <w:rFonts w:ascii="Arial" w:eastAsia="宋体" w:hAnsi="Arial"/>
          <w:b/>
          <w:noProof/>
          <w:sz w:val="24"/>
        </w:rPr>
        <w:t>1</w:t>
      </w:r>
      <w:r w:rsidR="00AE656D">
        <w:rPr>
          <w:rFonts w:ascii="Arial" w:eastAsia="宋体" w:hAnsi="Arial"/>
          <w:b/>
          <w:noProof/>
          <w:sz w:val="24"/>
        </w:rPr>
        <w:t>9</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00275694" w:rsidRPr="00275694">
        <w:rPr>
          <w:rFonts w:ascii="Arial" w:eastAsia="宋体" w:hAnsi="Arial"/>
          <w:b/>
          <w:noProof/>
          <w:sz w:val="24"/>
        </w:rPr>
        <w:fldChar w:fldCharType="end"/>
      </w:r>
      <w:r w:rsidR="00275694" w:rsidRPr="00275694">
        <w:rPr>
          <w:rFonts w:ascii="Arial" w:eastAsia="宋体" w:hAnsi="Arial"/>
          <w:b/>
          <w:noProof/>
          <w:sz w:val="24"/>
        </w:rPr>
        <w:t xml:space="preserve">- </w:t>
      </w:r>
      <w:r w:rsidR="00663495">
        <w:rPr>
          <w:rFonts w:ascii="Arial" w:eastAsia="宋体" w:hAnsi="Arial"/>
          <w:b/>
          <w:noProof/>
          <w:sz w:val="24"/>
        </w:rPr>
        <w:t>2</w:t>
      </w:r>
      <w:r w:rsidR="00AE656D">
        <w:rPr>
          <w:rFonts w:ascii="Arial" w:eastAsia="宋体" w:hAnsi="Arial"/>
          <w:b/>
          <w:noProof/>
          <w:sz w:val="24"/>
        </w:rPr>
        <w:t>7</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00B12BE0">
        <w:rPr>
          <w:rFonts w:ascii="Arial" w:eastAsia="宋体" w:hAnsi="Arial" w:hint="eastAsia"/>
          <w:b/>
          <w:noProof/>
          <w:sz w:val="24"/>
          <w:lang w:eastAsia="zh-CN"/>
        </w:rPr>
        <w:t>May</w:t>
      </w:r>
      <w:r w:rsidR="00275694" w:rsidRPr="00275694">
        <w:rPr>
          <w:rFonts w:ascii="Arial" w:eastAsia="宋体" w:hAnsi="Arial"/>
          <w:b/>
          <w:noProof/>
          <w:sz w:val="24"/>
        </w:rPr>
        <w:t>, 20</w:t>
      </w:r>
      <w:r>
        <w:rPr>
          <w:rFonts w:ascii="Arial" w:eastAsia="宋体" w:hAnsi="Arial"/>
          <w:b/>
          <w:noProof/>
          <w:sz w:val="24"/>
        </w:rPr>
        <w:t>21</w:t>
      </w:r>
    </w:p>
    <w:p w14:paraId="49C2EC6F" w14:textId="77777777" w:rsidR="001F5D6A" w:rsidRPr="00BE260C" w:rsidRDefault="001F5D6A" w:rsidP="005E2B6E">
      <w:pPr>
        <w:rPr>
          <w:rFonts w:eastAsia="宋体"/>
          <w:lang w:eastAsia="zh-CN"/>
        </w:rPr>
      </w:pPr>
    </w:p>
    <w:p w14:paraId="55F53192"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3A7B8050" w14:textId="1021137A"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C2230" w:rsidRPr="001C2230">
        <w:rPr>
          <w:rFonts w:ascii="Arial" w:hAnsi="Arial" w:cs="Arial"/>
          <w:sz w:val="22"/>
        </w:rPr>
        <w:t>Discussion on the switching period position between LTE SL and NR SL</w:t>
      </w:r>
    </w:p>
    <w:p w14:paraId="2EF64179" w14:textId="3D748DE9"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B027BC">
        <w:rPr>
          <w:rFonts w:ascii="Arial" w:hAnsi="Arial" w:cs="Arial"/>
          <w:sz w:val="22"/>
          <w:lang w:val="en-US"/>
        </w:rPr>
        <w:t>6.2.1</w:t>
      </w:r>
    </w:p>
    <w:p w14:paraId="383A9294"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3A160684" w14:textId="77777777" w:rsidR="00FC0076" w:rsidRDefault="00E52C47" w:rsidP="004065E5">
      <w:pPr>
        <w:pStyle w:val="1"/>
        <w:rPr>
          <w:rFonts w:eastAsia="宋体"/>
          <w:lang w:eastAsia="zh-CN"/>
        </w:rPr>
      </w:pPr>
      <w:r>
        <w:rPr>
          <w:rFonts w:eastAsia="宋体" w:hint="eastAsia"/>
          <w:lang w:eastAsia="zh-CN"/>
        </w:rPr>
        <w:t>Introduction</w:t>
      </w:r>
    </w:p>
    <w:p w14:paraId="7BF9A742" w14:textId="7C0F1662" w:rsidR="00FB17C0" w:rsidRDefault="00FB17C0" w:rsidP="009D3CF6">
      <w:pPr>
        <w:jc w:val="both"/>
        <w:rPr>
          <w:rFonts w:eastAsia="等线"/>
          <w:lang w:eastAsia="zh-CN"/>
        </w:rPr>
      </w:pPr>
      <w:r>
        <w:rPr>
          <w:rFonts w:eastAsia="等线" w:hint="eastAsia"/>
          <w:lang w:eastAsia="zh-CN"/>
        </w:rPr>
        <w:t>T</w:t>
      </w:r>
      <w:r>
        <w:rPr>
          <w:rFonts w:eastAsia="等线"/>
          <w:lang w:eastAsia="zh-CN"/>
        </w:rPr>
        <w:t xml:space="preserve">he switching period issues between LTE SL and NR SL in band n47 </w:t>
      </w:r>
      <w:r w:rsidR="004D279E">
        <w:rPr>
          <w:rFonts w:eastAsia="等线"/>
          <w:lang w:eastAsia="zh-CN"/>
        </w:rPr>
        <w:t xml:space="preserve">have been going on for several meeting. In RAN4#98e meeting, the discussion </w:t>
      </w:r>
      <w:r w:rsidR="00DC38BF">
        <w:rPr>
          <w:rFonts w:eastAsia="等线"/>
          <w:lang w:eastAsia="zh-CN"/>
        </w:rPr>
        <w:t>was</w:t>
      </w:r>
      <w:r w:rsidR="004D279E">
        <w:rPr>
          <w:rFonts w:eastAsia="等线"/>
          <w:lang w:eastAsia="zh-CN"/>
        </w:rPr>
        <w:t xml:space="preserve"> held off</w:t>
      </w:r>
      <w:r w:rsidR="0087779F">
        <w:rPr>
          <w:rFonts w:eastAsia="等线"/>
          <w:lang w:eastAsia="zh-CN"/>
        </w:rPr>
        <w:t xml:space="preserve"> </w:t>
      </w:r>
      <w:r w:rsidR="0087779F" w:rsidRPr="0087779F">
        <w:rPr>
          <w:rFonts w:eastAsia="等线"/>
          <w:lang w:eastAsia="zh-CN"/>
        </w:rPr>
        <w:t>[1]</w:t>
      </w:r>
      <w:r w:rsidR="004D279E">
        <w:rPr>
          <w:rFonts w:eastAsia="等线"/>
          <w:lang w:eastAsia="zh-CN"/>
        </w:rPr>
        <w:t xml:space="preserve"> since we </w:t>
      </w:r>
      <w:r w:rsidR="00AB3AE3">
        <w:rPr>
          <w:rFonts w:eastAsia="等线"/>
          <w:lang w:eastAsia="zh-CN"/>
        </w:rPr>
        <w:t>didn’t receive the reply LS on transmission priority from RAN1.</w:t>
      </w:r>
      <w:r w:rsidR="009D3CF6">
        <w:rPr>
          <w:rFonts w:eastAsia="等线"/>
          <w:lang w:eastAsia="zh-CN"/>
        </w:rPr>
        <w:t xml:space="preserve"> </w:t>
      </w:r>
      <w:r w:rsidR="00AB3AE3">
        <w:rPr>
          <w:rFonts w:eastAsia="等线"/>
          <w:lang w:eastAsia="zh-CN"/>
        </w:rPr>
        <w:t>In RAN4#98bis</w:t>
      </w:r>
      <w:r w:rsidR="00091C17">
        <w:rPr>
          <w:rFonts w:eastAsia="等线"/>
          <w:lang w:eastAsia="zh-CN"/>
        </w:rPr>
        <w:t>-</w:t>
      </w:r>
      <w:r w:rsidR="00AB3AE3">
        <w:rPr>
          <w:rFonts w:eastAsia="等线"/>
          <w:lang w:eastAsia="zh-CN"/>
        </w:rPr>
        <w:t xml:space="preserve">e meeting, there was no agenda for </w:t>
      </w:r>
      <w:r w:rsidR="00091C17">
        <w:rPr>
          <w:rFonts w:eastAsia="等线"/>
          <w:lang w:eastAsia="zh-CN"/>
        </w:rPr>
        <w:t>this issue</w:t>
      </w:r>
      <w:r w:rsidR="00B21137">
        <w:rPr>
          <w:rFonts w:eastAsia="等线"/>
          <w:lang w:eastAsia="zh-CN"/>
        </w:rPr>
        <w:t xml:space="preserve">. In this meeting, we really need to make a decision on switching period position between </w:t>
      </w:r>
      <w:r w:rsidR="00200B06">
        <w:rPr>
          <w:rFonts w:eastAsia="等线"/>
          <w:lang w:eastAsia="zh-CN"/>
        </w:rPr>
        <w:t>LTE SL and NR SL. In this contribution, we will further discuss this issue based on the reply LS</w:t>
      </w:r>
      <w:r w:rsidR="0087779F">
        <w:rPr>
          <w:rFonts w:eastAsia="等线"/>
          <w:lang w:eastAsia="zh-CN"/>
        </w:rPr>
        <w:t xml:space="preserve"> [2]</w:t>
      </w:r>
      <w:r w:rsidR="00200B06">
        <w:rPr>
          <w:rFonts w:eastAsia="等线"/>
          <w:lang w:eastAsia="zh-CN"/>
        </w:rPr>
        <w:t xml:space="preserve"> from RAN1 and give our preference on </w:t>
      </w:r>
      <w:r w:rsidR="009D3CF6">
        <w:rPr>
          <w:rFonts w:eastAsia="等线"/>
          <w:lang w:eastAsia="zh-CN"/>
        </w:rPr>
        <w:t>this issue.</w:t>
      </w:r>
    </w:p>
    <w:p w14:paraId="251796C2" w14:textId="77777777" w:rsidR="00703A03" w:rsidRDefault="00853ECB" w:rsidP="00DF57AB">
      <w:pPr>
        <w:pStyle w:val="1"/>
        <w:jc w:val="both"/>
        <w:rPr>
          <w:rFonts w:eastAsia="宋体"/>
          <w:lang w:eastAsia="zh-CN"/>
        </w:rPr>
      </w:pPr>
      <w:r>
        <w:rPr>
          <w:rFonts w:eastAsia="宋体" w:hint="eastAsia"/>
          <w:lang w:eastAsia="zh-CN"/>
        </w:rPr>
        <w:t>Discussion</w:t>
      </w:r>
    </w:p>
    <w:p w14:paraId="5250004F" w14:textId="7600B4BA" w:rsidR="00801C66" w:rsidRDefault="00B142E5" w:rsidP="00DF57AB">
      <w:pPr>
        <w:pStyle w:val="2"/>
        <w:spacing w:after="240"/>
        <w:jc w:val="both"/>
        <w:rPr>
          <w:lang w:eastAsia="zh-CN"/>
        </w:rPr>
      </w:pPr>
      <w:r>
        <w:rPr>
          <w:rFonts w:eastAsia="宋体" w:cs="Arial" w:hint="cs"/>
          <w:lang w:eastAsia="zh-CN"/>
        </w:rPr>
        <w:t>A</w:t>
      </w:r>
      <w:r>
        <w:rPr>
          <w:rFonts w:eastAsia="宋体" w:cs="Arial"/>
          <w:lang w:eastAsia="zh-CN"/>
        </w:rPr>
        <w:t>nalysis of the reply LS from RAN1</w:t>
      </w:r>
    </w:p>
    <w:p w14:paraId="02FF9526" w14:textId="0F2D90D8" w:rsidR="00801C66" w:rsidRDefault="00D74B09" w:rsidP="00DF57AB">
      <w:pPr>
        <w:jc w:val="both"/>
        <w:rPr>
          <w:rFonts w:eastAsia="等线"/>
          <w:lang w:eastAsia="zh-CN"/>
        </w:rPr>
      </w:pPr>
      <w:r>
        <w:rPr>
          <w:rFonts w:eastAsia="等线" w:hint="eastAsia"/>
          <w:lang w:eastAsia="zh-CN"/>
        </w:rPr>
        <w:t>T</w:t>
      </w:r>
      <w:r>
        <w:rPr>
          <w:rFonts w:eastAsia="等线"/>
          <w:lang w:eastAsia="zh-CN"/>
        </w:rPr>
        <w:t>he reply LS from RAN1 on switching period position is captured as follows:</w:t>
      </w:r>
    </w:p>
    <w:p w14:paraId="7C6DD3D8" w14:textId="77777777" w:rsidR="00B069D4" w:rsidRPr="00B069D4" w:rsidRDefault="00B069D4" w:rsidP="00DF57AB">
      <w:pPr>
        <w:jc w:val="both"/>
        <w:rPr>
          <w:rFonts w:eastAsia="等线"/>
          <w:i/>
          <w:iCs/>
          <w:lang w:eastAsia="zh-CN"/>
        </w:rPr>
      </w:pPr>
      <w:r w:rsidRPr="00B069D4">
        <w:rPr>
          <w:rFonts w:eastAsia="等线"/>
          <w:i/>
          <w:iCs/>
          <w:lang w:eastAsia="zh-CN"/>
        </w:rPr>
        <w:t>Question 1: Is there priority defined for LTE SL and NR SL?</w:t>
      </w:r>
    </w:p>
    <w:p w14:paraId="1C64EE4C" w14:textId="16D3FE70" w:rsidR="00B069D4" w:rsidRPr="00B069D4" w:rsidRDefault="00B069D4" w:rsidP="00DF57AB">
      <w:pPr>
        <w:jc w:val="both"/>
        <w:rPr>
          <w:rFonts w:eastAsia="等线"/>
          <w:i/>
          <w:iCs/>
          <w:lang w:eastAsia="zh-CN"/>
        </w:rPr>
      </w:pPr>
      <w:r w:rsidRPr="00B069D4">
        <w:rPr>
          <w:rFonts w:eastAsia="等线"/>
          <w:bCs/>
          <w:i/>
          <w:iCs/>
          <w:lang w:eastAsia="zh-CN"/>
        </w:rPr>
        <w:t>[RAN1 reply] Yes, priority is defined for the LTE SL in clause 4.4.5.1 of TS 23.285 and for NR SL in clause 5.4.3.3 of TS 23.287. On SL priority in RAN1, please refer to answers of Question 2 and 3.</w:t>
      </w:r>
    </w:p>
    <w:p w14:paraId="67169194" w14:textId="77777777" w:rsidR="00B069D4" w:rsidRPr="00B069D4" w:rsidRDefault="00B069D4" w:rsidP="00DF57AB">
      <w:pPr>
        <w:jc w:val="both"/>
        <w:rPr>
          <w:rFonts w:eastAsia="等线"/>
          <w:i/>
          <w:iCs/>
          <w:lang w:eastAsia="zh-CN"/>
        </w:rPr>
      </w:pPr>
      <w:r w:rsidRPr="00B069D4">
        <w:rPr>
          <w:rFonts w:eastAsia="等线"/>
          <w:i/>
          <w:iCs/>
          <w:lang w:eastAsia="zh-CN"/>
        </w:rPr>
        <w:t>Question 2: How does RAN WG1 define the priority of LTE SL and NR SL? For example, which parameter is used and how to determine the priority?</w:t>
      </w:r>
    </w:p>
    <w:p w14:paraId="67DBCEE7" w14:textId="77777777" w:rsidR="00B069D4" w:rsidRPr="00B069D4" w:rsidRDefault="00B069D4" w:rsidP="00DF57AB">
      <w:pPr>
        <w:jc w:val="both"/>
        <w:rPr>
          <w:rFonts w:eastAsia="等线"/>
          <w:i/>
          <w:iCs/>
          <w:lang w:eastAsia="zh-CN"/>
        </w:rPr>
      </w:pPr>
      <w:r w:rsidRPr="00B069D4">
        <w:rPr>
          <w:rFonts w:eastAsia="等线"/>
          <w:bCs/>
          <w:i/>
          <w:iCs/>
          <w:lang w:eastAsia="zh-CN"/>
        </w:rPr>
        <w:t xml:space="preserve">[RAN1 reply] In RAN1, priority of a PSCCH/PSSCH transmission is indicated in the “Priority” field of an SCI format 1 in LTE, or SCI format 1-A in NR, after being set for the transport block by higher layers. The priority of NR S-SSB or LTE PSBCH/SSSS/PSSS is determined/provided by higher layers. The priority of NR PSFCH is the same as the corresponding PSSCH. </w:t>
      </w:r>
    </w:p>
    <w:p w14:paraId="769D6296" w14:textId="77777777" w:rsidR="00B069D4" w:rsidRPr="00B069D4" w:rsidRDefault="00B069D4" w:rsidP="00DF57AB">
      <w:pPr>
        <w:jc w:val="both"/>
        <w:rPr>
          <w:rFonts w:eastAsia="等线"/>
          <w:i/>
          <w:iCs/>
          <w:lang w:eastAsia="zh-CN"/>
        </w:rPr>
      </w:pPr>
      <w:r w:rsidRPr="00B069D4">
        <w:rPr>
          <w:rFonts w:eastAsia="等线"/>
          <w:i/>
          <w:iCs/>
          <w:lang w:eastAsia="zh-CN"/>
        </w:rPr>
        <w:t xml:space="preserve">Question 3: Is it the case that there is no higher priority for LTE SL than NR SL? </w:t>
      </w:r>
    </w:p>
    <w:p w14:paraId="0EDBF933" w14:textId="77777777" w:rsidR="00B069D4" w:rsidRPr="00B069D4" w:rsidRDefault="00B069D4" w:rsidP="00DF57AB">
      <w:pPr>
        <w:jc w:val="both"/>
        <w:rPr>
          <w:rFonts w:eastAsia="等线"/>
          <w:bCs/>
          <w:i/>
          <w:iCs/>
          <w:lang w:eastAsia="zh-CN"/>
        </w:rPr>
      </w:pPr>
      <w:r w:rsidRPr="00B069D4">
        <w:rPr>
          <w:rFonts w:eastAsia="等线"/>
          <w:bCs/>
          <w:i/>
          <w:iCs/>
          <w:lang w:eastAsia="zh-CN"/>
        </w:rPr>
        <w:t>[RAN1 reply]</w:t>
      </w:r>
      <w:r w:rsidRPr="00B069D4">
        <w:rPr>
          <w:rFonts w:eastAsia="等线"/>
          <w:i/>
          <w:iCs/>
          <w:lang w:eastAsia="zh-CN"/>
        </w:rPr>
        <w:t xml:space="preserve"> </w:t>
      </w:r>
      <w:r w:rsidRPr="00B069D4">
        <w:rPr>
          <w:rFonts w:eastAsia="等线"/>
          <w:bCs/>
          <w:i/>
          <w:iCs/>
          <w:lang w:eastAsia="zh-CN"/>
        </w:rPr>
        <w:t>No. In RAN1#98 meeting, the following agreement was made, where PPPP is represented in the “Priority” field of an SCI format 1 in LTE:</w:t>
      </w:r>
    </w:p>
    <w:p w14:paraId="27F3D1CD" w14:textId="296DC26B" w:rsidR="00B069D4" w:rsidRPr="00B069D4" w:rsidRDefault="003B5D66" w:rsidP="00DF57AB">
      <w:pPr>
        <w:jc w:val="both"/>
        <w:rPr>
          <w:rFonts w:eastAsia="等线"/>
          <w:i/>
          <w:iCs/>
          <w:lang w:eastAsia="zh-CN"/>
        </w:rPr>
      </w:pPr>
      <w:r>
        <w:rPr>
          <w:rFonts w:eastAsia="等线"/>
          <w:i/>
          <w:iCs/>
          <w:lang w:eastAsia="zh-CN"/>
        </w:rPr>
      </w:r>
      <w:r w:rsidR="00701FC7">
        <w:rPr>
          <w:rFonts w:eastAsia="等线"/>
          <w:i/>
          <w:iCs/>
          <w:lang w:eastAsia="zh-CN"/>
        </w:rPr>
        <w:pict w14:anchorId="15B52FA3">
          <v:shapetype id="_x0000_t202" coordsize="21600,21600" o:spt="202" path="m,l,21600r21600,l21600,xe">
            <v:stroke joinstyle="miter"/>
            <v:path gradientshapeok="t" o:connecttype="rect"/>
          </v:shapetype>
          <v:shape id="文本框 2" o:spid="_x0000_s1031" type="#_x0000_t202" style="width:471.95pt;height:43.85pt;visibility:visible;mso-height-percent:200;mso-left-percent:-10001;mso-top-percent:-10001;mso-wrap-distance-left:9pt;mso-wrap-distance-top:3.6pt;mso-wrap-distance-right:9pt;mso-wrap-distance-bottom:3.6pt;mso-position-horizontal:absolute;mso-position-horizontal-relative:char;mso-position-vertical:absolute;mso-position-vertical-relative:line;mso-height-percent:200;mso-left-percent:-10001;mso-top-percent:-10001;mso-width-relative:margin;mso-height-relative:margin;v-text-anchor:top">
            <v:textbox style="mso-fit-shape-to-text:t">
              <w:txbxContent>
                <w:p w14:paraId="62F138C9" w14:textId="77777777" w:rsidR="00B069D4" w:rsidRPr="0008496C" w:rsidRDefault="00B069D4" w:rsidP="00B069D4">
                  <w:pPr>
                    <w:overflowPunct/>
                    <w:autoSpaceDE/>
                    <w:autoSpaceDN/>
                    <w:adjustRightInd/>
                    <w:spacing w:after="0"/>
                    <w:textAlignment w:val="auto"/>
                    <w:rPr>
                      <w:rFonts w:ascii="Times" w:eastAsia="Batang" w:hAnsi="Times"/>
                      <w:i/>
                      <w:iCs/>
                      <w:highlight w:val="green"/>
                      <w:lang w:eastAsia="x-none"/>
                    </w:rPr>
                  </w:pPr>
                  <w:r w:rsidRPr="0008496C">
                    <w:rPr>
                      <w:rFonts w:ascii="Times" w:eastAsia="Batang" w:hAnsi="Times"/>
                      <w:i/>
                      <w:iCs/>
                      <w:highlight w:val="green"/>
                      <w:lang w:eastAsia="x-none"/>
                    </w:rPr>
                    <w:t>Agreements:</w:t>
                  </w:r>
                </w:p>
                <w:p w14:paraId="5B1C562D" w14:textId="77777777" w:rsidR="00B069D4" w:rsidRPr="0008496C" w:rsidRDefault="00B069D4" w:rsidP="00B069D4">
                  <w:pPr>
                    <w:widowControl w:val="0"/>
                    <w:numPr>
                      <w:ilvl w:val="0"/>
                      <w:numId w:val="23"/>
                    </w:numPr>
                    <w:overflowPunct/>
                    <w:autoSpaceDE/>
                    <w:autoSpaceDN/>
                    <w:adjustRightInd/>
                    <w:spacing w:after="0"/>
                    <w:jc w:val="both"/>
                    <w:textAlignment w:val="auto"/>
                    <w:rPr>
                      <w:rFonts w:ascii="Times" w:eastAsia="Batang" w:hAnsi="Times"/>
                      <w:i/>
                      <w:iCs/>
                    </w:rPr>
                  </w:pPr>
                  <w:r w:rsidRPr="0008496C">
                    <w:rPr>
                      <w:rFonts w:ascii="Times" w:eastAsia="Batang" w:hAnsi="Times"/>
                      <w:i/>
                      <w:iCs/>
                    </w:rPr>
                    <w:t xml:space="preserve">RAN1 understand that NR V2X priority field and PPPP are directly comparable i.e. the same numerical value has the same meaning in both the RATs. </w:t>
                  </w:r>
                </w:p>
              </w:txbxContent>
            </v:textbox>
            <w10:anchorlock/>
          </v:shape>
        </w:pict>
      </w:r>
    </w:p>
    <w:p w14:paraId="53931B0C" w14:textId="7B1F47E1" w:rsidR="00BE0A8D" w:rsidRPr="00BE0A8D" w:rsidRDefault="00BE0A8D" w:rsidP="00DF57AB">
      <w:pPr>
        <w:jc w:val="both"/>
        <w:rPr>
          <w:rFonts w:eastAsia="等线"/>
          <w:lang w:eastAsia="zh-CN"/>
        </w:rPr>
      </w:pPr>
      <w:r>
        <w:rPr>
          <w:rFonts w:eastAsia="等线" w:hint="eastAsia"/>
          <w:lang w:eastAsia="zh-CN"/>
        </w:rPr>
        <w:t>F</w:t>
      </w:r>
      <w:r>
        <w:rPr>
          <w:rFonts w:eastAsia="等线"/>
          <w:lang w:eastAsia="zh-CN"/>
        </w:rPr>
        <w:t xml:space="preserve">rom the reply LS from RAN1, </w:t>
      </w:r>
      <w:r w:rsidR="008B02B4">
        <w:rPr>
          <w:rFonts w:eastAsia="等线"/>
          <w:lang w:eastAsia="zh-CN"/>
        </w:rPr>
        <w:t>there really is priority defined for LTE SL and NR SL transmissions</w:t>
      </w:r>
      <w:r w:rsidR="003743AD">
        <w:rPr>
          <w:rFonts w:eastAsia="等线"/>
          <w:lang w:eastAsia="zh-CN"/>
        </w:rPr>
        <w:t>. However, there is no absolute higher priority for LTE SL than NR SL</w:t>
      </w:r>
      <w:r w:rsidR="00D5048D">
        <w:rPr>
          <w:rFonts w:eastAsia="等线"/>
          <w:lang w:eastAsia="zh-CN"/>
        </w:rPr>
        <w:t xml:space="preserve">. And the detailed priority rules can refer to RAN1’s </w:t>
      </w:r>
      <w:r w:rsidR="00AC0902">
        <w:rPr>
          <w:rFonts w:eastAsia="等线"/>
          <w:lang w:eastAsia="zh-CN"/>
        </w:rPr>
        <w:t>spec [3]</w:t>
      </w:r>
      <w:r w:rsidR="00D5048D">
        <w:rPr>
          <w:rFonts w:eastAsia="等线"/>
          <w:lang w:eastAsia="zh-CN"/>
        </w:rPr>
        <w:t xml:space="preserve">. </w:t>
      </w:r>
      <w:r w:rsidR="00F6359E">
        <w:rPr>
          <w:rFonts w:eastAsia="等线"/>
          <w:lang w:eastAsia="zh-CN"/>
        </w:rPr>
        <w:t xml:space="preserve">We think there is an important information not reflected in the reply LS, </w:t>
      </w:r>
      <w:r w:rsidR="00E67114">
        <w:rPr>
          <w:rFonts w:eastAsia="等线"/>
          <w:lang w:eastAsia="zh-CN"/>
        </w:rPr>
        <w:t xml:space="preserve">that is, RAN1 only </w:t>
      </w:r>
      <w:r w:rsidR="0043475F">
        <w:rPr>
          <w:rFonts w:eastAsia="等线"/>
          <w:lang w:eastAsia="zh-CN"/>
        </w:rPr>
        <w:t xml:space="preserve">the priority can be only applied for </w:t>
      </w:r>
      <w:r w:rsidR="005D5AE0">
        <w:rPr>
          <w:rFonts w:eastAsia="等线"/>
          <w:lang w:eastAsia="zh-CN"/>
        </w:rPr>
        <w:t>simultaneous</w:t>
      </w:r>
      <w:r w:rsidR="0043475F">
        <w:rPr>
          <w:rFonts w:eastAsia="等线"/>
          <w:lang w:eastAsia="zh-CN"/>
        </w:rPr>
        <w:t xml:space="preserve"> NR and E-</w:t>
      </w:r>
      <w:r w:rsidR="005D5AE0">
        <w:rPr>
          <w:rFonts w:eastAsia="等线"/>
          <w:lang w:eastAsia="zh-CN"/>
        </w:rPr>
        <w:t xml:space="preserve">UTRA transmission or reception. If RAN4 determines to apply this rule to the switching case between NR </w:t>
      </w:r>
      <w:r w:rsidR="00A56F28">
        <w:rPr>
          <w:rFonts w:eastAsia="等线"/>
          <w:lang w:eastAsia="zh-CN"/>
        </w:rPr>
        <w:t>and E-UTRA transmission, the impacts on RAN1 should be considered.</w:t>
      </w:r>
    </w:p>
    <w:p w14:paraId="2160302B" w14:textId="1B973910" w:rsidR="001535A7" w:rsidRPr="001535A7" w:rsidRDefault="001535A7" w:rsidP="00DF57AB">
      <w:pPr>
        <w:jc w:val="both"/>
        <w:rPr>
          <w:rFonts w:eastAsia="等线"/>
          <w:lang w:eastAsia="zh-CN"/>
        </w:rPr>
      </w:pPr>
      <w:r w:rsidRPr="001535A7">
        <w:rPr>
          <w:rFonts w:eastAsia="等线"/>
          <w:lang w:eastAsia="zh-CN"/>
        </w:rPr>
        <w:t>About the transmission priority, RAN1 has defined the rules for the case of simultaneous transmission between LTE V2X and NR V2X</w:t>
      </w:r>
      <w:r w:rsidRPr="001535A7">
        <w:rPr>
          <w:rFonts w:eastAsia="等线" w:hint="eastAsia"/>
          <w:lang w:eastAsia="zh-CN"/>
        </w:rPr>
        <w:t>.</w:t>
      </w:r>
      <w:r w:rsidRPr="001535A7">
        <w:rPr>
          <w:rFonts w:eastAsia="等线"/>
          <w:lang w:eastAsia="zh-CN"/>
        </w:rPr>
        <w:t xml:space="preserve"> </w:t>
      </w:r>
      <w:r w:rsidRPr="001535A7">
        <w:rPr>
          <w:rFonts w:eastAsia="等线" w:hint="eastAsia"/>
          <w:lang w:eastAsia="zh-CN"/>
        </w:rPr>
        <w:t>T</w:t>
      </w:r>
      <w:r w:rsidRPr="001535A7">
        <w:rPr>
          <w:rFonts w:eastAsia="等线"/>
          <w:lang w:eastAsia="zh-CN"/>
        </w:rPr>
        <w:t>he following part is captured from [3].</w:t>
      </w:r>
    </w:p>
    <w:p w14:paraId="0224B7F1" w14:textId="77777777" w:rsidR="001535A7" w:rsidRPr="001535A7" w:rsidRDefault="001535A7" w:rsidP="00DF57AB">
      <w:pPr>
        <w:pBdr>
          <w:top w:val="single" w:sz="4" w:space="1" w:color="auto"/>
        </w:pBdr>
        <w:overflowPunct/>
        <w:autoSpaceDE/>
        <w:autoSpaceDN/>
        <w:adjustRightInd/>
        <w:spacing w:before="100" w:beforeAutospacing="1" w:afterLines="100" w:after="240"/>
        <w:jc w:val="both"/>
        <w:textAlignment w:val="auto"/>
        <w:outlineLvl w:val="3"/>
        <w:rPr>
          <w:rFonts w:ascii="Arial" w:eastAsia="Arial" w:hAnsi="Arial"/>
          <w:i/>
          <w:iCs/>
          <w:sz w:val="24"/>
        </w:rPr>
      </w:pPr>
      <w:bookmarkStart w:id="2" w:name="_Toc29894882"/>
      <w:bookmarkStart w:id="3" w:name="_Toc29899181"/>
      <w:bookmarkStart w:id="4" w:name="_Toc29899599"/>
      <w:bookmarkStart w:id="5" w:name="_Toc29917335"/>
      <w:bookmarkStart w:id="6" w:name="_Toc36498210"/>
      <w:bookmarkStart w:id="7" w:name="_Toc45699238"/>
      <w:bookmarkStart w:id="8" w:name="_Toc52208400"/>
      <w:r w:rsidRPr="001535A7">
        <w:rPr>
          <w:rFonts w:ascii="Arial" w:eastAsia="Arial" w:hAnsi="Arial"/>
          <w:i/>
          <w:iCs/>
          <w:sz w:val="24"/>
        </w:rPr>
        <w:t>16</w:t>
      </w:r>
      <w:r w:rsidRPr="001535A7">
        <w:rPr>
          <w:rFonts w:ascii="Arial" w:eastAsia="Arial" w:hAnsi="Arial" w:hint="eastAsia"/>
          <w:i/>
          <w:iCs/>
          <w:sz w:val="24"/>
        </w:rPr>
        <w:t>.</w:t>
      </w:r>
      <w:r w:rsidRPr="001535A7">
        <w:rPr>
          <w:rFonts w:ascii="Arial" w:eastAsia="Arial" w:hAnsi="Arial"/>
          <w:i/>
          <w:iCs/>
          <w:sz w:val="24"/>
        </w:rPr>
        <w:t>2.4.1</w:t>
      </w:r>
      <w:r w:rsidRPr="001535A7">
        <w:rPr>
          <w:rFonts w:ascii="Arial" w:eastAsia="Arial" w:hAnsi="Arial" w:hint="eastAsia"/>
          <w:i/>
          <w:iCs/>
          <w:sz w:val="24"/>
        </w:rPr>
        <w:tab/>
      </w:r>
      <w:r w:rsidRPr="001535A7">
        <w:rPr>
          <w:rFonts w:ascii="Arial" w:eastAsia="Arial" w:hAnsi="Arial"/>
          <w:i/>
          <w:iCs/>
          <w:sz w:val="24"/>
        </w:rPr>
        <w:t>Simultaneous NR and E-UTRA transmission/reception</w:t>
      </w:r>
      <w:bookmarkEnd w:id="2"/>
      <w:bookmarkEnd w:id="3"/>
      <w:bookmarkEnd w:id="4"/>
      <w:bookmarkEnd w:id="5"/>
      <w:bookmarkEnd w:id="6"/>
      <w:bookmarkEnd w:id="7"/>
      <w:bookmarkEnd w:id="8"/>
    </w:p>
    <w:p w14:paraId="55B1559E" w14:textId="77777777" w:rsidR="001535A7" w:rsidRPr="001535A7" w:rsidRDefault="001535A7" w:rsidP="00DF57AB">
      <w:pPr>
        <w:pBdr>
          <w:top w:val="single" w:sz="4" w:space="1" w:color="auto"/>
        </w:pBdr>
        <w:jc w:val="both"/>
        <w:rPr>
          <w:i/>
          <w:iCs/>
          <w:lang w:val="en-US" w:eastAsia="zh-CN"/>
        </w:rPr>
      </w:pPr>
      <w:r w:rsidRPr="001535A7">
        <w:rPr>
          <w:i/>
          <w:iCs/>
          <w:lang w:val="en-US" w:eastAsia="zh-CN"/>
        </w:rPr>
        <w:lastRenderedPageBreak/>
        <w:t xml:space="preserve">If a UE </w:t>
      </w:r>
    </w:p>
    <w:p w14:paraId="0F2E69AB" w14:textId="77777777" w:rsidR="001535A7" w:rsidRPr="001535A7" w:rsidRDefault="001535A7" w:rsidP="00DF57AB">
      <w:pPr>
        <w:ind w:left="568" w:hanging="284"/>
        <w:jc w:val="both"/>
        <w:rPr>
          <w:rFonts w:eastAsia="宋体"/>
          <w:i/>
          <w:iCs/>
        </w:rPr>
      </w:pPr>
      <w:r w:rsidRPr="001535A7">
        <w:rPr>
          <w:rFonts w:eastAsia="宋体"/>
          <w:i/>
          <w:iCs/>
        </w:rPr>
        <w:t>-</w:t>
      </w:r>
      <w:r w:rsidRPr="001535A7">
        <w:rPr>
          <w:rFonts w:eastAsia="宋体"/>
          <w:i/>
          <w:iCs/>
        </w:rPr>
        <w:tab/>
      </w:r>
      <w:r w:rsidRPr="001535A7">
        <w:rPr>
          <w:rFonts w:eastAsia="宋体"/>
          <w:bCs/>
          <w:i/>
          <w:iCs/>
          <w:kern w:val="32"/>
          <w:lang w:val="en-US" w:eastAsia="zh-CN"/>
        </w:rPr>
        <w:t>would transmit a first channel/signal using</w:t>
      </w:r>
      <w:r w:rsidRPr="001535A7">
        <w:rPr>
          <w:rFonts w:eastAsia="宋体"/>
          <w:i/>
          <w:iCs/>
        </w:rPr>
        <w:t xml:space="preserve"> E-UTRA radio access</w:t>
      </w:r>
      <w:r w:rsidRPr="001535A7">
        <w:rPr>
          <w:rFonts w:eastAsia="宋体"/>
          <w:bCs/>
          <w:i/>
          <w:iCs/>
          <w:kern w:val="32"/>
          <w:lang w:val="en-US" w:eastAsia="zh-CN"/>
        </w:rPr>
        <w:t xml:space="preserve"> and second channels/signals using NR radio access, and</w:t>
      </w:r>
    </w:p>
    <w:p w14:paraId="02987262" w14:textId="77777777" w:rsidR="001535A7" w:rsidRPr="001535A7" w:rsidRDefault="001535A7" w:rsidP="00DF57AB">
      <w:pPr>
        <w:ind w:left="568" w:hanging="284"/>
        <w:jc w:val="both"/>
        <w:rPr>
          <w:rFonts w:eastAsia="宋体"/>
          <w:bCs/>
          <w:i/>
          <w:iCs/>
          <w:kern w:val="32"/>
          <w:lang w:val="en-US" w:eastAsia="zh-CN"/>
        </w:rPr>
      </w:pPr>
      <w:r w:rsidRPr="001535A7">
        <w:rPr>
          <w:rFonts w:eastAsia="宋体"/>
          <w:i/>
          <w:iCs/>
        </w:rPr>
        <w:t>-</w:t>
      </w:r>
      <w:r w:rsidRPr="001535A7">
        <w:rPr>
          <w:rFonts w:eastAsia="宋体"/>
          <w:i/>
          <w:iCs/>
        </w:rPr>
        <w:tab/>
      </w:r>
      <w:r w:rsidRPr="001535A7">
        <w:rPr>
          <w:rFonts w:eastAsia="宋体"/>
          <w:bCs/>
          <w:i/>
          <w:iCs/>
          <w:kern w:val="32"/>
          <w:lang w:val="en-US" w:eastAsia="zh-CN"/>
        </w:rPr>
        <w:t>a transmission of the first channel/signal would overlap in time with a transmission of the second channels/signals, and</w:t>
      </w:r>
    </w:p>
    <w:p w14:paraId="2D68C1FD" w14:textId="77777777" w:rsidR="001535A7" w:rsidRPr="001535A7" w:rsidRDefault="001535A7" w:rsidP="00DF57AB">
      <w:pPr>
        <w:ind w:left="568" w:hanging="284"/>
        <w:jc w:val="both"/>
        <w:rPr>
          <w:rFonts w:eastAsia="宋体"/>
          <w:bCs/>
          <w:i/>
          <w:iCs/>
          <w:kern w:val="32"/>
          <w:lang w:val="en-US" w:eastAsia="zh-CN"/>
        </w:rPr>
      </w:pPr>
      <w:r w:rsidRPr="001535A7">
        <w:rPr>
          <w:rFonts w:eastAsia="宋体"/>
          <w:i/>
          <w:iCs/>
        </w:rPr>
        <w:t>-</w:t>
      </w:r>
      <w:r w:rsidRPr="001535A7">
        <w:rPr>
          <w:rFonts w:eastAsia="宋体"/>
          <w:i/>
          <w:iCs/>
        </w:rPr>
        <w:tab/>
      </w:r>
      <w:r w:rsidRPr="001535A7">
        <w:rPr>
          <w:rFonts w:eastAsia="宋体"/>
          <w:bCs/>
          <w:i/>
          <w:iCs/>
          <w:kern w:val="32"/>
          <w:lang w:val="en-US" w:eastAsia="zh-CN"/>
        </w:rPr>
        <w:t xml:space="preserve">the priorities of the channels/signals are known to both E-UTRA radio access and NR radio access at the UE </w:t>
      </w:r>
      <w:r w:rsidRPr="001535A7">
        <w:rPr>
          <w:rFonts w:eastAsia="宋体"/>
          <w:i/>
          <w:iCs/>
        </w:rPr>
        <w:fldChar w:fldCharType="begin"/>
      </w:r>
      <w:r w:rsidRPr="001535A7">
        <w:rPr>
          <w:rFonts w:eastAsia="宋体"/>
          <w:i/>
          <w:iCs/>
        </w:rPr>
        <w:instrText xml:space="preserve"> QUOTE </w:instrText>
      </w:r>
      <w:r w:rsidR="003B5D66">
        <w:rPr>
          <w:rFonts w:eastAsia="宋体"/>
          <w:i/>
          <w:iCs/>
          <w:position w:val="-5"/>
        </w:rPr>
        <w:pict w14:anchorId="6C2113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6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0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breakWrappedTables/&gt;&lt;w:snapToGridInCell/&gt;&lt;w:wrapTextWithPunct/&gt;&lt;w:useAsianBreakRules/&gt;&lt;w:dontGrowAutofit/&gt;&lt;w:useFELayout/&gt;&lt;/w:compat&gt;&lt;wsp:rsids&gt;&lt;wsp:rsidRoot wsp:val=&quot;00E07C0A&quot;/&gt;&lt;wsp:rsid wsp:val=&quot;00000594&quot;/&gt;&lt;wsp:rsid wsp:val=&quot;00000658&quot;/&gt;&lt;wsp:rsid wsp:val=&quot;000006F4&quot;/&gt;&lt;wsp:rsid wsp:val=&quot;00000CA3&quot;/&gt;&lt;wsp:rsid wsp:val=&quot;00001AB9&quot;/&gt;&lt;wsp:rsid wsp:val=&quot;00003664&quot;/&gt;&lt;wsp:rsid wsp:val=&quot;0000437E&quot;/&gt;&lt;wsp:rsid wsp:val=&quot;000046FC&quot;/&gt;&lt;wsp:rsid wsp:val=&quot;00004ECB&quot;/&gt;&lt;wsp:rsid wsp:val=&quot;000052A1&quot;/&gt;&lt;wsp:rsid wsp:val=&quot;0000549C&quot;/&gt;&lt;wsp:rsid wsp:val=&quot;000054B1&quot;/&gt;&lt;wsp:rsid wsp:val=&quot;000059BB&quot;/&gt;&lt;wsp:rsid wsp:val=&quot;000059D0&quot;/&gt;&lt;wsp:rsid wsp:val=&quot;000063C5&quot;/&gt;&lt;wsp:rsid wsp:val=&quot;00006F04&quot;/&gt;&lt;wsp:rsid wsp:val=&quot;00007ADA&quot;/&gt;&lt;wsp:rsid wsp:val=&quot;000103B9&quot;/&gt;&lt;wsp:rsid wsp:val=&quot;00010E18&quot;/&gt;&lt;wsp:rsid wsp:val=&quot;00010F2C&quot;/&gt;&lt;wsp:rsid wsp:val=&quot;000116BD&quot;/&gt;&lt;wsp:rsid wsp:val=&quot;00012217&quot;/&gt;&lt;wsp:rsid wsp:val=&quot;000122DC&quot;/&gt;&lt;wsp:rsid wsp:val=&quot;000128D2&quot;/&gt;&lt;wsp:rsid wsp:val=&quot;000133C5&quot;/&gt;&lt;wsp:rsid wsp:val=&quot;00013738&quot;/&gt;&lt;wsp:rsid wsp:val=&quot;00014963&quot;/&gt;&lt;wsp:rsid wsp:val=&quot;00014C47&quot;/&gt;&lt;wsp:rsid wsp:val=&quot;00014D7E&quot;/&gt;&lt;wsp:rsid wsp:val=&quot;00014E13&quot;/&gt;&lt;wsp:rsid wsp:val=&quot;000159E9&quot;/&gt;&lt;wsp:rsid wsp:val=&quot;00015A37&quot;/&gt;&lt;wsp:rsid wsp:val=&quot;00015C34&quot;/&gt;&lt;wsp:rsid wsp:val=&quot;00016E65&quot;/&gt;&lt;wsp:rsid wsp:val=&quot;0001724C&quot;/&gt;&lt;wsp:rsid wsp:val=&quot;000174D3&quot;/&gt;&lt;wsp:rsid wsp:val=&quot;00017B85&quot;/&gt;&lt;wsp:rsid wsp:val=&quot;00017E2D&quot;/&gt;&lt;wsp:rsid wsp:val=&quot;0002000E&quot;/&gt;&lt;wsp:rsid wsp:val=&quot;00020776&quot;/&gt;&lt;wsp:rsid wsp:val=&quot;00020E1B&quot;/&gt;&lt;wsp:rsid wsp:val=&quot;00021018&quot;/&gt;&lt;wsp:rsid wsp:val=&quot;00021042&quot;/&gt;&lt;wsp:rsid wsp:val=&quot;000212A1&quot;/&gt;&lt;wsp:rsid wsp:val=&quot;00021907&quot;/&gt;&lt;wsp:rsid wsp:val=&quot;000220CE&quot;/&gt;&lt;wsp:rsid wsp:val=&quot;000220E2&quot;/&gt;&lt;wsp:rsid wsp:val=&quot;0002225D&quot;/&gt;&lt;wsp:rsid wsp:val=&quot;000226AB&quot;/&gt;&lt;wsp:rsid wsp:val=&quot;000226FB&quot;/&gt;&lt;wsp:rsid wsp:val=&quot;00022BE0&quot;/&gt;&lt;wsp:rsid wsp:val=&quot;00023F5A&quot;/&gt;&lt;wsp:rsid wsp:val=&quot;0002475A&quot;/&gt;&lt;wsp:rsid wsp:val=&quot;000252CA&quot;/&gt;&lt;wsp:rsid wsp:val=&quot;0002589A&quot;/&gt;&lt;wsp:rsid wsp:val=&quot;00026262&quot;/&gt;&lt;wsp:rsid wsp:val=&quot;00026904&quot;/&gt;&lt;wsp:rsid wsp:val=&quot;00026A59&quot;/&gt;&lt;wsp:rsid wsp:val=&quot;00026F5D&quot;/&gt;&lt;wsp:rsid wsp:val=&quot;0002723D&quot;/&gt;&lt;wsp:rsid wsp:val=&quot;000276B3&quot;/&gt;&lt;wsp:rsid wsp:val=&quot;00027E1B&quot;/&gt;&lt;wsp:rsid wsp:val=&quot;00027EBB&quot;/&gt;&lt;wsp:rsid wsp:val=&quot;000301E7&quot;/&gt;&lt;wsp:rsid wsp:val=&quot;00030386&quot;/&gt;&lt;wsp:rsid wsp:val=&quot;00031165&quot;/&gt;&lt;wsp:rsid wsp:val=&quot;00031CC0&quot;/&gt;&lt;wsp:rsid wsp:val=&quot;0003252F&quot;/&gt;&lt;wsp:rsid wsp:val=&quot;00032561&quot;/&gt;&lt;wsp:rsid wsp:val=&quot;000326E2&quot;/&gt;&lt;wsp:rsid wsp:val=&quot;00033398&quot;/&gt;&lt;wsp:rsid wsp:val=&quot;00033827&quot;/&gt;&lt;wsp:rsid wsp:val=&quot;00033AC7&quot;/&gt;&lt;wsp:rsid wsp:val=&quot;00033F47&quot;/&gt;&lt;wsp:rsid wsp:val=&quot;00034F28&quot;/&gt;&lt;wsp:rsid wsp:val=&quot;0003564D&quot;/&gt;&lt;wsp:rsid wsp:val=&quot;00035AE2&quot;/&gt;&lt;wsp:rsid wsp:val=&quot;000361FD&quot;/&gt;&lt;wsp:rsid wsp:val=&quot;000368DA&quot;/&gt;&lt;wsp:rsid wsp:val=&quot;000402AB&quot;/&gt;&lt;wsp:rsid wsp:val=&quot;000412FD&quot;/&gt;&lt;wsp:rsid wsp:val=&quot;000413D5&quot;/&gt;&lt;wsp:rsid wsp:val=&quot;00041AF5&quot;/&gt;&lt;wsp:rsid wsp:val=&quot;0004251B&quot;/&gt;&lt;wsp:rsid wsp:val=&quot;0004270D&quot;/&gt;&lt;wsp:rsid wsp:val=&quot;00042E11&quot;/&gt;&lt;wsp:rsid wsp:val=&quot;00043564&quot;/&gt;&lt;wsp:rsid wsp:val=&quot;00044123&quot;/&gt;&lt;wsp:rsid wsp:val=&quot;00044759&quot;/&gt;&lt;wsp:rsid wsp:val=&quot;0004492F&quot;/&gt;&lt;wsp:rsid wsp:val=&quot;00044985&quot;/&gt;&lt;wsp:rsid wsp:val=&quot;00044FE8&quot;/&gt;&lt;wsp:rsid wsp:val=&quot;00045776&quot;/&gt;&lt;wsp:rsid wsp:val=&quot;00045975&quot;/&gt;&lt;wsp:rsid wsp:val=&quot;00045EEA&quot;/&gt;&lt;wsp:rsid wsp:val=&quot;00045FD7&quot;/&gt;&lt;wsp:rsid wsp:val=&quot;00046E05&quot;/&gt;&lt;wsp:rsid wsp:val=&quot;00047059&quot;/&gt;&lt;wsp:rsid wsp:val=&quot;0004729B&quot;/&gt;&lt;wsp:rsid wsp:val=&quot;00047A83&quot;/&gt;&lt;wsp:rsid wsp:val=&quot;000503DF&quot;/&gt;&lt;wsp:rsid wsp:val=&quot;000505B8&quot;/&gt;&lt;wsp:rsid wsp:val=&quot;000505C9&quot;/&gt;&lt;wsp:rsid wsp:val=&quot;00050DA6&quot;/&gt;&lt;wsp:rsid wsp:val=&quot;00050DBE&quot;/&gt;&lt;wsp:rsid wsp:val=&quot;00053083&quot;/&gt;&lt;wsp:rsid wsp:val=&quot;0005317F&quot;/&gt;&lt;wsp:rsid wsp:val=&quot;0005366B&quot;/&gt;&lt;wsp:rsid wsp:val=&quot;00053841&quot;/&gt;&lt;wsp:rsid wsp:val=&quot;00054AC2&quot;/&gt;&lt;wsp:rsid wsp:val=&quot;00054FF6&quot;/&gt;&lt;wsp:rsid wsp:val=&quot;000550B9&quot;/&gt;&lt;wsp:rsid wsp:val=&quot;00055559&quot;/&gt;&lt;wsp:rsid wsp:val=&quot;00055AD9&quot;/&gt;&lt;wsp:rsid wsp:val=&quot;00055CA7&quot;/&gt;&lt;wsp:rsid wsp:val=&quot;00056CBD&quot;/&gt;&lt;wsp:rsid wsp:val=&quot;00056FBF&quot;/&gt;&lt;wsp:rsid wsp:val=&quot;00057835&quot;/&gt;&lt;wsp:rsid wsp:val=&quot;0005796C&quot;/&gt;&lt;wsp:rsid wsp:val=&quot;00057C66&quot;/&gt;&lt;wsp:rsid wsp:val=&quot;00060B37&quot;/&gt;&lt;wsp:rsid wsp:val=&quot;00060BCD&quot;/&gt;&lt;wsp:rsid wsp:val=&quot;00062143&quot;/&gt;&lt;wsp:rsid wsp:val=&quot;00062A68&quot;/&gt;&lt;wsp:rsid wsp:val=&quot;000633D5&quot;/&gt;&lt;wsp:rsid wsp:val=&quot;00063907&quot;/&gt;&lt;wsp:rsid wsp:val=&quot;00063B92&quot;/&gt;&lt;wsp:rsid wsp:val=&quot;0006423A&quot;/&gt;&lt;wsp:rsid wsp:val=&quot;000657CC&quot;/&gt;&lt;wsp:rsid wsp:val=&quot;000658D0&quot;/&gt;&lt;wsp:rsid wsp:val=&quot;00065D07&quot;/&gt;&lt;wsp:rsid wsp:val=&quot;00066134&quot;/&gt;&lt;wsp:rsid wsp:val=&quot;000667C2&quot;/&gt;&lt;wsp:rsid wsp:val=&quot;00066E67&quot;/&gt;&lt;wsp:rsid wsp:val=&quot;00066E95&quot;/&gt;&lt;wsp:rsid wsp:val=&quot;00066F58&quot;/&gt;&lt;wsp:rsid wsp:val=&quot;0006712A&quot;/&gt;&lt;wsp:rsid wsp:val=&quot;0006739A&quot;/&gt;&lt;wsp:rsid wsp:val=&quot;00067DAE&quot;/&gt;&lt;wsp:rsid wsp:val=&quot;000702F2&quot;/&gt;&lt;wsp:rsid wsp:val=&quot;000704C8&quot;/&gt;&lt;wsp:rsid wsp:val=&quot;000707F9&quot;/&gt;&lt;wsp:rsid wsp:val=&quot;00070974&quot;/&gt;&lt;wsp:rsid wsp:val=&quot;00070E01&quot;/&gt;&lt;wsp:rsid wsp:val=&quot;00071278&quot;/&gt;&lt;wsp:rsid wsp:val=&quot;000714D1&quot;/&gt;&lt;wsp:rsid wsp:val=&quot;00071A8C&quot;/&gt;&lt;wsp:rsid wsp:val=&quot;00071DB0&quot;/&gt;&lt;wsp:rsid wsp:val=&quot;00071F2C&quot;/&gt;&lt;wsp:rsid wsp:val=&quot;00072097&quot;/&gt;&lt;wsp:rsid wsp:val=&quot;000722B0&quot;/&gt;&lt;wsp:rsid wsp:val=&quot;000723F1&quot;/&gt;&lt;wsp:rsid wsp:val=&quot;000727A3&quot;/&gt;&lt;wsp:rsid wsp:val=&quot;00072FAF&quot;/&gt;&lt;wsp:rsid wsp:val=&quot;00073739&quot;/&gt;&lt;wsp:rsid wsp:val=&quot;00073B61&quot;/&gt;&lt;wsp:rsid wsp:val=&quot;00073D2A&quot;/&gt;&lt;wsp:rsid wsp:val=&quot;000761DE&quot;/&gt;&lt;wsp:rsid wsp:val=&quot;000768CB&quot;/&gt;&lt;wsp:rsid wsp:val=&quot;00076D24&quot;/&gt;&lt;wsp:rsid wsp:val=&quot;00077DCD&quot;/&gt;&lt;wsp:rsid wsp:val=&quot;00077F33&quot;/&gt;&lt;wsp:rsid wsp:val=&quot;00080C3A&quot;/&gt;&lt;wsp:rsid wsp:val=&quot;000811D2&quot;/&gt;&lt;wsp:rsid wsp:val=&quot;00081D13&quot;/&gt;&lt;wsp:rsid wsp:val=&quot;00082230&quot;/&gt;&lt;wsp:rsid wsp:val=&quot;000822CB&quot;/&gt;&lt;wsp:rsid wsp:val=&quot;0008285B&quot;/&gt;&lt;wsp:rsid wsp:val=&quot;000834ED&quot;/&gt;&lt;wsp:rsid wsp:val=&quot;00083DF5&quot;/&gt;&lt;wsp:rsid wsp:val=&quot;000848C0&quot;/&gt;&lt;wsp:rsid wsp:val=&quot;00085AC1&quot;/&gt;&lt;wsp:rsid wsp:val=&quot;00085B28&quot;/&gt;&lt;wsp:rsid wsp:val=&quot;00085C18&quot;/&gt;&lt;wsp:rsid wsp:val=&quot;000860C0&quot;/&gt;&lt;wsp:rsid wsp:val=&quot;0008727B&quot;/&gt;&lt;wsp:rsid wsp:val=&quot;0008742B&quot;/&gt;&lt;wsp:rsid wsp:val=&quot;00087852&quot;/&gt;&lt;wsp:rsid wsp:val=&quot;00087D25&quot;/&gt;&lt;wsp:rsid wsp:val=&quot;0009044A&quot;/&gt;&lt;wsp:rsid wsp:val=&quot;00091FF1&quot;/&gt;&lt;wsp:rsid wsp:val=&quot;000923CF&quot;/&gt;&lt;wsp:rsid wsp:val=&quot;000928ED&quot;/&gt;&lt;wsp:rsid wsp:val=&quot;00092E62&quot;/&gt;&lt;wsp:rsid wsp:val=&quot;000947DE&quot;/&gt;&lt;wsp:rsid wsp:val=&quot;00094940&quot;/&gt;&lt;wsp:rsid wsp:val=&quot;00094AE2&quot;/&gt;&lt;wsp:rsid wsp:val=&quot;0009544E&quot;/&gt;&lt;wsp:rsid wsp:val=&quot;000954F5&quot;/&gt;&lt;wsp:rsid wsp:val=&quot;00095745&quot;/&gt;&lt;wsp:rsid wsp:val=&quot;0009612A&quot;/&gt;&lt;wsp:rsid wsp:val=&quot;0009671A&quot;/&gt;&lt;wsp:rsid wsp:val=&quot;000967AD&quot;/&gt;&lt;wsp:rsid wsp:val=&quot;00096B23&quot;/&gt;&lt;wsp:rsid wsp:val=&quot;0009717D&quot;/&gt;&lt;wsp:rsid wsp:val=&quot;000973F5&quot;/&gt;&lt;wsp:rsid wsp:val=&quot;00097608&quot;/&gt;&lt;wsp:rsid wsp:val=&quot;0009783A&quot;/&gt;&lt;wsp:rsid wsp:val=&quot;000978C0&quot;/&gt;&lt;wsp:rsid wsp:val=&quot;00097C02&quot;/&gt;&lt;wsp:rsid wsp:val=&quot;00097D0E&quot;/&gt;&lt;wsp:rsid wsp:val=&quot;000A016B&quot;/&gt;&lt;wsp:rsid wsp:val=&quot;000A0333&quot;/&gt;&lt;wsp:rsid wsp:val=&quot;000A1284&quot;/&gt;&lt;wsp:rsid wsp:val=&quot;000A20F4&quot;/&gt;&lt;wsp:rsid wsp:val=&quot;000A2529&quot;/&gt;&lt;wsp:rsid wsp:val=&quot;000A2B0C&quot;/&gt;&lt;wsp:rsid wsp:val=&quot;000A3954&quot;/&gt;&lt;wsp:rsid wsp:val=&quot;000A3EF1&quot;/&gt;&lt;wsp:rsid wsp:val=&quot;000A3F89&quot;/&gt;&lt;wsp:rsid wsp:val=&quot;000A471D&quot;/&gt;&lt;wsp:rsid wsp:val=&quot;000A5151&quot;/&gt;&lt;wsp:rsid wsp:val=&quot;000A5594&quot;/&gt;&lt;wsp:rsid wsp:val=&quot;000A5F5E&quot;/&gt;&lt;wsp:rsid wsp:val=&quot;000A62EC&quot;/&gt;&lt;wsp:rsid wsp:val=&quot;000A706F&quot;/&gt;&lt;wsp:rsid wsp:val=&quot;000A7819&quot;/&gt;&lt;wsp:rsid wsp:val=&quot;000A7B11&quot;/&gt;&lt;wsp:rsid wsp:val=&quot;000A7C07&quot;/&gt;&lt;wsp:rsid wsp:val=&quot;000A7DA1&quot;/&gt;&lt;wsp:rsid wsp:val=&quot;000B0854&quot;/&gt;&lt;wsp:rsid wsp:val=&quot;000B0BA7&quot;/&gt;&lt;wsp:rsid wsp:val=&quot;000B10F1&quot;/&gt;&lt;wsp:rsid wsp:val=&quot;000B1F1E&quot;/&gt;&lt;wsp:rsid wsp:val=&quot;000B2103&quot;/&gt;&lt;wsp:rsid wsp:val=&quot;000B36BA&quot;/&gt;&lt;wsp:rsid wsp:val=&quot;000B3A07&quot;/&gt;&lt;wsp:rsid wsp:val=&quot;000B3B5B&quot;/&gt;&lt;wsp:rsid wsp:val=&quot;000B3F62&quot;/&gt;&lt;wsp:rsid wsp:val=&quot;000B49CF&quot;/&gt;&lt;wsp:rsid wsp:val=&quot;000B4A69&quot;/&gt;&lt;wsp:rsid wsp:val=&quot;000B5225&quot;/&gt;&lt;wsp:rsid wsp:val=&quot;000B5449&quot;/&gt;&lt;wsp:rsid wsp:val=&quot;000B5A70&quot;/&gt;&lt;wsp:rsid wsp:val=&quot;000B5EEC&quot;/&gt;&lt;wsp:rsid wsp:val=&quot;000B6621&quot;/&gt;&lt;wsp:rsid wsp:val=&quot;000B6E22&quot;/&gt;&lt;wsp:rsid wsp:val=&quot;000B7302&quot;/&gt;&lt;wsp:rsid wsp:val=&quot;000B73D6&quot;/&gt;&lt;wsp:rsid wsp:val=&quot;000B770A&quot;/&gt;&lt;wsp:rsid wsp:val=&quot;000B7F2C&quot;/&gt;&lt;wsp:rsid wsp:val=&quot;000C00A2&quot;/&gt;&lt;wsp:rsid wsp:val=&quot;000C0293&quot;/&gt;&lt;wsp:rsid wsp:val=&quot;000C1636&quot;/&gt;&lt;wsp:rsid wsp:val=&quot;000C26BB&quot;/&gt;&lt;wsp:rsid wsp:val=&quot;000C28E8&quot;/&gt;&lt;wsp:rsid wsp:val=&quot;000C2EF7&quot;/&gt;&lt;wsp:rsid wsp:val=&quot;000C322C&quot;/&gt;&lt;wsp:rsid wsp:val=&quot;000C34E9&quot;/&gt;&lt;wsp:rsid wsp:val=&quot;000C3874&quot;/&gt;&lt;wsp:rsid wsp:val=&quot;000C3D1C&quot;/&gt;&lt;wsp:rsid wsp:val=&quot;000C4244&quot;/&gt;&lt;wsp:rsid wsp:val=&quot;000C4338&quot;/&gt;&lt;wsp:rsid wsp:val=&quot;000C440D&quot;/&gt;&lt;wsp:rsid wsp:val=&quot;000C4D56&quot;/&gt;&lt;wsp:rsid wsp:val=&quot;000C5EBD&quot;/&gt;&lt;wsp:rsid wsp:val=&quot;000C5FCB&quot;/&gt;&lt;wsp:rsid wsp:val=&quot;000C6108&quot;/&gt;&lt;wsp:rsid wsp:val=&quot;000C67EF&quot;/&gt;&lt;wsp:rsid wsp:val=&quot;000C6B58&quot;/&gt;&lt;wsp:rsid wsp:val=&quot;000C7058&quot;/&gt;&lt;wsp:rsid wsp:val=&quot;000C7174&quot;/&gt;&lt;wsp:rsid wsp:val=&quot;000C72D6&quot;/&gt;&lt;wsp:rsid wsp:val=&quot;000C737C&quot;/&gt;&lt;wsp:rsid wsp:val=&quot;000C7479&quot;/&gt;&lt;wsp:rsid wsp:val=&quot;000C7687&quot;/&gt;&lt;wsp:rsid wsp:val=&quot;000C77F4&quot;/&gt;&lt;wsp:rsid wsp:val=&quot;000C7887&quot;/&gt;&lt;wsp:rsid wsp:val=&quot;000C7A70&quot;/&gt;&lt;wsp:rsid wsp:val=&quot;000C7C7C&quot;/&gt;&lt;wsp:rsid wsp:val=&quot;000D02AA&quot;/&gt;&lt;wsp:rsid wsp:val=&quot;000D18CD&quot;/&gt;&lt;wsp:rsid wsp:val=&quot;000D192E&quot;/&gt;&lt;wsp:rsid wsp:val=&quot;000D1D23&quot;/&gt;&lt;wsp:rsid wsp:val=&quot;000D1FEC&quot;/&gt;&lt;wsp:rsid wsp:val=&quot;000D22DB&quot;/&gt;&lt;wsp:rsid wsp:val=&quot;000D2359&quot;/&gt;&lt;wsp:rsid wsp:val=&quot;000D3544&quot;/&gt;&lt;wsp:rsid wsp:val=&quot;000D3F34&quot;/&gt;&lt;wsp:rsid wsp:val=&quot;000D4391&quot;/&gt;&lt;wsp:rsid wsp:val=&quot;000D4A00&quot;/&gt;&lt;wsp:rsid wsp:val=&quot;000D58BA&quot;/&gt;&lt;wsp:rsid wsp:val=&quot;000D59BD&quot;/&gt;&lt;wsp:rsid wsp:val=&quot;000D5D86&quot;/&gt;&lt;wsp:rsid wsp:val=&quot;000D60F8&quot;/&gt;&lt;wsp:rsid wsp:val=&quot;000D6118&quot;/&gt;&lt;wsp:rsid wsp:val=&quot;000D651E&quot;/&gt;&lt;wsp:rsid wsp:val=&quot;000D662B&quot;/&gt;&lt;wsp:rsid wsp:val=&quot;000D6AD0&quot;/&gt;&lt;wsp:rsid wsp:val=&quot;000D743F&quot;/&gt;&lt;wsp:rsid wsp:val=&quot;000D765D&quot;/&gt;&lt;wsp:rsid wsp:val=&quot;000D7986&quot;/&gt;&lt;wsp:rsid wsp:val=&quot;000D7C54&quot;/&gt;&lt;wsp:rsid wsp:val=&quot;000D7E31&quot;/&gt;&lt;wsp:rsid wsp:val=&quot;000D7E93&quot;/&gt;&lt;wsp:rsid wsp:val=&quot;000E014D&quot;/&gt;&lt;wsp:rsid wsp:val=&quot;000E0B57&quot;/&gt;&lt;wsp:rsid wsp:val=&quot;000E1093&quot;/&gt;&lt;wsp:rsid wsp:val=&quot;000E112E&quot;/&gt;&lt;wsp:rsid wsp:val=&quot;000E1177&quot;/&gt;&lt;wsp:rsid wsp:val=&quot;000E1B40&quot;/&gt;&lt;wsp:rsid wsp:val=&quot;000E3D41&quot;/&gt;&lt;wsp:rsid wsp:val=&quot;000E3DDF&quot;/&gt;&lt;wsp:rsid wsp:val=&quot;000E3E80&quot;/&gt;&lt;wsp:rsid wsp:val=&quot;000E41EC&quot;/&gt;&lt;wsp:rsid wsp:val=&quot;000E4890&quot;/&gt;&lt;wsp:rsid wsp:val=&quot;000E4CA3&quot;/&gt;&lt;wsp:rsid wsp:val=&quot;000E5033&quot;/&gt;&lt;wsp:rsid wsp:val=&quot;000E6783&quot;/&gt;&lt;wsp:rsid wsp:val=&quot;000E692C&quot;/&gt;&lt;wsp:rsid wsp:val=&quot;000E71E1&quot;/&gt;&lt;wsp:rsid wsp:val=&quot;000E79C6&quot;/&gt;&lt;wsp:rsid wsp:val=&quot;000F031A&quot;/&gt;&lt;wsp:rsid wsp:val=&quot;000F0576&quot;/&gt;&lt;wsp:rsid wsp:val=&quot;000F0E69&quot;/&gt;&lt;wsp:rsid wsp:val=&quot;000F0F33&quot;/&gt;&lt;wsp:rsid wsp:val=&quot;000F1736&quot;/&gt;&lt;wsp:rsid wsp:val=&quot;000F19AC&quot;/&gt;&lt;wsp:rsid wsp:val=&quot;000F2651&quot;/&gt;&lt;wsp:rsid wsp:val=&quot;000F271E&quot;/&gt;&lt;wsp:rsid wsp:val=&quot;000F283B&quot;/&gt;&lt;wsp:rsid wsp:val=&quot;000F328C&quot;/&gt;&lt;wsp:rsid wsp:val=&quot;000F36A9&quot;/&gt;&lt;wsp:rsid wsp:val=&quot;000F42D3&quot;/&gt;&lt;wsp:rsid wsp:val=&quot;000F4599&quot;/&gt;&lt;wsp:rsid wsp:val=&quot;000F53BB&quot;/&gt;&lt;wsp:rsid wsp:val=&quot;000F5488&quot;/&gt;&lt;wsp:rsid wsp:val=&quot;000F5530&quot;/&gt;&lt;wsp:rsid wsp:val=&quot;000F643C&quot;/&gt;&lt;wsp:rsid wsp:val=&quot;000F68F1&quot;/&gt;&lt;wsp:rsid wsp:val=&quot;000F690C&quot;/&gt;&lt;wsp:rsid wsp:val=&quot;000F6A99&quot;/&gt;&lt;wsp:rsid wsp:val=&quot;000F6DDF&quot;/&gt;&lt;wsp:rsid wsp:val=&quot;000F70E0&quot;/&gt;&lt;wsp:rsid wsp:val=&quot;000F7382&quot;/&gt;&lt;wsp:rsid wsp:val=&quot;00100615&quot;/&gt;&lt;wsp:rsid wsp:val=&quot;0010092D&quot;/&gt;&lt;wsp:rsid wsp:val=&quot;00100ED8&quot;/&gt;&lt;wsp:rsid wsp:val=&quot;001012BF&quot;/&gt;&lt;wsp:rsid wsp:val=&quot;00101596&quot;/&gt;&lt;wsp:rsid wsp:val=&quot;00101760&quot;/&gt;&lt;wsp:rsid wsp:val=&quot;0010179A&quot;/&gt;&lt;wsp:rsid wsp:val=&quot;00101BB4&quot;/&gt;&lt;wsp:rsid wsp:val=&quot;00101D0D&quot;/&gt;&lt;wsp:rsid wsp:val=&quot;00101FE5&quot;/&gt;&lt;wsp:rsid wsp:val=&quot;00102470&quot;/&gt;&lt;wsp:rsid wsp:val=&quot;00102932&quot;/&gt;&lt;wsp:rsid wsp:val=&quot;00102C0F&quot;/&gt;&lt;wsp:rsid wsp:val=&quot;00102C85&quot;/&gt;&lt;wsp:rsid wsp:val=&quot;00102D94&quot;/&gt;&lt;wsp:rsid wsp:val=&quot;001033CA&quot;/&gt;&lt;wsp:rsid wsp:val=&quot;0010363E&quot;/&gt;&lt;wsp:rsid wsp:val=&quot;00103ECD&quot;/&gt;&lt;wsp:rsid wsp:val=&quot;00104A73&quot;/&gt;&lt;wsp:rsid wsp:val=&quot;00104B44&quot;/&gt;&lt;wsp:rsid wsp:val=&quot;001051FC&quot;/&gt;&lt;wsp:rsid wsp:val=&quot;0010552D&quot;/&gt;&lt;wsp:rsid wsp:val=&quot;00105D85&quot;/&gt;&lt;wsp:rsid wsp:val=&quot;00105DF7&quot;/&gt;&lt;wsp:rsid wsp:val=&quot;00105FAF&quot;/&gt;&lt;wsp:rsid wsp:val=&quot;00106050&quot;/&gt;&lt;wsp:rsid wsp:val=&quot;0010684E&quot;/&gt;&lt;wsp:rsid wsp:val=&quot;00107099&quot;/&gt;&lt;wsp:rsid wsp:val=&quot;001076AC&quot;/&gt;&lt;wsp:rsid wsp:val=&quot;00111828&quot;/&gt;&lt;wsp:rsid wsp:val=&quot;0011274D&quot;/&gt;&lt;wsp:rsid wsp:val=&quot;0011282B&quot;/&gt;&lt;wsp:rsid wsp:val=&quot;00112D66&quot;/&gt;&lt;wsp:rsid wsp:val=&quot;00112DDC&quot;/&gt;&lt;wsp:rsid wsp:val=&quot;00114764&quot;/&gt;&lt;wsp:rsid wsp:val=&quot;00115045&quot;/&gt;&lt;wsp:rsid wsp:val=&quot;0011565D&quot;/&gt;&lt;wsp:rsid wsp:val=&quot;00115671&quot;/&gt;&lt;wsp:rsid wsp:val=&quot;00115EE2&quot;/&gt;&lt;wsp:rsid wsp:val=&quot;00116080&quot;/&gt;&lt;wsp:rsid wsp:val=&quot;001170D2&quot;/&gt;&lt;wsp:rsid wsp:val=&quot;00117964&quot;/&gt;&lt;wsp:rsid wsp:val=&quot;00120055&quot;/&gt;&lt;wsp:rsid wsp:val=&quot;0012028F&quot;/&gt;&lt;wsp:rsid wsp:val=&quot;00120A5F&quot;/&gt;&lt;wsp:rsid wsp:val=&quot;00120BBB&quot;/&gt;&lt;wsp:rsid wsp:val=&quot;0012120A&quot;/&gt;&lt;wsp:rsid wsp:val=&quot;001214D0&quot;/&gt;&lt;wsp:rsid wsp:val=&quot;001216DF&quot;/&gt;&lt;wsp:rsid wsp:val=&quot;0012277C&quot;/&gt;&lt;wsp:rsid wsp:val=&quot;00123389&quot;/&gt;&lt;wsp:rsid wsp:val=&quot;00123816&quot;/&gt;&lt;wsp:rsid wsp:val=&quot;0012407B&quot;/&gt;&lt;wsp:rsid wsp:val=&quot;00124DA0&quot;/&gt;&lt;wsp:rsid wsp:val=&quot;00124E4D&quot;/&gt;&lt;wsp:rsid wsp:val=&quot;001252A7&quot;/&gt;&lt;wsp:rsid wsp:val=&quot;00125824&quot;/&gt;&lt;wsp:rsid wsp:val=&quot;00125FC0&quot;/&gt;&lt;wsp:rsid wsp:val=&quot;0012604B&quot;/&gt;&lt;wsp:rsid wsp:val=&quot;0012618D&quot;/&gt;&lt;wsp:rsid wsp:val=&quot;001268F0&quot;/&gt;&lt;wsp:rsid wsp:val=&quot;00126A3F&quot;/&gt;&lt;wsp:rsid wsp:val=&quot;00126CB9&quot;/&gt;&lt;wsp:rsid wsp:val=&quot;00126D58&quot;/&gt;&lt;wsp:rsid wsp:val=&quot;00127CB0&quot;/&gt;&lt;wsp:rsid wsp:val=&quot;001300F3&quot;/&gt;&lt;wsp:rsid wsp:val=&quot;001303AE&quot;/&gt;&lt;wsp:rsid wsp:val=&quot;0013050F&quot;/&gt;&lt;wsp:rsid wsp:val=&quot;00130D14&quot;/&gt;&lt;wsp:rsid wsp:val=&quot;00130DD7&quot;/&gt;&lt;wsp:rsid wsp:val=&quot;001310D9&quot;/&gt;&lt;wsp:rsid wsp:val=&quot;0013179B&quot;/&gt;&lt;wsp:rsid wsp:val=&quot;00131CC8&quot;/&gt;&lt;wsp:rsid wsp:val=&quot;00131F11&quot;/&gt;&lt;wsp:rsid wsp:val=&quot;00132B1C&quot;/&gt;&lt;wsp:rsid wsp:val=&quot;00133EB9&quot;/&gt;&lt;wsp:rsid wsp:val=&quot;001348D2&quot;/&gt;&lt;wsp:rsid wsp:val=&quot;00134F93&quot;/&gt;&lt;wsp:rsid wsp:val=&quot;0013512A&quot;/&gt;&lt;wsp:rsid wsp:val=&quot;00135141&quot;/&gt;&lt;wsp:rsid wsp:val=&quot;00135405&quot;/&gt;&lt;wsp:rsid wsp:val=&quot;00135898&quot;/&gt;&lt;wsp:rsid wsp:val=&quot;00135C70&quot;/&gt;&lt;wsp:rsid wsp:val=&quot;00136B9F&quot;/&gt;&lt;wsp:rsid wsp:val=&quot;00136ECA&quot;/&gt;&lt;wsp:rsid wsp:val=&quot;0013728B&quot;/&gt;&lt;wsp:rsid wsp:val=&quot;00137A20&quot;/&gt;&lt;wsp:rsid wsp:val=&quot;0014074A&quot;/&gt;&lt;wsp:rsid wsp:val=&quot;00140CB7&quot;/&gt;&lt;wsp:rsid wsp:val=&quot;00140F21&quot;/&gt;&lt;wsp:rsid wsp:val=&quot;00141A03&quot;/&gt;&lt;wsp:rsid wsp:val=&quot;00141A40&quot;/&gt;&lt;wsp:rsid wsp:val=&quot;00141EB1&quot;/&gt;&lt;wsp:rsid wsp:val=&quot;001420CF&quot;/&gt;&lt;wsp:rsid wsp:val=&quot;00142A41&quot;/&gt;&lt;wsp:rsid wsp:val=&quot;00142B4D&quot;/&gt;&lt;wsp:rsid wsp:val=&quot;00143488&quot;/&gt;&lt;wsp:rsid wsp:val=&quot;00143759&quot;/&gt;&lt;wsp:rsid wsp:val=&quot;00143C8B&quot;/&gt;&lt;wsp:rsid wsp:val=&quot;00143D2E&quot;/&gt;&lt;wsp:rsid wsp:val=&quot;00143F56&quot;/&gt;&lt;wsp:rsid wsp:val=&quot;00144083&quot;/&gt;&lt;wsp:rsid wsp:val=&quot;0014440F&quot;/&gt;&lt;wsp:rsid wsp:val=&quot;001446B1&quot;/&gt;&lt;wsp:rsid wsp:val=&quot;001448B7&quot;/&gt;&lt;wsp:rsid wsp:val=&quot;00145741&quot;/&gt;&lt;wsp:rsid wsp:val=&quot;0014575D&quot;/&gt;&lt;wsp:rsid wsp:val=&quot;00146015&quot;/&gt;&lt;wsp:rsid wsp:val=&quot;001460BE&quot;/&gt;&lt;wsp:rsid wsp:val=&quot;001462C7&quot;/&gt;&lt;wsp:rsid wsp:val=&quot;001468B4&quot;/&gt;&lt;wsp:rsid wsp:val=&quot;00146B21&quot;/&gt;&lt;wsp:rsid wsp:val=&quot;00146B58&quot;/&gt;&lt;wsp:rsid wsp:val=&quot;00151161&quot;/&gt;&lt;wsp:rsid wsp:val=&quot;0015196F&quot;/&gt;&lt;wsp:rsid wsp:val=&quot;00151C22&quot;/&gt;&lt;wsp:rsid wsp:val=&quot;0015286C&quot;/&gt;&lt;wsp:rsid wsp:val=&quot;00152BC7&quot;/&gt;&lt;wsp:rsid wsp:val=&quot;0015380C&quot;/&gt;&lt;wsp:rsid wsp:val=&quot;0015387D&quot;/&gt;&lt;wsp:rsid wsp:val=&quot;00153921&quot;/&gt;&lt;wsp:rsid wsp:val=&quot;00153BFD&quot;/&gt;&lt;wsp:rsid wsp:val=&quot;00154106&quot;/&gt;&lt;wsp:rsid wsp:val=&quot;00154A8E&quot;/&gt;&lt;wsp:rsid wsp:val=&quot;00155826&quot;/&gt;&lt;wsp:rsid wsp:val=&quot;001562F2&quot;/&gt;&lt;wsp:rsid wsp:val=&quot;00156DDB&quot;/&gt;&lt;wsp:rsid wsp:val=&quot;00156FA1&quot;/&gt;&lt;wsp:rsid wsp:val=&quot;0015714C&quot;/&gt;&lt;wsp:rsid wsp:val=&quot;00157C9C&quot;/&gt;&lt;wsp:rsid wsp:val=&quot;0016089E&quot;/&gt;&lt;wsp:rsid wsp:val=&quot;00160B74&quot;/&gt;&lt;wsp:rsid wsp:val=&quot;001612BA&quot;/&gt;&lt;wsp:rsid wsp:val=&quot;0016195F&quot;/&gt;&lt;wsp:rsid wsp:val=&quot;001620DA&quot;/&gt;&lt;wsp:rsid wsp:val=&quot;00162C66&quot;/&gt;&lt;wsp:rsid wsp:val=&quot;00163225&quot;/&gt;&lt;wsp:rsid wsp:val=&quot;00163D7E&quot;/&gt;&lt;wsp:rsid wsp:val=&quot;00164333&quot;/&gt;&lt;wsp:rsid wsp:val=&quot;001645B2&quot;/&gt;&lt;wsp:rsid wsp:val=&quot;00164A1C&quot;/&gt;&lt;wsp:rsid wsp:val=&quot;00164D63&quot;/&gt;&lt;wsp:rsid wsp:val=&quot;0016526E&quot;/&gt;&lt;wsp:rsid wsp:val=&quot;001654CE&quot;/&gt;&lt;wsp:rsid wsp:val=&quot;001657A1&quot;/&gt;&lt;wsp:rsid wsp:val=&quot;00165CF7&quot;/&gt;&lt;wsp:rsid wsp:val=&quot;00166617&quot;/&gt;&lt;wsp:rsid wsp:val=&quot;001668D7&quot;/&gt;&lt;wsp:rsid wsp:val=&quot;0016711C&quot;/&gt;&lt;wsp:rsid wsp:val=&quot;0016727A&quot;/&gt;&lt;wsp:rsid wsp:val=&quot;0016727F&quot;/&gt;&lt;wsp:rsid wsp:val=&quot;001674AF&quot;/&gt;&lt;wsp:rsid wsp:val=&quot;0016752D&quot;/&gt;&lt;wsp:rsid wsp:val=&quot;0016772E&quot;/&gt;&lt;wsp:rsid wsp:val=&quot;00167BA0&quot;/&gt;&lt;wsp:rsid wsp:val=&quot;001704F1&quot;/&gt;&lt;wsp:rsid wsp:val=&quot;001705AC&quot;/&gt;&lt;wsp:rsid wsp:val=&quot;00170A94&quot;/&gt;&lt;wsp:rsid wsp:val=&quot;00170E4D&quot;/&gt;&lt;wsp:rsid wsp:val=&quot;001713BB&quot;/&gt;&lt;wsp:rsid wsp:val=&quot;00171D17&quot;/&gt;&lt;wsp:rsid wsp:val=&quot;00172515&quot;/&gt;&lt;wsp:rsid wsp:val=&quot;001736B8&quot;/&gt;&lt;wsp:rsid wsp:val=&quot;00173B5D&quot;/&gt;&lt;wsp:rsid wsp:val=&quot;0017453C&quot;/&gt;&lt;wsp:rsid wsp:val=&quot;0017474B&quot;/&gt;&lt;wsp:rsid wsp:val=&quot;00174C11&quot;/&gt;&lt;wsp:rsid wsp:val=&quot;00174C72&quot;/&gt;&lt;wsp:rsid wsp:val=&quot;00175090&quot;/&gt;&lt;wsp:rsid wsp:val=&quot;001760EC&quot;/&gt;&lt;wsp:rsid wsp:val=&quot;0017653B&quot;/&gt;&lt;wsp:rsid wsp:val=&quot;0017660B&quot;/&gt;&lt;wsp:rsid wsp:val=&quot;00176AED&quot;/&gt;&lt;wsp:rsid wsp:val=&quot;00177C30&quot;/&gt;&lt;wsp:rsid wsp:val=&quot;00177C7E&quot;/&gt;&lt;wsp:rsid wsp:val=&quot;00177FC0&quot;/&gt;&lt;wsp:rsid wsp:val=&quot;001804BE&quot;/&gt;&lt;wsp:rsid wsp:val=&quot;0018054F&quot;/&gt;&lt;wsp:rsid wsp:val=&quot;00180F0B&quot;/&gt;&lt;wsp:rsid wsp:val=&quot;00181AD5&quot;/&gt;&lt;wsp:rsid wsp:val=&quot;00181D3C&quot;/&gt;&lt;wsp:rsid wsp:val=&quot;001822D6&quot;/&gt;&lt;wsp:rsid wsp:val=&quot;001824D1&quot;/&gt;&lt;wsp:rsid wsp:val=&quot;0018251E&quot;/&gt;&lt;wsp:rsid wsp:val=&quot;001827C7&quot;/&gt;&lt;wsp:rsid wsp:val=&quot;00182D6C&quot;/&gt;&lt;wsp:rsid wsp:val=&quot;00182ECA&quot;/&gt;&lt;wsp:rsid wsp:val=&quot;0018314E&quot;/&gt;&lt;wsp:rsid wsp:val=&quot;0018409A&quot;/&gt;&lt;wsp:rsid wsp:val=&quot;00184145&quot;/&gt;&lt;wsp:rsid wsp:val=&quot;001841B0&quot;/&gt;&lt;wsp:rsid wsp:val=&quot;001844D0&quot;/&gt;&lt;wsp:rsid wsp:val=&quot;00185839&quot;/&gt;&lt;wsp:rsid wsp:val=&quot;00185E33&quot;/&gt;&lt;wsp:rsid wsp:val=&quot;0018686E&quot;/&gt;&lt;wsp:rsid wsp:val=&quot;0018689E&quot;/&gt;&lt;wsp:rsid wsp:val=&quot;00186918&quot;/&gt;&lt;wsp:rsid wsp:val=&quot;00186BC8&quot;/&gt;&lt;wsp:rsid wsp:val=&quot;00186FED&quot;/&gt;&lt;wsp:rsid wsp:val=&quot;00187197&quot;/&gt;&lt;wsp:rsid wsp:val=&quot;001874A3&quot;/&gt;&lt;wsp:rsid wsp:val=&quot;001878F6&quot;/&gt;&lt;wsp:rsid wsp:val=&quot;00187B6A&quot;/&gt;&lt;wsp:rsid wsp:val=&quot;001913A3&quot;/&gt;&lt;wsp:rsid wsp:val=&quot;00191780&quot;/&gt;&lt;wsp:rsid wsp:val=&quot;00192276&quot;/&gt;&lt;wsp:rsid wsp:val=&quot;00192CF8&quot;/&gt;&lt;wsp:rsid wsp:val=&quot;001933B6&quot;/&gt;&lt;wsp:rsid wsp:val=&quot;00193508&quot;/&gt;&lt;wsp:rsid wsp:val=&quot;00193752&quot;/&gt;&lt;wsp:rsid wsp:val=&quot;00193AB2&quot;/&gt;&lt;wsp:rsid wsp:val=&quot;0019558C&quot;/&gt;&lt;wsp:rsid wsp:val=&quot;0019588B&quot;/&gt;&lt;wsp:rsid wsp:val=&quot;00197591&quot;/&gt;&lt;wsp:rsid wsp:val=&quot;001977F1&quot;/&gt;&lt;wsp:rsid wsp:val=&quot;0019781D&quot;/&gt;&lt;wsp:rsid wsp:val=&quot;001A04E7&quot;/&gt;&lt;wsp:rsid wsp:val=&quot;001A052E&quot;/&gt;&lt;wsp:rsid wsp:val=&quot;001A070B&quot;/&gt;&lt;wsp:rsid wsp:val=&quot;001A08FF&quot;/&gt;&lt;wsp:rsid wsp:val=&quot;001A094C&quot;/&gt;&lt;wsp:rsid wsp:val=&quot;001A17B5&quot;/&gt;&lt;wsp:rsid wsp:val=&quot;001A183C&quot;/&gt;&lt;wsp:rsid wsp:val=&quot;001A1C3A&quot;/&gt;&lt;wsp:rsid wsp:val=&quot;001A2071&quot;/&gt;&lt;wsp:rsid wsp:val=&quot;001A2BA1&quot;/&gt;&lt;wsp:rsid wsp:val=&quot;001A3117&quot;/&gt;&lt;wsp:rsid wsp:val=&quot;001A325A&quot;/&gt;&lt;wsp:rsid wsp:val=&quot;001A371C&quot;/&gt;&lt;wsp:rsid wsp:val=&quot;001A3767&quot;/&gt;&lt;wsp:rsid wsp:val=&quot;001A3AE0&quot;/&gt;&lt;wsp:rsid wsp:val=&quot;001A45F5&quot;/&gt;&lt;wsp:rsid wsp:val=&quot;001A4830&quot;/&gt;&lt;wsp:rsid wsp:val=&quot;001A52F1&quot;/&gt;&lt;wsp:rsid wsp:val=&quot;001A5951&quot;/&gt;&lt;wsp:rsid wsp:val=&quot;001A5FAC&quot;/&gt;&lt;wsp:rsid wsp:val=&quot;001A652B&quot;/&gt;&lt;wsp:rsid wsp:val=&quot;001A6C85&quot;/&gt;&lt;wsp:rsid wsp:val=&quot;001A7BF1&quot;/&gt;&lt;wsp:rsid wsp:val=&quot;001B015A&quot;/&gt;&lt;wsp:rsid wsp:val=&quot;001B0330&quot;/&gt;&lt;wsp:rsid wsp:val=&quot;001B044D&quot;/&gt;&lt;wsp:rsid wsp:val=&quot;001B04A1&quot;/&gt;&lt;wsp:rsid wsp:val=&quot;001B0B7A&quot;/&gt;&lt;wsp:rsid wsp:val=&quot;001B0D44&quot;/&gt;&lt;wsp:rsid wsp:val=&quot;001B0EA1&quot;/&gt;&lt;wsp:rsid wsp:val=&quot;001B14C1&quot;/&gt;&lt;wsp:rsid wsp:val=&quot;001B15B6&quot;/&gt;&lt;wsp:rsid wsp:val=&quot;001B16F1&quot;/&gt;&lt;wsp:rsid wsp:val=&quot;001B2489&quot;/&gt;&lt;wsp:rsid wsp:val=&quot;001B2C67&quot;/&gt;&lt;wsp:rsid wsp:val=&quot;001B2DD9&quot;/&gt;&lt;wsp:rsid wsp:val=&quot;001B32FB&quot;/&gt;&lt;wsp:rsid wsp:val=&quot;001B3B8D&quot;/&gt;&lt;wsp:rsid wsp:val=&quot;001B3BC3&quot;/&gt;&lt;wsp:rsid wsp:val=&quot;001B4001&quot;/&gt;&lt;wsp:rsid wsp:val=&quot;001B46E7&quot;/&gt;&lt;wsp:rsid wsp:val=&quot;001B4DEB&quot;/&gt;&lt;wsp:rsid wsp:val=&quot;001B4F8C&quot;/&gt;&lt;wsp:rsid wsp:val=&quot;001B5E00&quot;/&gt;&lt;wsp:rsid wsp:val=&quot;001B659B&quot;/&gt;&lt;wsp:rsid wsp:val=&quot;001B6BFD&quot;/&gt;&lt;wsp:rsid wsp:val=&quot;001B6C60&quot;/&gt;&lt;wsp:rsid wsp:val=&quot;001B6F51&quot;/&gt;&lt;wsp:rsid wsp:val=&quot;001B7033&quot;/&gt;&lt;wsp:rsid wsp:val=&quot;001B708E&quot;/&gt;&lt;wsp:rsid wsp:val=&quot;001B72DC&quot;/&gt;&lt;wsp:rsid wsp:val=&quot;001B7AC7&quot;/&gt;&lt;wsp:rsid wsp:val=&quot;001C03BA&quot;/&gt;&lt;wsp:rsid wsp:val=&quot;001C08A7&quot;/&gt;&lt;wsp:rsid wsp:val=&quot;001C0CC6&quot;/&gt;&lt;wsp:rsid wsp:val=&quot;001C11FD&quot;/&gt;&lt;wsp:rsid wsp:val=&quot;001C1302&quot;/&gt;&lt;wsp:rsid wsp:val=&quot;001C1BB3&quot;/&gt;&lt;wsp:rsid wsp:val=&quot;001C23E8&quot;/&gt;&lt;wsp:rsid wsp:val=&quot;001C2697&quot;/&gt;&lt;wsp:rsid wsp:val=&quot;001C34DC&quot;/&gt;&lt;wsp:rsid wsp:val=&quot;001C37A9&quot;/&gt;&lt;wsp:rsid wsp:val=&quot;001C389D&quot;/&gt;&lt;wsp:rsid wsp:val=&quot;001C4141&quot;/&gt;&lt;wsp:rsid wsp:val=&quot;001C4218&quot;/&gt;&lt;wsp:rsid wsp:val=&quot;001C4764&quot;/&gt;&lt;wsp:rsid wsp:val=&quot;001C4B3F&quot;/&gt;&lt;wsp:rsid wsp:val=&quot;001C562B&quot;/&gt;&lt;wsp:rsid wsp:val=&quot;001C5661&quot;/&gt;&lt;wsp:rsid wsp:val=&quot;001C5822&quot;/&gt;&lt;wsp:rsid wsp:val=&quot;001C6066&quot;/&gt;&lt;wsp:rsid wsp:val=&quot;001C614F&quot;/&gt;&lt;wsp:rsid wsp:val=&quot;001C650E&quot;/&gt;&lt;wsp:rsid wsp:val=&quot;001C6572&quot;/&gt;&lt;wsp:rsid wsp:val=&quot;001C66BA&quot;/&gt;&lt;wsp:rsid wsp:val=&quot;001C7A02&quot;/&gt;&lt;wsp:rsid wsp:val=&quot;001D1BDA&quot;/&gt;&lt;wsp:rsid wsp:val=&quot;001D1C24&quot;/&gt;&lt;wsp:rsid wsp:val=&quot;001D1C95&quot;/&gt;&lt;wsp:rsid wsp:val=&quot;001D1F10&quot;/&gt;&lt;wsp:rsid wsp:val=&quot;001D200C&quot;/&gt;&lt;wsp:rsid wsp:val=&quot;001D212F&quot;/&gt;&lt;wsp:rsid wsp:val=&quot;001D272D&quot;/&gt;&lt;wsp:rsid wsp:val=&quot;001D3743&quot;/&gt;&lt;wsp:rsid wsp:val=&quot;001D3E28&quot;/&gt;&lt;wsp:rsid wsp:val=&quot;001D4717&quot;/&gt;&lt;wsp:rsid wsp:val=&quot;001D4AC5&quot;/&gt;&lt;wsp:rsid wsp:val=&quot;001D4F42&quot;/&gt;&lt;wsp:rsid wsp:val=&quot;001D509A&quot;/&gt;&lt;wsp:rsid wsp:val=&quot;001D5249&quot;/&gt;&lt;wsp:rsid wsp:val=&quot;001D53AF&quot;/&gt;&lt;wsp:rsid wsp:val=&quot;001D54EC&quot;/&gt;&lt;wsp:rsid wsp:val=&quot;001D6045&quot;/&gt;&lt;wsp:rsid wsp:val=&quot;001D6668&quot;/&gt;&lt;wsp:rsid wsp:val=&quot;001D6DE8&quot;/&gt;&lt;wsp:rsid wsp:val=&quot;001D7D1D&quot;/&gt;&lt;wsp:rsid wsp:val=&quot;001E0142&quot;/&gt;&lt;wsp:rsid wsp:val=&quot;001E028D&quot;/&gt;&lt;wsp:rsid wsp:val=&quot;001E0399&quot;/&gt;&lt;wsp:rsid wsp:val=&quot;001E07FB&quot;/&gt;&lt;wsp:rsid wsp:val=&quot;001E0870&quot;/&gt;&lt;wsp:rsid wsp:val=&quot;001E112C&quot;/&gt;&lt;wsp:rsid wsp:val=&quot;001E182C&quot;/&gt;&lt;wsp:rsid wsp:val=&quot;001E19B1&quot;/&gt;&lt;wsp:rsid wsp:val=&quot;001E19CB&quot;/&gt;&lt;wsp:rsid wsp:val=&quot;001E2050&quot;/&gt;&lt;wsp:rsid wsp:val=&quot;001E2A0D&quot;/&gt;&lt;wsp:rsid wsp:val=&quot;001E36E8&quot;/&gt;&lt;wsp:rsid wsp:val=&quot;001E399C&quot;/&gt;&lt;wsp:rsid wsp:val=&quot;001E3ABE&quot;/&gt;&lt;wsp:rsid wsp:val=&quot;001E3B64&quot;/&gt;&lt;wsp:rsid wsp:val=&quot;001E4374&quot;/&gt;&lt;wsp:rsid wsp:val=&quot;001E4987&quot;/&gt;&lt;wsp:rsid wsp:val=&quot;001E5665&quot;/&gt;&lt;wsp:rsid wsp:val=&quot;001E5D78&quot;/&gt;&lt;wsp:rsid wsp:val=&quot;001E6112&quot;/&gt;&lt;wsp:rsid wsp:val=&quot;001E6381&quot;/&gt;&lt;wsp:rsid wsp:val=&quot;001E71A9&quot;/&gt;&lt;wsp:rsid wsp:val=&quot;001E74A4&quot;/&gt;&lt;wsp:rsid wsp:val=&quot;001E7D6A&quot;/&gt;&lt;wsp:rsid wsp:val=&quot;001E7E6C&quot;/&gt;&lt;wsp:rsid wsp:val=&quot;001F00E3&quot;/&gt;&lt;wsp:rsid wsp:val=&quot;001F06DF&quot;/&gt;&lt;wsp:rsid wsp:val=&quot;001F09BA&quot;/&gt;&lt;wsp:rsid wsp:val=&quot;001F15FA&quot;/&gt;&lt;wsp:rsid wsp:val=&quot;001F16E1&quot;/&gt;&lt;wsp:rsid wsp:val=&quot;001F1A42&quot;/&gt;&lt;wsp:rsid wsp:val=&quot;001F1E6B&quot;/&gt;&lt;wsp:rsid wsp:val=&quot;001F2087&quot;/&gt;&lt;wsp:rsid wsp:val=&quot;001F27B2&quot;/&gt;&lt;wsp:rsid wsp:val=&quot;001F2D59&quot;/&gt;&lt;wsp:rsid wsp:val=&quot;001F30BA&quot;/&gt;&lt;wsp:rsid wsp:val=&quot;001F341A&quot;/&gt;&lt;wsp:rsid wsp:val=&quot;001F35D0&quot;/&gt;&lt;wsp:rsid wsp:val=&quot;001F38F4&quot;/&gt;&lt;wsp:rsid wsp:val=&quot;001F3909&quot;/&gt;&lt;wsp:rsid wsp:val=&quot;001F39C3&quot;/&gt;&lt;wsp:rsid wsp:val=&quot;001F4DD6&quot;/&gt;&lt;wsp:rsid wsp:val=&quot;001F5512&quot;/&gt;&lt;wsp:rsid wsp:val=&quot;001F5890&quot;/&gt;&lt;wsp:rsid wsp:val=&quot;001F5D6A&quot;/&gt;&lt;wsp:rsid wsp:val=&quot;001F626C&quot;/&gt;&lt;wsp:rsid wsp:val=&quot;001F6F34&quot;/&gt;&lt;wsp:rsid wsp:val=&quot;001F71E4&quot;/&gt;&lt;wsp:rsid wsp:val=&quot;001F7792&quot;/&gt;&lt;wsp:rsid wsp:val=&quot;001F7C4D&quot;/&gt;&lt;wsp:rsid wsp:val=&quot;00200262&quot;/&gt;&lt;wsp:rsid wsp:val=&quot;002003D6&quot;/&gt;&lt;wsp:rsid wsp:val=&quot;002003F6&quot;/&gt;&lt;wsp:rsid wsp:val=&quot;002004D3&quot;/&gt;&lt;wsp:rsid wsp:val=&quot;00200655&quot;/&gt;&lt;wsp:rsid wsp:val=&quot;002006E3&quot;/&gt;&lt;wsp:rsid wsp:val=&quot;00201225&quot;/&gt;&lt;wsp:rsid wsp:val=&quot;0020201F&quot;/&gt;&lt;wsp:rsid wsp:val=&quot;002024BA&quot;/&gt;&lt;wsp:rsid wsp:val=&quot;00202596&quot;/&gt;&lt;wsp:rsid wsp:val=&quot;00202D58&quot;/&gt;&lt;wsp:rsid wsp:val=&quot;00203326&quot;/&gt;&lt;wsp:rsid wsp:val=&quot;0020442C&quot;/&gt;&lt;wsp:rsid wsp:val=&quot;0020476C&quot;/&gt;&lt;wsp:rsid wsp:val=&quot;00206F1B&quot;/&gt;&lt;wsp:rsid wsp:val=&quot;00207065&quot;/&gt;&lt;wsp:rsid wsp:val=&quot;002071CE&quot;/&gt;&lt;wsp:rsid wsp:val=&quot;002072F3&quot;/&gt;&lt;wsp:rsid wsp:val=&quot;002074B6&quot;/&gt;&lt;wsp:rsid wsp:val=&quot;002078F4&quot;/&gt;&lt;wsp:rsid wsp:val=&quot;00207D80&quot;/&gt;&lt;wsp:rsid wsp:val=&quot;00210250&quot;/&gt;&lt;wsp:rsid wsp:val=&quot;00210AB3&quot;/&gt;&lt;wsp:rsid wsp:val=&quot;00210BAE&quot;/&gt;&lt;wsp:rsid wsp:val=&quot;00211125&quot;/&gt;&lt;wsp:rsid wsp:val=&quot;002113BC&quot;/&gt;&lt;wsp:rsid wsp:val=&quot;00211908&quot;/&gt;&lt;wsp:rsid wsp:val=&quot;00211AE1&quot;/&gt;&lt;wsp:rsid wsp:val=&quot;002122E4&quot;/&gt;&lt;wsp:rsid wsp:val=&quot;00212630&quot;/&gt;&lt;wsp:rsid wsp:val=&quot;00212F58&quot;/&gt;&lt;wsp:rsid wsp:val=&quot;0021325E&quot;/&gt;&lt;wsp:rsid wsp:val=&quot;00213D7A&quot;/&gt;&lt;wsp:rsid wsp:val=&quot;00214101&quot;/&gt;&lt;wsp:rsid wsp:val=&quot;0021490A&quot;/&gt;&lt;wsp:rsid wsp:val=&quot;0021494A&quot;/&gt;&lt;wsp:rsid wsp:val=&quot;002151C9&quot;/&gt;&lt;wsp:rsid wsp:val=&quot;002151E7&quot;/&gt;&lt;wsp:rsid wsp:val=&quot;002151EF&quot;/&gt;&lt;wsp:rsid wsp:val=&quot;00215964&quot;/&gt;&lt;wsp:rsid wsp:val=&quot;00215988&quot;/&gt;&lt;wsp:rsid wsp:val=&quot;00215995&quot;/&gt;&lt;wsp:rsid wsp:val=&quot;00215A45&quot;/&gt;&lt;wsp:rsid wsp:val=&quot;0021627F&quot;/&gt;&lt;wsp:rsid wsp:val=&quot;00216342&quot;/&gt;&lt;wsp:rsid wsp:val=&quot;002165A9&quot;/&gt;&lt;wsp:rsid wsp:val=&quot;00216AE8&quot;/&gt;&lt;wsp:rsid wsp:val=&quot;00216D41&quot;/&gt;&lt;wsp:rsid wsp:val=&quot;00216D56&quot;/&gt;&lt;wsp:rsid wsp:val=&quot;00217EE9&quot;/&gt;&lt;wsp:rsid wsp:val=&quot;00217F0A&quot;/&gt;&lt;wsp:rsid wsp:val=&quot;00217F22&quot;/&gt;&lt;wsp:rsid wsp:val=&quot;00220500&quot;/&gt;&lt;wsp:rsid wsp:val=&quot;002205AB&quot;/&gt;&lt;wsp:rsid wsp:val=&quot;002209D7&quot;/&gt;&lt;wsp:rsid wsp:val=&quot;00220BF6&quot;/&gt;&lt;wsp:rsid wsp:val=&quot;00220F43&quot;/&gt;&lt;wsp:rsid wsp:val=&quot;00221594&quot;/&gt;&lt;wsp:rsid wsp:val=&quot;002219F0&quot;/&gt;&lt;wsp:rsid wsp:val=&quot;00222AC9&quot;/&gt;&lt;wsp:rsid wsp:val=&quot;00222AD6&quot;/&gt;&lt;wsp:rsid wsp:val=&quot;00222F47&quot;/&gt;&lt;wsp:rsid wsp:val=&quot;00223904&quot;/&gt;&lt;wsp:rsid wsp:val=&quot;00223E02&quot;/&gt;&lt;wsp:rsid wsp:val=&quot;0022434E&quot;/&gt;&lt;wsp:rsid wsp:val=&quot;002245D6&quot;/&gt;&lt;wsp:rsid wsp:val=&quot;002246B0&quot;/&gt;&lt;wsp:rsid wsp:val=&quot;00224D4F&quot;/&gt;&lt;wsp:rsid wsp:val=&quot;0022506C&quot;/&gt;&lt;wsp:rsid wsp:val=&quot;00225234&quot;/&gt;&lt;wsp:rsid wsp:val=&quot;002254C3&quot;/&gt;&lt;wsp:rsid wsp:val=&quot;00225CA5&quot;/&gt;&lt;wsp:rsid wsp:val=&quot;00225E05&quot;/&gt;&lt;wsp:rsid wsp:val=&quot;00225E3F&quot;/&gt;&lt;wsp:rsid wsp:val=&quot;002264BB&quot;/&gt;&lt;wsp:rsid wsp:val=&quot;00226D57&quot;/&gt;&lt;wsp:rsid wsp:val=&quot;00226E14&quot;/&gt;&lt;wsp:rsid wsp:val=&quot;002275D2&quot;/&gt;&lt;wsp:rsid wsp:val=&quot;00227682&quot;/&gt;&lt;wsp:rsid wsp:val=&quot;00227AA4&quot;/&gt;&lt;wsp:rsid wsp:val=&quot;00227E46&quot;/&gt;&lt;wsp:rsid wsp:val=&quot;00227F44&quot;/&gt;&lt;wsp:rsid wsp:val=&quot;00230493&quot;/&gt;&lt;wsp:rsid wsp:val=&quot;00230BA6&quot;/&gt;&lt;wsp:rsid wsp:val=&quot;00231280&quot;/&gt;&lt;wsp:rsid wsp:val=&quot;0023136C&quot;/&gt;&lt;wsp:rsid wsp:val=&quot;00231484&quot;/&gt;&lt;wsp:rsid wsp:val=&quot;00231D5F&quot;/&gt;&lt;wsp:rsid wsp:val=&quot;00231D60&quot;/&gt;&lt;wsp:rsid wsp:val=&quot;00232745&quot;/&gt;&lt;wsp:rsid wsp:val=&quot;0023276E&quot;/&gt;&lt;wsp:rsid wsp:val=&quot;0023315F&quot;/&gt;&lt;wsp:rsid wsp:val=&quot;002333B3&quot;/&gt;&lt;wsp:rsid wsp:val=&quot;0023344C&quot;/&gt;&lt;wsp:rsid wsp:val=&quot;00233A89&quot;/&gt;&lt;wsp:rsid wsp:val=&quot;00234D85&quot;/&gt;&lt;wsp:rsid wsp:val=&quot;002357ED&quot;/&gt;&lt;wsp:rsid wsp:val=&quot;0023619D&quot;/&gt;&lt;wsp:rsid wsp:val=&quot;002363C6&quot;/&gt;&lt;wsp:rsid wsp:val=&quot;00236ED7&quot;/&gt;&lt;wsp:rsid wsp:val=&quot;00237480&quot;/&gt;&lt;wsp:rsid wsp:val=&quot;00237506&quot;/&gt;&lt;wsp:rsid wsp:val=&quot;002402E8&quot;/&gt;&lt;wsp:rsid wsp:val=&quot;0024067E&quot;/&gt;&lt;wsp:rsid wsp:val=&quot;002406AF&quot;/&gt;&lt;wsp:rsid wsp:val=&quot;00240923&quot;/&gt;&lt;wsp:rsid wsp:val=&quot;00240F0B&quot;/&gt;&lt;wsp:rsid wsp:val=&quot;002410C7&quot;/&gt;&lt;wsp:rsid wsp:val=&quot;002411C5&quot;/&gt;&lt;wsp:rsid wsp:val=&quot;0024120C&quot;/&gt;&lt;wsp:rsid wsp:val=&quot;002415BD&quot;/&gt;&lt;wsp:rsid wsp:val=&quot;00241962&quot;/&gt;&lt;wsp:rsid wsp:val=&quot;00241D80&quot;/&gt;&lt;wsp:rsid wsp:val=&quot;002434E1&quot;/&gt;&lt;wsp:rsid wsp:val=&quot;00243513&quot;/&gt;&lt;wsp:rsid wsp:val=&quot;00243F07&quot;/&gt;&lt;wsp:rsid wsp:val=&quot;0024432A&quot;/&gt;&lt;wsp:rsid wsp:val=&quot;002449C8&quot;/&gt;&lt;wsp:rsid wsp:val=&quot;00244C32&quot;/&gt;&lt;wsp:rsid wsp:val=&quot;00244E1F&quot;/&gt;&lt;wsp:rsid wsp:val=&quot;002454B7&quot;/&gt;&lt;wsp:rsid wsp:val=&quot;00245814&quot;/&gt;&lt;wsp:rsid wsp:val=&quot;002458BE&quot;/&gt;&lt;wsp:rsid wsp:val=&quot;00245CCE&quot;/&gt;&lt;wsp:rsid wsp:val=&quot;00245E42&quot;/&gt;&lt;wsp:rsid wsp:val=&quot;00246595&quot;/&gt;&lt;wsp:rsid wsp:val=&quot;00246BED&quot;/&gt;&lt;wsp:rsid wsp:val=&quot;00247176&quot;/&gt;&lt;wsp:rsid wsp:val=&quot;002472E4&quot;/&gt;&lt;wsp:rsid wsp:val=&quot;002503FE&quot;/&gt;&lt;wsp:rsid wsp:val=&quot;00250496&quot;/&gt;&lt;wsp:rsid wsp:val=&quot;002505F2&quot;/&gt;&lt;wsp:rsid wsp:val=&quot;00250986&quot;/&gt;&lt;wsp:rsid wsp:val=&quot;00250F9D&quot;/&gt;&lt;wsp:rsid wsp:val=&quot;002512DC&quot;/&gt;&lt;wsp:rsid wsp:val=&quot;00251632&quot;/&gt;&lt;wsp:rsid wsp:val=&quot;002516B2&quot;/&gt;&lt;wsp:rsid wsp:val=&quot;00252B0D&quot;/&gt;&lt;wsp:rsid wsp:val=&quot;002533E7&quot;/&gt;&lt;wsp:rsid wsp:val=&quot;00253C2B&quot;/&gt;&lt;wsp:rsid wsp:val=&quot;00254146&quot;/&gt;&lt;wsp:rsid wsp:val=&quot;002542C8&quot;/&gt;&lt;wsp:rsid wsp:val=&quot;0025430D&quot;/&gt;&lt;wsp:rsid wsp:val=&quot;00254398&quot;/&gt;&lt;wsp:rsid wsp:val=&quot;00254B95&quot;/&gt;&lt;wsp:rsid wsp:val=&quot;00255226&quot;/&gt;&lt;wsp:rsid wsp:val=&quot;00255B5C&quot;/&gt;&lt;wsp:rsid wsp:val=&quot;00255B8D&quot;/&gt;&lt;wsp:rsid wsp:val=&quot;002575D7&quot;/&gt;&lt;wsp:rsid wsp:val=&quot;002575EB&quot;/&gt;&lt;wsp:rsid wsp:val=&quot;00257F80&quot;/&gt;&lt;wsp:rsid wsp:val=&quot;00260116&quot;/&gt;&lt;wsp:rsid wsp:val=&quot;00260424&quot;/&gt;&lt;wsp:rsid wsp:val=&quot;002609AC&quot;/&gt;&lt;wsp:rsid wsp:val=&quot;00260CB9&quot;/&gt;&lt;wsp:rsid wsp:val=&quot;00261071&quot;/&gt;&lt;wsp:rsid wsp:val=&quot;00261103&quot;/&gt;&lt;wsp:rsid wsp:val=&quot;00261D36&quot;/&gt;&lt;wsp:rsid wsp:val=&quot;00262597&quot;/&gt;&lt;wsp:rsid wsp:val=&quot;00262996&quot;/&gt;&lt;wsp:rsid wsp:val=&quot;002629DD&quot;/&gt;&lt;wsp:rsid wsp:val=&quot;00262B41&quot;/&gt;&lt;wsp:rsid wsp:val=&quot;00262CE2&quot;/&gt;&lt;wsp:rsid wsp:val=&quot;00262E3A&quot;/&gt;&lt;wsp:rsid wsp:val=&quot;00262FD9&quot;/&gt;&lt;wsp:rsid wsp:val=&quot;0026385D&quot;/&gt;&lt;wsp:rsid wsp:val=&quot;00264365&quot;/&gt;&lt;wsp:rsid wsp:val=&quot;002648C1&quot;/&gt;&lt;wsp:rsid wsp:val=&quot;00265611&quot;/&gt;&lt;wsp:rsid wsp:val=&quot;00265651&quot;/&gt;&lt;wsp:rsid wsp:val=&quot;002659FE&quot;/&gt;&lt;wsp:rsid wsp:val=&quot;0026615E&quot;/&gt;&lt;wsp:rsid wsp:val=&quot;00266408&quot;/&gt;&lt;wsp:rsid wsp:val=&quot;002668F6&quot;/&gt;&lt;wsp:rsid wsp:val=&quot;002669D4&quot;/&gt;&lt;wsp:rsid wsp:val=&quot;00266CA1&quot;/&gt;&lt;wsp:rsid wsp:val=&quot;00266D04&quot;/&gt;&lt;wsp:rsid wsp:val=&quot;00266EF6&quot;/&gt;&lt;wsp:rsid wsp:val=&quot;00267542&quot;/&gt;&lt;wsp:rsid wsp:val=&quot;002679B8&quot;/&gt;&lt;wsp:rsid wsp:val=&quot;00267B88&quot;/&gt;&lt;wsp:rsid wsp:val=&quot;002704B5&quot;/&gt;&lt;wsp:rsid wsp:val=&quot;002706D2&quot;/&gt;&lt;wsp:rsid wsp:val=&quot;002707BC&quot;/&gt;&lt;wsp:rsid wsp:val=&quot;002710F1&quot;/&gt;&lt;wsp:rsid wsp:val=&quot;002711A8&quot;/&gt;&lt;wsp:rsid wsp:val=&quot;00271981&quot;/&gt;&lt;wsp:rsid wsp:val=&quot;00271CA1&quot;/&gt;&lt;wsp:rsid wsp:val=&quot;00272254&quot;/&gt;&lt;wsp:rsid wsp:val=&quot;00272F72&quot;/&gt;&lt;wsp:rsid wsp:val=&quot;00273617&quot;/&gt;&lt;wsp:rsid wsp:val=&quot;00273AC2&quot;/&gt;&lt;wsp:rsid wsp:val=&quot;00273D29&quot;/&gt;&lt;wsp:rsid wsp:val=&quot;00273D56&quot;/&gt;&lt;wsp:rsid wsp:val=&quot;00273EBD&quot;/&gt;&lt;wsp:rsid wsp:val=&quot;0027421E&quot;/&gt;&lt;wsp:rsid wsp:val=&quot;00274758&quot;/&gt;&lt;wsp:rsid wsp:val=&quot;002749A5&quot;/&gt;&lt;wsp:rsid wsp:val=&quot;00274AFD&quot;/&gt;&lt;wsp:rsid wsp:val=&quot;00274EE3&quot;/&gt;&lt;wsp:rsid wsp:val=&quot;00274F83&quot;/&gt;&lt;wsp:rsid wsp:val=&quot;0027520E&quot;/&gt;&lt;wsp:rsid wsp:val=&quot;0027531B&quot;/&gt;&lt;wsp:rsid wsp:val=&quot;0027531D&quot;/&gt;&lt;wsp:rsid wsp:val=&quot;00275694&quot;/&gt;&lt;wsp:rsid wsp:val=&quot;002758C5&quot;/&gt;&lt;wsp:rsid wsp:val=&quot;00275B69&quot;/&gt;&lt;wsp:rsid wsp:val=&quot;00275BB1&quot;/&gt;&lt;wsp:rsid wsp:val=&quot;00275F7A&quot;/&gt;&lt;wsp:rsid wsp:val=&quot;002760D5&quot;/&gt;&lt;wsp:rsid wsp:val=&quot;00276259&quot;/&gt;&lt;wsp:rsid wsp:val=&quot;0027699C&quot;/&gt;&lt;wsp:rsid wsp:val=&quot;00276A44&quot;/&gt;&lt;wsp:rsid wsp:val=&quot;00277DDF&quot;/&gt;&lt;wsp:rsid wsp:val=&quot;00280251&quot;/&gt;&lt;wsp:rsid wsp:val=&quot;00280528&quot;/&gt;&lt;wsp:rsid wsp:val=&quot;002806BD&quot;/&gt;&lt;wsp:rsid wsp:val=&quot;002806C5&quot;/&gt;&lt;wsp:rsid wsp:val=&quot;0028071D&quot;/&gt;&lt;wsp:rsid wsp:val=&quot;00280B47&quot;/&gt;&lt;wsp:rsid wsp:val=&quot;00280C2A&quot;/&gt;&lt;wsp:rsid wsp:val=&quot;0028154E&quot;/&gt;&lt;wsp:rsid wsp:val=&quot;0028163C&quot;/&gt;&lt;wsp:rsid wsp:val=&quot;002816B9&quot;/&gt;&lt;wsp:rsid wsp:val=&quot;0028231A&quot;/&gt;&lt;wsp:rsid wsp:val=&quot;00282530&quot;/&gt;&lt;wsp:rsid wsp:val=&quot;0028277B&quot;/&gt;&lt;wsp:rsid wsp:val=&quot;00282812&quot;/&gt;&lt;wsp:rsid wsp:val=&quot;00282CE3&quot;/&gt;&lt;wsp:rsid wsp:val=&quot;00283C23&quot;/&gt;&lt;wsp:rsid wsp:val=&quot;00284C13&quot;/&gt;&lt;wsp:rsid wsp:val=&quot;00286207&quot;/&gt;&lt;wsp:rsid wsp:val=&quot;00286302&quot;/&gt;&lt;wsp:rsid wsp:val=&quot;002863D5&quot;/&gt;&lt;wsp:rsid wsp:val=&quot;00286658&quot;/&gt;&lt;wsp:rsid wsp:val=&quot;0028694F&quot;/&gt;&lt;wsp:rsid wsp:val=&quot;00286E36&quot;/&gt;&lt;wsp:rsid wsp:val=&quot;002913B8&quot;/&gt;&lt;wsp:rsid wsp:val=&quot;002915B7&quot;/&gt;&lt;wsp:rsid wsp:val=&quot;00291E51&quot;/&gt;&lt;wsp:rsid wsp:val=&quot;00291FB9&quot;/&gt;&lt;wsp:rsid wsp:val=&quot;002923DB&quot;/&gt;&lt;wsp:rsid wsp:val=&quot;002928F7&quot;/&gt;&lt;wsp:rsid wsp:val=&quot;00292D6B&quot;/&gt;&lt;wsp:rsid wsp:val=&quot;00293205&quot;/&gt;&lt;wsp:rsid wsp:val=&quot;00293F42&quot;/&gt;&lt;wsp:rsid wsp:val=&quot;00294064&quot;/&gt;&lt;wsp:rsid wsp:val=&quot;002941B6&quot;/&gt;&lt;wsp:rsid wsp:val=&quot;002947C2&quot;/&gt;&lt;wsp:rsid wsp:val=&quot;00295041&quot;/&gt;&lt;wsp:rsid wsp:val=&quot;002954A3&quot;/&gt;&lt;wsp:rsid wsp:val=&quot;00295820&quot;/&gt;&lt;wsp:rsid wsp:val=&quot;00295B7A&quot;/&gt;&lt;wsp:rsid wsp:val=&quot;00295E28&quot;/&gt;&lt;wsp:rsid wsp:val=&quot;0029621D&quot;/&gt;&lt;wsp:rsid wsp:val=&quot;00296CC1&quot;/&gt;&lt;wsp:rsid wsp:val=&quot;00296E6B&quot;/&gt;&lt;wsp:rsid wsp:val=&quot;00297451&quot;/&gt;&lt;wsp:rsid wsp:val=&quot;002A0081&quot;/&gt;&lt;wsp:rsid wsp:val=&quot;002A17A3&quot;/&gt;&lt;wsp:rsid wsp:val=&quot;002A1EF2&quot;/&gt;&lt;wsp:rsid wsp:val=&quot;002A1FAF&quot;/&gt;&lt;wsp:rsid wsp:val=&quot;002A2166&quot;/&gt;&lt;wsp:rsid wsp:val=&quot;002A23C5&quot;/&gt;&lt;wsp:rsid wsp:val=&quot;002A23C8&quot;/&gt;&lt;wsp:rsid wsp:val=&quot;002A2993&quot;/&gt;&lt;wsp:rsid wsp:val=&quot;002A3A02&quot;/&gt;&lt;wsp:rsid wsp:val=&quot;002A3E86&quot;/&gt;&lt;wsp:rsid wsp:val=&quot;002A3F9C&quot;/&gt;&lt;wsp:rsid wsp:val=&quot;002A41AA&quot;/&gt;&lt;wsp:rsid wsp:val=&quot;002A4264&quot;/&gt;&lt;wsp:rsid wsp:val=&quot;002A4665&quot;/&gt;&lt;wsp:rsid wsp:val=&quot;002A5AEB&quot;/&gt;&lt;wsp:rsid wsp:val=&quot;002A6AA0&quot;/&gt;&lt;wsp:rsid wsp:val=&quot;002B07CF&quot;/&gt;&lt;wsp:rsid wsp:val=&quot;002B15BA&quot;/&gt;&lt;wsp:rsid wsp:val=&quot;002B1AD2&quot;/&gt;&lt;wsp:rsid wsp:val=&quot;002B1F8F&quot;/&gt;&lt;wsp:rsid wsp:val=&quot;002B2455&quot;/&gt;&lt;wsp:rsid wsp:val=&quot;002B2847&quot;/&gt;&lt;wsp:rsid wsp:val=&quot;002B29C5&quot;/&gt;&lt;wsp:rsid wsp:val=&quot;002B2E25&quot;/&gt;&lt;wsp:rsid wsp:val=&quot;002B3384&quot;/&gt;&lt;wsp:rsid wsp:val=&quot;002B3705&quot;/&gt;&lt;wsp:rsid wsp:val=&quot;002B45AA&quot;/&gt;&lt;wsp:rsid wsp:val=&quot;002B4857&quot;/&gt;&lt;wsp:rsid wsp:val=&quot;002B5051&quot;/&gt;&lt;wsp:rsid wsp:val=&quot;002B5B27&quot;/&gt;&lt;wsp:rsid wsp:val=&quot;002B6720&quot;/&gt;&lt;wsp:rsid wsp:val=&quot;002B6BCD&quot;/&gt;&lt;wsp:rsid wsp:val=&quot;002B6FA8&quot;/&gt;&lt;wsp:rsid wsp:val=&quot;002B7B3E&quot;/&gt;&lt;wsp:rsid wsp:val=&quot;002B7B57&quot;/&gt;&lt;wsp:rsid wsp:val=&quot;002B7B60&quot;/&gt;&lt;wsp:rsid wsp:val=&quot;002C01E3&quot;/&gt;&lt;wsp:rsid wsp:val=&quot;002C09BA&quot;/&gt;&lt;wsp:rsid wsp:val=&quot;002C2358&quot;/&gt;&lt;wsp:rsid wsp:val=&quot;002C29DE&quot;/&gt;&lt;wsp:rsid wsp:val=&quot;002C35AD&quot;/&gt;&lt;wsp:rsid wsp:val=&quot;002C3755&quot;/&gt;&lt;wsp:rsid wsp:val=&quot;002C3D43&quot;/&gt;&lt;wsp:rsid wsp:val=&quot;002C43AB&quot;/&gt;&lt;wsp:rsid wsp:val=&quot;002C497E&quot;/&gt;&lt;wsp:rsid wsp:val=&quot;002C56D8&quot;/&gt;&lt;wsp:rsid wsp:val=&quot;002C6460&quot;/&gt;&lt;wsp:rsid wsp:val=&quot;002C6938&quot;/&gt;&lt;wsp:rsid wsp:val=&quot;002C6AC2&quot;/&gt;&lt;wsp:rsid wsp:val=&quot;002C6E7C&quot;/&gt;&lt;wsp:rsid wsp:val=&quot;002C6EC6&quot;/&gt;&lt;wsp:rsid wsp:val=&quot;002C76E7&quot;/&gt;&lt;wsp:rsid wsp:val=&quot;002C78FB&quot;/&gt;&lt;wsp:rsid wsp:val=&quot;002D071A&quot;/&gt;&lt;wsp:rsid wsp:val=&quot;002D0777&quot;/&gt;&lt;wsp:rsid wsp:val=&quot;002D3362&quot;/&gt;&lt;wsp:rsid wsp:val=&quot;002D39A1&quot;/&gt;&lt;wsp:rsid wsp:val=&quot;002D4B20&quot;/&gt;&lt;wsp:rsid wsp:val=&quot;002D4B4A&quot;/&gt;&lt;wsp:rsid wsp:val=&quot;002D526B&quot;/&gt;&lt;wsp:rsid wsp:val=&quot;002D586C&quot;/&gt;&lt;wsp:rsid wsp:val=&quot;002D5E3C&quot;/&gt;&lt;wsp:rsid wsp:val=&quot;002D64FC&quot;/&gt;&lt;wsp:rsid wsp:val=&quot;002D65C7&quot;/&gt;&lt;wsp:rsid wsp:val=&quot;002D6B69&quot;/&gt;&lt;wsp:rsid wsp:val=&quot;002D6BDE&quot;/&gt;&lt;wsp:rsid wsp:val=&quot;002D7685&quot;/&gt;&lt;wsp:rsid wsp:val=&quot;002E0753&quot;/&gt;&lt;wsp:rsid wsp:val=&quot;002E092D&quot;/&gt;&lt;wsp:rsid wsp:val=&quot;002E0C61&quot;/&gt;&lt;wsp:rsid wsp:val=&quot;002E1055&quot;/&gt;&lt;wsp:rsid wsp:val=&quot;002E17D8&quot;/&gt;&lt;wsp:rsid wsp:val=&quot;002E1BB7&quot;/&gt;&lt;wsp:rsid wsp:val=&quot;002E3C54&quot;/&gt;&lt;wsp:rsid wsp:val=&quot;002E4AC2&quot;/&gt;&lt;wsp:rsid wsp:val=&quot;002E4FAF&quot;/&gt;&lt;wsp:rsid wsp:val=&quot;002E5882&quot;/&gt;&lt;wsp:rsid wsp:val=&quot;002E644C&quot;/&gt;&lt;wsp:rsid wsp:val=&quot;002E6BC0&quot;/&gt;&lt;wsp:rsid wsp:val=&quot;002E719D&quot;/&gt;&lt;wsp:rsid wsp:val=&quot;002E71CE&quot;/&gt;&lt;wsp:rsid wsp:val=&quot;002E7CB5&quot;/&gt;&lt;wsp:rsid wsp:val=&quot;002E7D9C&quot;/&gt;&lt;wsp:rsid wsp:val=&quot;002E7FAD&quot;/&gt;&lt;wsp:rsid wsp:val=&quot;002F08B8&quot;/&gt;&lt;wsp:rsid wsp:val=&quot;002F0B8F&quot;/&gt;&lt;wsp:rsid wsp:val=&quot;002F10F3&quot;/&gt;&lt;wsp:rsid wsp:val=&quot;002F11FE&quot;/&gt;&lt;wsp:rsid wsp:val=&quot;002F1237&quot;/&gt;&lt;wsp:rsid wsp:val=&quot;002F169C&quot;/&gt;&lt;wsp:rsid wsp:val=&quot;002F269A&quot;/&gt;&lt;wsp:rsid wsp:val=&quot;002F2D3B&quot;/&gt;&lt;wsp:rsid wsp:val=&quot;002F2DF1&quot;/&gt;&lt;wsp:rsid wsp:val=&quot;002F32C4&quot;/&gt;&lt;wsp:rsid wsp:val=&quot;002F35E1&quot;/&gt;&lt;wsp:rsid wsp:val=&quot;002F389A&quot;/&gt;&lt;wsp:rsid wsp:val=&quot;002F41AD&quot;/&gt;&lt;wsp:rsid wsp:val=&quot;002F43FB&quot;/&gt;&lt;wsp:rsid wsp:val=&quot;002F53BD&quot;/&gt;&lt;wsp:rsid wsp:val=&quot;002F59F7&quot;/&gt;&lt;wsp:rsid wsp:val=&quot;002F6321&quot;/&gt;&lt;wsp:rsid wsp:val=&quot;002F64DA&quot;/&gt;&lt;wsp:rsid wsp:val=&quot;002F68FF&quot;/&gt;&lt;wsp:rsid wsp:val=&quot;002F6D5F&quot;/&gt;&lt;wsp:rsid wsp:val=&quot;002F6F3F&quot;/&gt;&lt;wsp:rsid wsp:val=&quot;002F7041&quot;/&gt;&lt;wsp:rsid wsp:val=&quot;002F743E&quot;/&gt;&lt;wsp:rsid wsp:val=&quot;002F744E&quot;/&gt;&lt;wsp:rsid wsp:val=&quot;002F7A58&quot;/&gt;&lt;wsp:rsid wsp:val=&quot;002F7FD1&quot;/&gt;&lt;wsp:rsid wsp:val=&quot;00300ACD&quot;/&gt;&lt;wsp:rsid wsp:val=&quot;00300FBA&quot;/&gt;&lt;wsp:rsid wsp:val=&quot;003015C6&quot;/&gt;&lt;wsp:rsid wsp:val=&quot;003015D5&quot;/&gt;&lt;wsp:rsid wsp:val=&quot;00301BD1&quot;/&gt;&lt;wsp:rsid wsp:val=&quot;0030299D&quot;/&gt;&lt;wsp:rsid wsp:val=&quot;00302BA8&quot;/&gt;&lt;wsp:rsid wsp:val=&quot;00302FC2&quot;/&gt;&lt;wsp:rsid wsp:val=&quot;003030D7&quot;/&gt;&lt;wsp:rsid wsp:val=&quot;00303418&quot;/&gt;&lt;wsp:rsid wsp:val=&quot;003036A1&quot;/&gt;&lt;wsp:rsid wsp:val=&quot;00303D7A&quot;/&gt;&lt;wsp:rsid wsp:val=&quot;00304F87&quot;/&gt;&lt;wsp:rsid wsp:val=&quot;003053C0&quot;/&gt;&lt;wsp:rsid wsp:val=&quot;0030598F&quot;/&gt;&lt;wsp:rsid wsp:val=&quot;00305CF6&quot;/&gt;&lt;wsp:rsid wsp:val=&quot;00306786&quot;/&gt;&lt;wsp:rsid wsp:val=&quot;003068A1&quot;/&gt;&lt;wsp:rsid wsp:val=&quot;00306A71&quot;/&gt;&lt;wsp:rsid wsp:val=&quot;00307585&quot;/&gt;&lt;wsp:rsid wsp:val=&quot;00307748&quot;/&gt;&lt;wsp:rsid wsp:val=&quot;00307BDE&quot;/&gt;&lt;wsp:rsid wsp:val=&quot;00307DAC&quot;/&gt;&lt;wsp:rsid wsp:val=&quot;0031062B&quot;/&gt;&lt;wsp:rsid wsp:val=&quot;0031062C&quot;/&gt;&lt;wsp:rsid wsp:val=&quot;00310844&quot;/&gt;&lt;wsp:rsid wsp:val=&quot;0031088D&quot;/&gt;&lt;wsp:rsid wsp:val=&quot;00310A1E&quot;/&gt;&lt;wsp:rsid wsp:val=&quot;003111C0&quot;/&gt;&lt;wsp:rsid wsp:val=&quot;003113CA&quot;/&gt;&lt;wsp:rsid wsp:val=&quot;0031153D&quot;/&gt;&lt;wsp:rsid wsp:val=&quot;00311578&quot;/&gt;&lt;wsp:rsid wsp:val=&quot;00312591&quot;/&gt;&lt;wsp:rsid wsp:val=&quot;00312B4E&quot;/&gt;&lt;wsp:rsid wsp:val=&quot;00312CBC&quot;/&gt;&lt;wsp:rsid wsp:val=&quot;00313C9C&quot;/&gt;&lt;wsp:rsid wsp:val=&quot;00315554&quot;/&gt;&lt;wsp:rsid wsp:val=&quot;003157EA&quot;/&gt;&lt;wsp:rsid wsp:val=&quot;0031609C&quot;/&gt;&lt;wsp:rsid wsp:val=&quot;003160CD&quot;/&gt;&lt;wsp:rsid wsp:val=&quot;00316758&quot;/&gt;&lt;wsp:rsid wsp:val=&quot;00316B27&quot;/&gt;&lt;wsp:rsid wsp:val=&quot;00316E2C&quot;/&gt;&lt;wsp:rsid wsp:val=&quot;00317CBE&quot;/&gt;&lt;wsp:rsid wsp:val=&quot;003209EC&quot;/&gt;&lt;wsp:rsid wsp:val=&quot;00320B8D&quot;/&gt;&lt;wsp:rsid wsp:val=&quot;0032123A&quot;/&gt;&lt;wsp:rsid wsp:val=&quot;00321B37&quot;/&gt;&lt;wsp:rsid wsp:val=&quot;00321CF9&quot;/&gt;&lt;wsp:rsid wsp:val=&quot;00322018&quot;/&gt;&lt;wsp:rsid wsp:val=&quot;003225E4&quot;/&gt;&lt;wsp:rsid wsp:val=&quot;003226DF&quot;/&gt;&lt;wsp:rsid wsp:val=&quot;00322851&quot;/&gt;&lt;wsp:rsid wsp:val=&quot;00322E09&quot;/&gt;&lt;wsp:rsid wsp:val=&quot;003235FD&quot;/&gt;&lt;wsp:rsid wsp:val=&quot;0032373F&quot;/&gt;&lt;wsp:rsid wsp:val=&quot;00323B07&quot;/&gt;&lt;wsp:rsid wsp:val=&quot;0032413B&quot;/&gt;&lt;wsp:rsid wsp:val=&quot;00324ADB&quot;/&gt;&lt;wsp:rsid wsp:val=&quot;00324EF3&quot;/&gt;&lt;wsp:rsid wsp:val=&quot;00325196&quot;/&gt;&lt;wsp:rsid wsp:val=&quot;0032610B&quot;/&gt;&lt;wsp:rsid wsp:val=&quot;003262D8&quot;/&gt;&lt;wsp:rsid wsp:val=&quot;00326527&quot;/&gt;&lt;wsp:rsid wsp:val=&quot;00326780&quot;/&gt;&lt;wsp:rsid wsp:val=&quot;00331251&quot;/&gt;&lt;wsp:rsid wsp:val=&quot;0033133D&quot;/&gt;&lt;wsp:rsid wsp:val=&quot;0033198B&quot;/&gt;&lt;wsp:rsid wsp:val=&quot;00331A79&quot;/&gt;&lt;wsp:rsid wsp:val=&quot;00331B0D&quot;/&gt;&lt;wsp:rsid wsp:val=&quot;00332A3B&quot;/&gt;&lt;wsp:rsid wsp:val=&quot;00332D30&quot;/&gt;&lt;wsp:rsid wsp:val=&quot;00332E63&quot;/&gt;&lt;wsp:rsid wsp:val=&quot;0033353B&quot;/&gt;&lt;wsp:rsid wsp:val=&quot;003337EB&quot;/&gt;&lt;wsp:rsid wsp:val=&quot;00333BD6&quot;/&gt;&lt;wsp:rsid wsp:val=&quot;003340DC&quot;/&gt;&lt;wsp:rsid wsp:val=&quot;0033431F&quot;/&gt;&lt;wsp:rsid wsp:val=&quot;003343B0&quot;/&gt;&lt;wsp:rsid wsp:val=&quot;003348DB&quot;/&gt;&lt;wsp:rsid wsp:val=&quot;00334E15&quot;/&gt;&lt;wsp:rsid wsp:val=&quot;0033529C&quot;/&gt;&lt;wsp:rsid wsp:val=&quot;00335D0B&quot;/&gt;&lt;wsp:rsid wsp:val=&quot;00335F7A&quot;/&gt;&lt;wsp:rsid wsp:val=&quot;00335F81&quot;/&gt;&lt;wsp:rsid wsp:val=&quot;0033686C&quot;/&gt;&lt;wsp:rsid wsp:val=&quot;00336A6D&quot;/&gt;&lt;wsp:rsid wsp:val=&quot;00336A98&quot;/&gt;&lt;wsp:rsid wsp:val=&quot;0033755F&quot;/&gt;&lt;wsp:rsid wsp:val=&quot;0033783A&quot;/&gt;&lt;wsp:rsid wsp:val=&quot;00340B71&quot;/&gt;&lt;wsp:rsid wsp:val=&quot;00340CE5&quot;/&gt;&lt;wsp:rsid wsp:val=&quot;00340EBF&quot;/&gt;&lt;wsp:rsid wsp:val=&quot;00340EDD&quot;/&gt;&lt;wsp:rsid wsp:val=&quot;00341459&quot;/&gt;&lt;wsp:rsid wsp:val=&quot;003414D9&quot;/&gt;&lt;wsp:rsid wsp:val=&quot;00341ADA&quot;/&gt;&lt;wsp:rsid wsp:val=&quot;00341FE7&quot;/&gt;&lt;wsp:rsid wsp:val=&quot;00343205&quot;/&gt;&lt;wsp:rsid wsp:val=&quot;003432BA&quot;/&gt;&lt;wsp:rsid wsp:val=&quot;0034331E&quot;/&gt;&lt;wsp:rsid wsp:val=&quot;00343585&quot;/&gt;&lt;wsp:rsid wsp:val=&quot;003442B0&quot;/&gt;&lt;wsp:rsid wsp:val=&quot;003446BA&quot;/&gt;&lt;wsp:rsid wsp:val=&quot;00344DAD&quot;/&gt;&lt;wsp:rsid wsp:val=&quot;003458B4&quot;/&gt;&lt;wsp:rsid wsp:val=&quot;00345E5B&quot;/&gt;&lt;wsp:rsid wsp:val=&quot;00345F39&quot;/&gt;&lt;wsp:rsid wsp:val=&quot;0034618E&quot;/&gt;&lt;wsp:rsid wsp:val=&quot;003465C1&quot;/&gt;&lt;wsp:rsid wsp:val=&quot;003467EC&quot;/&gt;&lt;wsp:rsid wsp:val=&quot;003475CD&quot;/&gt;&lt;wsp:rsid wsp:val=&quot;00347818&quot;/&gt;&lt;wsp:rsid wsp:val=&quot;00350393&quot;/&gt;&lt;wsp:rsid wsp:val=&quot;00350E88&quot;/&gt;&lt;wsp:rsid wsp:val=&quot;00350F2A&quot;/&gt;&lt;wsp:rsid wsp:val=&quot;00351204&quot;/&gt;&lt;wsp:rsid wsp:val=&quot;003527B2&quot;/&gt;&lt;wsp:rsid wsp:val=&quot;003529B8&quot;/&gt;&lt;wsp:rsid wsp:val=&quot;00352EED&quot;/&gt;&lt;wsp:rsid wsp:val=&quot;00353C93&quot;/&gt;&lt;wsp:rsid wsp:val=&quot;0035466A&quot;/&gt;&lt;wsp:rsid wsp:val=&quot;0035573D&quot;/&gt;&lt;wsp:rsid wsp:val=&quot;0035574C&quot;/&gt;&lt;wsp:rsid wsp:val=&quot;00355B94&quot;/&gt;&lt;wsp:rsid wsp:val=&quot;00355CCD&quot;/&gt;&lt;wsp:rsid wsp:val=&quot;00355E14&quot;/&gt;&lt;wsp:rsid wsp:val=&quot;0035625A&quot;/&gt;&lt;wsp:rsid wsp:val=&quot;0035628B&quot;/&gt;&lt;wsp:rsid wsp:val=&quot;003566FF&quot;/&gt;&lt;wsp:rsid wsp:val=&quot;00356AE9&quot;/&gt;&lt;wsp:rsid wsp:val=&quot;00356E16&quot;/&gt;&lt;wsp:rsid wsp:val=&quot;00356E3B&quot;/&gt;&lt;wsp:rsid wsp:val=&quot;00357B38&quot;/&gt;&lt;wsp:rsid wsp:val=&quot;0036082C&quot;/&gt;&lt;wsp:rsid wsp:val=&quot;00360920&quot;/&gt;&lt;wsp:rsid wsp:val=&quot;00360CF3&quot;/&gt;&lt;wsp:rsid wsp:val=&quot;003610D3&quot;/&gt;&lt;wsp:rsid wsp:val=&quot;0036194D&quot;/&gt;&lt;wsp:rsid wsp:val=&quot;0036241B&quot;/&gt;&lt;wsp:rsid wsp:val=&quot;00362438&quot;/&gt;&lt;wsp:rsid wsp:val=&quot;00362632&quot;/&gt;&lt;wsp:rsid wsp:val=&quot;00362CA4&quot;/&gt;&lt;wsp:rsid wsp:val=&quot;0036344B&quot;/&gt;&lt;wsp:rsid wsp:val=&quot;00363852&quot;/&gt;&lt;wsp:rsid wsp:val=&quot;00363A78&quot;/&gt;&lt;wsp:rsid wsp:val=&quot;00363AD3&quot;/&gt;&lt;wsp:rsid wsp:val=&quot;00364053&quot;/&gt;&lt;wsp:rsid wsp:val=&quot;003648ED&quot;/&gt;&lt;wsp:rsid wsp:val=&quot;00364D7D&quot;/&gt;&lt;wsp:rsid wsp:val=&quot;003656DA&quot;/&gt;&lt;wsp:rsid wsp:val=&quot;00365743&quot;/&gt;&lt;wsp:rsid wsp:val=&quot;00365767&quot;/&gt;&lt;wsp:rsid wsp:val=&quot;00366A81&quot;/&gt;&lt;wsp:rsid wsp:val=&quot;00366B97&quot;/&gt;&lt;wsp:rsid wsp:val=&quot;00366C67&quot;/&gt;&lt;wsp:rsid wsp:val=&quot;00366C75&quot;/&gt;&lt;wsp:rsid wsp:val=&quot;0036708F&quot;/&gt;&lt;wsp:rsid wsp:val=&quot;003671E4&quot;/&gt;&lt;wsp:rsid wsp:val=&quot;003674B3&quot;/&gt;&lt;wsp:rsid wsp:val=&quot;00367D19&quot;/&gt;&lt;wsp:rsid wsp:val=&quot;00370158&quot;/&gt;&lt;wsp:rsid wsp:val=&quot;00370245&quot;/&gt;&lt;wsp:rsid wsp:val=&quot;00371156&quot;/&gt;&lt;wsp:rsid wsp:val=&quot;00371627&quot;/&gt;&lt;wsp:rsid wsp:val=&quot;003716B0&quot;/&gt;&lt;wsp:rsid wsp:val=&quot;00371787&quot;/&gt;&lt;wsp:rsid wsp:val=&quot;00372C70&quot;/&gt;&lt;wsp:rsid wsp:val=&quot;00373500&quot;/&gt;&lt;wsp:rsid wsp:val=&quot;003735E2&quot;/&gt;&lt;wsp:rsid wsp:val=&quot;00373EA6&quot;/&gt;&lt;wsp:rsid wsp:val=&quot;00374225&quot;/&gt;&lt;wsp:rsid wsp:val=&quot;003749C7&quot;/&gt;&lt;wsp:rsid wsp:val=&quot;00374A4E&quot;/&gt;&lt;wsp:rsid wsp:val=&quot;00375734&quot;/&gt;&lt;wsp:rsid wsp:val=&quot;00375ED1&quot;/&gt;&lt;wsp:rsid wsp:val=&quot;00376516&quot;/&gt;&lt;wsp:rsid wsp:val=&quot;003765D2&quot;/&gt;&lt;wsp:rsid wsp:val=&quot;0037664C&quot;/&gt;&lt;wsp:rsid wsp:val=&quot;00376966&quot;/&gt;&lt;wsp:rsid wsp:val=&quot;00376ED2&quot;/&gt;&lt;wsp:rsid wsp:val=&quot;003778C9&quot;/&gt;&lt;wsp:rsid wsp:val=&quot;00377AF2&quot;/&gt;&lt;wsp:rsid wsp:val=&quot;00377EB5&quot;/&gt;&lt;wsp:rsid wsp:val=&quot;00380115&quot;/&gt;&lt;wsp:rsid wsp:val=&quot;0038060E&quot;/&gt;&lt;wsp:rsid wsp:val=&quot;00380625&quot;/&gt;&lt;wsp:rsid wsp:val=&quot;003806B5&quot;/&gt;&lt;wsp:rsid wsp:val=&quot;00382108&quot;/&gt;&lt;wsp:rsid wsp:val=&quot;003821C7&quot;/&gt;&lt;wsp:rsid wsp:val=&quot;00382287&quot;/&gt;&lt;wsp:rsid wsp:val=&quot;00382335&quot;/&gt;&lt;wsp:rsid wsp:val=&quot;00382868&quot;/&gt;&lt;wsp:rsid wsp:val=&quot;00382D5F&quot;/&gt;&lt;wsp:rsid wsp:val=&quot;00382FB9&quot;/&gt;&lt;wsp:rsid wsp:val=&quot;003837E4&quot;/&gt;&lt;wsp:rsid wsp:val=&quot;00383A46&quot;/&gt;&lt;wsp:rsid wsp:val=&quot;00383E11&quot;/&gt;&lt;wsp:rsid wsp:val=&quot;00384028&quot;/&gt;&lt;wsp:rsid wsp:val=&quot;003842BC&quot;/&gt;&lt;wsp:rsid wsp:val=&quot;003846FC&quot;/&gt;&lt;wsp:rsid wsp:val=&quot;00384F78&quot;/&gt;&lt;wsp:rsid wsp:val=&quot;00386013&quot;/&gt;&lt;wsp:rsid wsp:val=&quot;003865CA&quot;/&gt;&lt;wsp:rsid wsp:val=&quot;00386685&quot;/&gt;&lt;wsp:rsid wsp:val=&quot;00386E67&quot;/&gt;&lt;wsp:rsid wsp:val=&quot;00386FCA&quot;/&gt;&lt;wsp:rsid wsp:val=&quot;0038708D&quot;/&gt;&lt;wsp:rsid wsp:val=&quot;003871D5&quot;/&gt;&lt;wsp:rsid wsp:val=&quot;00387A30&quot;/&gt;&lt;wsp:rsid wsp:val=&quot;003901C2&quot;/&gt;&lt;wsp:rsid wsp:val=&quot;003903D3&quot;/&gt;&lt;wsp:rsid wsp:val=&quot;00390542&quot;/&gt;&lt;wsp:rsid wsp:val=&quot;00390CDE&quot;/&gt;&lt;wsp:rsid wsp:val=&quot;00390E9F&quot;/&gt;&lt;wsp:rsid wsp:val=&quot;00390EAA&quot;/&gt;&lt;wsp:rsid wsp:val=&quot;00391135&quot;/&gt;&lt;wsp:rsid wsp:val=&quot;003914C6&quot;/&gt;&lt;wsp:rsid wsp:val=&quot;0039167C&quot;/&gt;&lt;wsp:rsid wsp:val=&quot;003925AB&quot;/&gt;&lt;wsp:rsid wsp:val=&quot;00392C80&quot;/&gt;&lt;wsp:rsid wsp:val=&quot;00393614&quot;/&gt;&lt;wsp:rsid wsp:val=&quot;003936F2&quot;/&gt;&lt;wsp:rsid wsp:val=&quot;00393873&quot;/&gt;&lt;wsp:rsid wsp:val=&quot;003939D1&quot;/&gt;&lt;wsp:rsid wsp:val=&quot;003944D0&quot;/&gt;&lt;wsp:rsid wsp:val=&quot;00394550&quot;/&gt;&lt;wsp:rsid wsp:val=&quot;00394D01&quot;/&gt;&lt;wsp:rsid wsp:val=&quot;00394D8D&quot;/&gt;&lt;wsp:rsid wsp:val=&quot;003950DD&quot;/&gt;&lt;wsp:rsid wsp:val=&quot;0039517B&quot;/&gt;&lt;wsp:rsid wsp:val=&quot;003951DB&quot;/&gt;&lt;wsp:rsid wsp:val=&quot;00395A69&quot;/&gt;&lt;wsp:rsid wsp:val=&quot;0039607A&quot;/&gt;&lt;wsp:rsid wsp:val=&quot;00396825&quot;/&gt;&lt;wsp:rsid wsp:val=&quot;0039756A&quot;/&gt;&lt;wsp:rsid wsp:val=&quot;00397D43&quot;/&gt;&lt;wsp:rsid wsp:val=&quot;003A0643&quot;/&gt;&lt;wsp:rsid wsp:val=&quot;003A1B19&quot;/&gt;&lt;wsp:rsid wsp:val=&quot;003A1B2D&quot;/&gt;&lt;wsp:rsid wsp:val=&quot;003A330F&quot;/&gt;&lt;wsp:rsid wsp:val=&quot;003A469E&quot;/&gt;&lt;wsp:rsid wsp:val=&quot;003A4876&quot;/&gt;&lt;wsp:rsid wsp:val=&quot;003A48B0&quot;/&gt;&lt;wsp:rsid wsp:val=&quot;003A48D5&quot;/&gt;&lt;wsp:rsid wsp:val=&quot;003A5662&quot;/&gt;&lt;wsp:rsid wsp:val=&quot;003A5AB5&quot;/&gt;&lt;wsp:rsid wsp:val=&quot;003A5BCB&quot;/&gt;&lt;wsp:rsid wsp:val=&quot;003A609A&quot;/&gt;&lt;wsp:rsid wsp:val=&quot;003A6FB3&quot;/&gt;&lt;wsp:rsid wsp:val=&quot;003A732E&quot;/&gt;&lt;wsp:rsid wsp:val=&quot;003A74DE&quot;/&gt;&lt;wsp:rsid wsp:val=&quot;003A76F1&quot;/&gt;&lt;wsp:rsid wsp:val=&quot;003A7929&quot;/&gt;&lt;wsp:rsid wsp:val=&quot;003A7986&quot;/&gt;&lt;wsp:rsid wsp:val=&quot;003A7B6B&quot;/&gt;&lt;wsp:rsid wsp:val=&quot;003A7BFB&quot;/&gt;&lt;wsp:rsid wsp:val=&quot;003A7D77&quot;/&gt;&lt;wsp:rsid wsp:val=&quot;003A7E9E&quot;/&gt;&lt;wsp:rsid wsp:val=&quot;003B03CC&quot;/&gt;&lt;wsp:rsid wsp:val=&quot;003B08C9&quot;/&gt;&lt;wsp:rsid wsp:val=&quot;003B0C27&quot;/&gt;&lt;wsp:rsid wsp:val=&quot;003B1131&quot;/&gt;&lt;wsp:rsid wsp:val=&quot;003B14D3&quot;/&gt;&lt;wsp:rsid wsp:val=&quot;003B1514&quot;/&gt;&lt;wsp:rsid wsp:val=&quot;003B18D8&quot;/&gt;&lt;wsp:rsid wsp:val=&quot;003B1C9D&quot;/&gt;&lt;wsp:rsid wsp:val=&quot;003B1E60&quot;/&gt;&lt;wsp:rsid wsp:val=&quot;003B1F56&quot;/&gt;&lt;wsp:rsid wsp:val=&quot;003B1FEF&quot;/&gt;&lt;wsp:rsid wsp:val=&quot;003B2249&quot;/&gt;&lt;wsp:rsid wsp:val=&quot;003B2B4C&quot;/&gt;&lt;wsp:rsid wsp:val=&quot;003B2FD4&quot;/&gt;&lt;wsp:rsid wsp:val=&quot;003B477E&quot;/&gt;&lt;wsp:rsid wsp:val=&quot;003B5182&quot;/&gt;&lt;wsp:rsid wsp:val=&quot;003B5239&quot;/&gt;&lt;wsp:rsid wsp:val=&quot;003B52B0&quot;/&gt;&lt;wsp:rsid wsp:val=&quot;003B5923&quot;/&gt;&lt;wsp:rsid wsp:val=&quot;003B5F06&quot;/&gt;&lt;wsp:rsid wsp:val=&quot;003B6788&quot;/&gt;&lt;wsp:rsid wsp:val=&quot;003B6AFA&quot;/&gt;&lt;wsp:rsid wsp:val=&quot;003B7022&quot;/&gt;&lt;wsp:rsid wsp:val=&quot;003B7116&quot;/&gt;&lt;wsp:rsid wsp:val=&quot;003B7478&quot;/&gt;&lt;wsp:rsid wsp:val=&quot;003B7809&quot;/&gt;&lt;wsp:rsid wsp:val=&quot;003B7A73&quot;/&gt;&lt;wsp:rsid wsp:val=&quot;003B7D4B&quot;/&gt;&lt;wsp:rsid wsp:val=&quot;003B7D8B&quot;/&gt;&lt;wsp:rsid wsp:val=&quot;003C0C25&quot;/&gt;&lt;wsp:rsid wsp:val=&quot;003C0DDE&quot;/&gt;&lt;wsp:rsid wsp:val=&quot;003C23ED&quot;/&gt;&lt;wsp:rsid wsp:val=&quot;003C2545&quot;/&gt;&lt;wsp:rsid wsp:val=&quot;003C2616&quot;/&gt;&lt;wsp:rsid wsp:val=&quot;003C3A38&quot;/&gt;&lt;wsp:rsid wsp:val=&quot;003C3CAE&quot;/&gt;&lt;wsp:rsid wsp:val=&quot;003C4634&quot;/&gt;&lt;wsp:rsid wsp:val=&quot;003C5908&quot;/&gt;&lt;wsp:rsid wsp:val=&quot;003C5C76&quot;/&gt;&lt;wsp:rsid wsp:val=&quot;003C5F59&quot;/&gt;&lt;wsp:rsid wsp:val=&quot;003C6879&quot;/&gt;&lt;wsp:rsid wsp:val=&quot;003C6E8A&quot;/&gt;&lt;wsp:rsid wsp:val=&quot;003C7437&quot;/&gt;&lt;wsp:rsid wsp:val=&quot;003C747A&quot;/&gt;&lt;wsp:rsid wsp:val=&quot;003D01D9&quot;/&gt;&lt;wsp:rsid wsp:val=&quot;003D053E&quot;/&gt;&lt;wsp:rsid wsp:val=&quot;003D072B&quot;/&gt;&lt;wsp:rsid wsp:val=&quot;003D0774&quot;/&gt;&lt;wsp:rsid wsp:val=&quot;003D11FD&quot;/&gt;&lt;wsp:rsid wsp:val=&quot;003D18C5&quot;/&gt;&lt;wsp:rsid wsp:val=&quot;003D1972&quot;/&gt;&lt;wsp:rsid wsp:val=&quot;003D1AD3&quot;/&gt;&lt;wsp:rsid wsp:val=&quot;003D22F7&quot;/&gt;&lt;wsp:rsid wsp:val=&quot;003D256F&quot;/&gt;&lt;wsp:rsid wsp:val=&quot;003D25F7&quot;/&gt;&lt;wsp:rsid wsp:val=&quot;003D290D&quot;/&gt;&lt;wsp:rsid wsp:val=&quot;003D29B9&quot;/&gt;&lt;wsp:rsid wsp:val=&quot;003D2D80&quot;/&gt;&lt;wsp:rsid wsp:val=&quot;003D3332&quot;/&gt;&lt;wsp:rsid wsp:val=&quot;003D356D&quot;/&gt;&lt;wsp:rsid wsp:val=&quot;003D37D2&quot;/&gt;&lt;wsp:rsid wsp:val=&quot;003D414F&quot;/&gt;&lt;wsp:rsid wsp:val=&quot;003D4826&quot;/&gt;&lt;wsp:rsid wsp:val=&quot;003D4FFC&quot;/&gt;&lt;wsp:rsid wsp:val=&quot;003D508F&quot;/&gt;&lt;wsp:rsid wsp:val=&quot;003D50E0&quot;/&gt;&lt;wsp:rsid wsp:val=&quot;003D5C37&quot;/&gt;&lt;wsp:rsid wsp:val=&quot;003D6447&quot;/&gt;&lt;wsp:rsid wsp:val=&quot;003D795F&quot;/&gt;&lt;wsp:rsid wsp:val=&quot;003E0202&quot;/&gt;&lt;wsp:rsid wsp:val=&quot;003E074F&quot;/&gt;&lt;wsp:rsid wsp:val=&quot;003E0B68&quot;/&gt;&lt;wsp:rsid wsp:val=&quot;003E1296&quot;/&gt;&lt;wsp:rsid wsp:val=&quot;003E162A&quot;/&gt;&lt;wsp:rsid wsp:val=&quot;003E203F&quot;/&gt;&lt;wsp:rsid wsp:val=&quot;003E3722&quot;/&gt;&lt;wsp:rsid wsp:val=&quot;003E3882&quot;/&gt;&lt;wsp:rsid wsp:val=&quot;003E3BB1&quot;/&gt;&lt;wsp:rsid wsp:val=&quot;003E404B&quot;/&gt;&lt;wsp:rsid wsp:val=&quot;003E439A&quot;/&gt;&lt;wsp:rsid wsp:val=&quot;003E4724&quot;/&gt;&lt;wsp:rsid wsp:val=&quot;003E5859&quot;/&gt;&lt;wsp:rsid wsp:val=&quot;003E5CD9&quot;/&gt;&lt;wsp:rsid wsp:val=&quot;003E659A&quot;/&gt;&lt;wsp:rsid wsp:val=&quot;003E67A1&quot;/&gt;&lt;wsp:rsid wsp:val=&quot;003E733A&quot;/&gt;&lt;wsp:rsid wsp:val=&quot;003E7C5D&quot;/&gt;&lt;wsp:rsid wsp:val=&quot;003F0446&quot;/&gt;&lt;wsp:rsid wsp:val=&quot;003F04FD&quot;/&gt;&lt;wsp:rsid wsp:val=&quot;003F0D60&quot;/&gt;&lt;wsp:rsid wsp:val=&quot;003F0DA9&quot;/&gt;&lt;wsp:rsid wsp:val=&quot;003F13F9&quot;/&gt;&lt;wsp:rsid wsp:val=&quot;003F163F&quot;/&gt;&lt;wsp:rsid wsp:val=&quot;003F1884&quot;/&gt;&lt;wsp:rsid wsp:val=&quot;003F18A6&quot;/&gt;&lt;wsp:rsid wsp:val=&quot;003F1C38&quot;/&gt;&lt;wsp:rsid wsp:val=&quot;003F2B13&quot;/&gt;&lt;wsp:rsid wsp:val=&quot;003F3945&quot;/&gt;&lt;wsp:rsid wsp:val=&quot;003F3C51&quot;/&gt;&lt;wsp:rsid wsp:val=&quot;003F4057&quot;/&gt;&lt;wsp:rsid wsp:val=&quot;003F4293&quot;/&gt;&lt;wsp:rsid wsp:val=&quot;003F4C6F&quot;/&gt;&lt;wsp:rsid wsp:val=&quot;003F4E30&quot;/&gt;&lt;wsp:rsid wsp:val=&quot;003F4F8A&quot;/&gt;&lt;wsp:rsid wsp:val=&quot;003F509D&quot;/&gt;&lt;wsp:rsid wsp:val=&quot;003F573C&quot;/&gt;&lt;wsp:rsid wsp:val=&quot;003F6400&quot;/&gt;&lt;wsp:rsid wsp:val=&quot;003F6BAD&quot;/&gt;&lt;wsp:rsid wsp:val=&quot;00400147&quot;/&gt;&lt;wsp:rsid wsp:val=&quot;00400F18&quot;/&gt;&lt;wsp:rsid wsp:val=&quot;0040123F&quot;/&gt;&lt;wsp:rsid wsp:val=&quot;00401648&quot;/&gt;&lt;wsp:rsid wsp:val=&quot;00401DC0&quot;/&gt;&lt;wsp:rsid wsp:val=&quot;00401E1C&quot;/&gt;&lt;wsp:rsid wsp:val=&quot;004025AB&quot;/&gt;&lt;wsp:rsid wsp:val=&quot;0040289E&quot;/&gt;&lt;wsp:rsid wsp:val=&quot;004029DE&quot;/&gt;&lt;wsp:rsid wsp:val=&quot;00403016&quot;/&gt;&lt;wsp:rsid wsp:val=&quot;0040356F&quot;/&gt;&lt;wsp:rsid wsp:val=&quot;004035EE&quot;/&gt;&lt;wsp:rsid wsp:val=&quot;004039E6&quot;/&gt;&lt;wsp:rsid wsp:val=&quot;0040416A&quot;/&gt;&lt;wsp:rsid wsp:val=&quot;00404B34&quot;/&gt;&lt;wsp:rsid wsp:val=&quot;00404C18&quot;/&gt;&lt;wsp:rsid wsp:val=&quot;00405597&quot;/&gt;&lt;wsp:rsid wsp:val=&quot;004061CC&quot;/&gt;&lt;wsp:rsid wsp:val=&quot;00406346&quot;/&gt;&lt;wsp:rsid wsp:val=&quot;004065E5&quot;/&gt;&lt;wsp:rsid wsp:val=&quot;00407F7A&quot;/&gt;&lt;wsp:rsid wsp:val=&quot;00410198&quot;/&gt;&lt;wsp:rsid wsp:val=&quot;0041054D&quot;/&gt;&lt;wsp:rsid wsp:val=&quot;0041098D&quot;/&gt;&lt;wsp:rsid wsp:val=&quot;00410ABC&quot;/&gt;&lt;wsp:rsid wsp:val=&quot;00410B0A&quot;/&gt;&lt;wsp:rsid wsp:val=&quot;00410F3D&quot;/&gt;&lt;wsp:rsid wsp:val=&quot;0041136D&quot;/&gt;&lt;wsp:rsid wsp:val=&quot;00411B6A&quot;/&gt;&lt;wsp:rsid wsp:val=&quot;00412242&quot;/&gt;&lt;wsp:rsid wsp:val=&quot;00412278&quot;/&gt;&lt;wsp:rsid wsp:val=&quot;00412A80&quot;/&gt;&lt;wsp:rsid wsp:val=&quot;00412C67&quot;/&gt;&lt;wsp:rsid wsp:val=&quot;004137C0&quot;/&gt;&lt;wsp:rsid wsp:val=&quot;004138D2&quot;/&gt;&lt;wsp:rsid wsp:val=&quot;00413CB5&quot;/&gt;&lt;wsp:rsid wsp:val=&quot;00414585&quot;/&gt;&lt;wsp:rsid wsp:val=&quot;00414B81&quot;/&gt;&lt;wsp:rsid wsp:val=&quot;00414DE3&quot;/&gt;&lt;wsp:rsid wsp:val=&quot;00414F95&quot;/&gt;&lt;wsp:rsid wsp:val=&quot;00415154&quot;/&gt;&lt;wsp:rsid wsp:val=&quot;00415298&quot;/&gt;&lt;wsp:rsid wsp:val=&quot;00415AAC&quot;/&gt;&lt;wsp:rsid wsp:val=&quot;00415B3F&quot;/&gt;&lt;wsp:rsid wsp:val=&quot;00415D8B&quot;/&gt;&lt;wsp:rsid wsp:val=&quot;004163E0&quot;/&gt;&lt;wsp:rsid wsp:val=&quot;00416698&quot;/&gt;&lt;wsp:rsid wsp:val=&quot;00416AA0&quot;/&gt;&lt;wsp:rsid wsp:val=&quot;00417836&quot;/&gt;&lt;wsp:rsid wsp:val=&quot;004201F9&quot;/&gt;&lt;wsp:rsid wsp:val=&quot;0042092C&quot;/&gt;&lt;wsp:rsid wsp:val=&quot;0042164F&quot;/&gt;&lt;wsp:rsid wsp:val=&quot;00421EB0&quot;/&gt;&lt;wsp:rsid wsp:val=&quot;00422956&quot;/&gt;&lt;wsp:rsid wsp:val=&quot;00422B31&quot;/&gt;&lt;wsp:rsid wsp:val=&quot;00423618&quot;/&gt;&lt;wsp:rsid wsp:val=&quot;004239DF&quot;/&gt;&lt;wsp:rsid wsp:val=&quot;00423D05&quot;/&gt;&lt;wsp:rsid wsp:val=&quot;00424446&quot;/&gt;&lt;wsp:rsid wsp:val=&quot;004246C0&quot;/&gt;&lt;wsp:rsid wsp:val=&quot;004257EF&quot;/&gt;&lt;wsp:rsid wsp:val=&quot;00425AD1&quot;/&gt;&lt;wsp:rsid wsp:val=&quot;00426080&quot;/&gt;&lt;wsp:rsid wsp:val=&quot;0042638F&quot;/&gt;&lt;wsp:rsid wsp:val=&quot;004268EC&quot;/&gt;&lt;wsp:rsid wsp:val=&quot;004272E5&quot;/&gt;&lt;wsp:rsid wsp:val=&quot;004279D1&quot;/&gt;&lt;wsp:rsid wsp:val=&quot;00430324&quot;/&gt;&lt;wsp:rsid wsp:val=&quot;00430483&quot;/&gt;&lt;wsp:rsid wsp:val=&quot;00430CAC&quot;/&gt;&lt;wsp:rsid wsp:val=&quot;0043156E&quot;/&gt;&lt;wsp:rsid wsp:val=&quot;00431997&quot;/&gt;&lt;wsp:rsid wsp:val=&quot;00431BEF&quot;/&gt;&lt;wsp:rsid wsp:val=&quot;00431F3D&quot;/&gt;&lt;wsp:rsid wsp:val=&quot;00432212&quot;/&gt;&lt;wsp:rsid wsp:val=&quot;00432A6B&quot;/&gt;&lt;wsp:rsid wsp:val=&quot;00433243&quot;/&gt;&lt;wsp:rsid wsp:val=&quot;00433535&quot;/&gt;&lt;wsp:rsid wsp:val=&quot;00433E48&quot;/&gt;&lt;wsp:rsid wsp:val=&quot;00434855&quot;/&gt;&lt;wsp:rsid wsp:val=&quot;00434BA1&quot;/&gt;&lt;wsp:rsid wsp:val=&quot;00434CF7&quot;/&gt;&lt;wsp:rsid wsp:val=&quot;004354E2&quot;/&gt;&lt;wsp:rsid wsp:val=&quot;00435553&quot;/&gt;&lt;wsp:rsid wsp:val=&quot;004359B1&quot;/&gt;&lt;wsp:rsid wsp:val=&quot;00435FD0&quot;/&gt;&lt;wsp:rsid wsp:val=&quot;00436BD2&quot;/&gt;&lt;wsp:rsid wsp:val=&quot;00436F3A&quot;/&gt;&lt;wsp:rsid wsp:val=&quot;00436FD6&quot;/&gt;&lt;wsp:rsid wsp:val=&quot;00437177&quot;/&gt;&lt;wsp:rsid wsp:val=&quot;0044078E&quot;/&gt;&lt;wsp:rsid wsp:val=&quot;0044085B&quot;/&gt;&lt;wsp:rsid wsp:val=&quot;00440C47&quot;/&gt;&lt;wsp:rsid wsp:val=&quot;00440EDD&quot;/&gt;&lt;wsp:rsid wsp:val=&quot;0044155C&quot;/&gt;&lt;wsp:rsid wsp:val=&quot;00442313&quot;/&gt;&lt;wsp:rsid wsp:val=&quot;004428C3&quot;/&gt;&lt;wsp:rsid wsp:val=&quot;00442DA2&quot;/&gt;&lt;wsp:rsid wsp:val=&quot;00442FA8&quot;/&gt;&lt;wsp:rsid wsp:val=&quot;00443076&quot;/&gt;&lt;wsp:rsid wsp:val=&quot;004431B5&quot;/&gt;&lt;wsp:rsid wsp:val=&quot;00444196&quot;/&gt;&lt;wsp:rsid wsp:val=&quot;004442A4&quot;/&gt;&lt;wsp:rsid wsp:val=&quot;004446E5&quot;/&gt;&lt;wsp:rsid wsp:val=&quot;00444BDA&quot;/&gt;&lt;wsp:rsid wsp:val=&quot;00444DA8&quot;/&gt;&lt;wsp:rsid wsp:val=&quot;00444EA5&quot;/&gt;&lt;wsp:rsid wsp:val=&quot;004453CF&quot;/&gt;&lt;wsp:rsid wsp:val=&quot;00445828&quot;/&gt;&lt;wsp:rsid wsp:val=&quot;00445B93&quot;/&gt;&lt;wsp:rsid wsp:val=&quot;00445CEA&quot;/&gt;&lt;wsp:rsid wsp:val=&quot;00445FB2&quot;/&gt;&lt;wsp:rsid wsp:val=&quot;004508E8&quot;/&gt;&lt;wsp:rsid wsp:val=&quot;00450C01&quot;/&gt;&lt;wsp:rsid wsp:val=&quot;004514B4&quot;/&gt;&lt;wsp:rsid wsp:val=&quot;004518E0&quot;/&gt;&lt;wsp:rsid wsp:val=&quot;00452487&quot;/&gt;&lt;wsp:rsid wsp:val=&quot;004529AD&quot;/&gt;&lt;wsp:rsid wsp:val=&quot;00452BB4&quot;/&gt;&lt;wsp:rsid wsp:val=&quot;00452D22&quot;/&gt;&lt;wsp:rsid wsp:val=&quot;00453086&quot;/&gt;&lt;wsp:rsid wsp:val=&quot;004549EC&quot;/&gt;&lt;wsp:rsid wsp:val=&quot;00454D5C&quot;/&gt;&lt;wsp:rsid wsp:val=&quot;004564F7&quot;/&gt;&lt;wsp:rsid wsp:val=&quot;00456656&quot;/&gt;&lt;wsp:rsid wsp:val=&quot;00456E9B&quot;/&gt;&lt;wsp:rsid wsp:val=&quot;00456F51&quot;/&gt;&lt;wsp:rsid wsp:val=&quot;0045728B&quot;/&gt;&lt;wsp:rsid wsp:val=&quot;00457955&quot;/&gt;&lt;wsp:rsid wsp:val=&quot;00457FF1&quot;/&gt;&lt;wsp:rsid wsp:val=&quot;004604A4&quot;/&gt;&lt;wsp:rsid wsp:val=&quot;00461450&quot;/&gt;&lt;wsp:rsid wsp:val=&quot;00461C44&quot;/&gt;&lt;wsp:rsid wsp:val=&quot;00461C89&quot;/&gt;&lt;wsp:rsid wsp:val=&quot;00461D1B&quot;/&gt;&lt;wsp:rsid wsp:val=&quot;00461DBE&quot;/&gt;&lt;wsp:rsid wsp:val=&quot;004622F2&quot;/&gt;&lt;wsp:rsid wsp:val=&quot;00462353&quot;/&gt;&lt;wsp:rsid wsp:val=&quot;00462940&quot;/&gt;&lt;wsp:rsid wsp:val=&quot;004631AC&quot;/&gt;&lt;wsp:rsid wsp:val=&quot;00463759&quot;/&gt;&lt;wsp:rsid wsp:val=&quot;00463D83&quot;/&gt;&lt;wsp:rsid wsp:val=&quot;00463EC0&quot;/&gt;&lt;wsp:rsid wsp:val=&quot;0046566A&quot;/&gt;&lt;wsp:rsid wsp:val=&quot;00465AE3&quot;/&gt;&lt;wsp:rsid wsp:val=&quot;00466188&quot;/&gt;&lt;wsp:rsid wsp:val=&quot;00466239&quot;/&gt;&lt;wsp:rsid wsp:val=&quot;0046639A&quot;/&gt;&lt;wsp:rsid wsp:val=&quot;004666B6&quot;/&gt;&lt;wsp:rsid wsp:val=&quot;004673A8&quot;/&gt;&lt;wsp:rsid wsp:val=&quot;004676DC&quot;/&gt;&lt;wsp:rsid wsp:val=&quot;004679A1&quot;/&gt;&lt;wsp:rsid wsp:val=&quot;00467B58&quot;/&gt;&lt;wsp:rsid wsp:val=&quot;00470EA7&quot;/&gt;&lt;wsp:rsid wsp:val=&quot;00471190&quot;/&gt;&lt;wsp:rsid wsp:val=&quot;004711EF&quot;/&gt;&lt;wsp:rsid wsp:val=&quot;00472523&quot;/&gt;&lt;wsp:rsid wsp:val=&quot;00472760&quot;/&gt;&lt;wsp:rsid wsp:val=&quot;00473001&quot;/&gt;&lt;wsp:rsid wsp:val=&quot;0047351C&quot;/&gt;&lt;wsp:rsid wsp:val=&quot;004737E6&quot;/&gt;&lt;wsp:rsid wsp:val=&quot;004744F8&quot;/&gt;&lt;wsp:rsid wsp:val=&quot;00474557&quot;/&gt;&lt;wsp:rsid wsp:val=&quot;0047468C&quot;/&gt;&lt;wsp:rsid wsp:val=&quot;00474E3C&quot;/&gt;&lt;wsp:rsid wsp:val=&quot;0047518D&quot;/&gt;&lt;wsp:rsid wsp:val=&quot;00475B51&quot;/&gt;&lt;wsp:rsid wsp:val=&quot;00475E71&quot;/&gt;&lt;wsp:rsid wsp:val=&quot;0047656F&quot;/&gt;&lt;wsp:rsid wsp:val=&quot;004774B7&quot;/&gt;&lt;wsp:rsid wsp:val=&quot;00477558&quot;/&gt;&lt;wsp:rsid wsp:val=&quot;0047795F&quot;/&gt;&lt;wsp:rsid wsp:val=&quot;004805A2&quot;/&gt;&lt;wsp:rsid wsp:val=&quot;00480B2A&quot;/&gt;&lt;wsp:rsid wsp:val=&quot;00480B84&quot;/&gt;&lt;wsp:rsid wsp:val=&quot;004812BC&quot;/&gt;&lt;wsp:rsid wsp:val=&quot;00481372&quot;/&gt;&lt;wsp:rsid wsp:val=&quot;004819D9&quot;/&gt;&lt;wsp:rsid wsp:val=&quot;00482067&quot;/&gt;&lt;wsp:rsid wsp:val=&quot;00482559&quot;/&gt;&lt;wsp:rsid wsp:val=&quot;004835A3&quot;/&gt;&lt;wsp:rsid wsp:val=&quot;00483A9F&quot;/&gt;&lt;wsp:rsid wsp:val=&quot;00485629&quot;/&gt;&lt;wsp:rsid wsp:val=&quot;00485C7E&quot;/&gt;&lt;wsp:rsid wsp:val=&quot;00485E5E&quot;/&gt;&lt;wsp:rsid wsp:val=&quot;00485F39&quot;/&gt;&lt;wsp:rsid wsp:val=&quot;00486982&quot;/&gt;&lt;wsp:rsid wsp:val=&quot;004872AC&quot;/&gt;&lt;wsp:rsid wsp:val=&quot;004879E3&quot;/&gt;&lt;wsp:rsid wsp:val=&quot;00487D57&quot;/&gt;&lt;wsp:rsid wsp:val=&quot;00490145&quot;/&gt;&lt;wsp:rsid wsp:val=&quot;00490287&quot;/&gt;&lt;wsp:rsid wsp:val=&quot;00490FAB&quot;/&gt;&lt;wsp:rsid wsp:val=&quot;00491137&quot;/&gt;&lt;wsp:rsid wsp:val=&quot;0049117C&quot;/&gt;&lt;wsp:rsid wsp:val=&quot;00491706&quot;/&gt;&lt;wsp:rsid wsp:val=&quot;0049171C&quot;/&gt;&lt;wsp:rsid wsp:val=&quot;00491C07&quot;/&gt;&lt;wsp:rsid wsp:val=&quot;00492404&quot;/&gt;&lt;wsp:rsid wsp:val=&quot;00492B50&quot;/&gt;&lt;wsp:rsid wsp:val=&quot;00492BA5&quot;/&gt;&lt;wsp:rsid wsp:val=&quot;00493115&quot;/&gt;&lt;wsp:rsid wsp:val=&quot;004932B9&quot;/&gt;&lt;wsp:rsid wsp:val=&quot;00493357&quot;/&gt;&lt;wsp:rsid wsp:val=&quot;004943F0&quot;/&gt;&lt;wsp:rsid wsp:val=&quot;00494FA2&quot;/&gt;&lt;wsp:rsid wsp:val=&quot;00495749&quot;/&gt;&lt;wsp:rsid wsp:val=&quot;00495A00&quot;/&gt;&lt;wsp:rsid wsp:val=&quot;00495E61&quot;/&gt;&lt;wsp:rsid wsp:val=&quot;004963DE&quot;/&gt;&lt;wsp:rsid wsp:val=&quot;00496443&quot;/&gt;&lt;wsp:rsid wsp:val=&quot;00496A8A&quot;/&gt;&lt;wsp:rsid wsp:val=&quot;00497877&quot;/&gt;&lt;wsp:rsid wsp:val=&quot;00497F51&quot;/&gt;&lt;wsp:rsid wsp:val=&quot;004A047F&quot;/&gt;&lt;wsp:rsid wsp:val=&quot;004A075E&quot;/&gt;&lt;wsp:rsid wsp:val=&quot;004A0793&quot;/&gt;&lt;wsp:rsid wsp:val=&quot;004A08E9&quot;/&gt;&lt;wsp:rsid wsp:val=&quot;004A0A2F&quot;/&gt;&lt;wsp:rsid wsp:val=&quot;004A0FA6&quot;/&gt;&lt;wsp:rsid wsp:val=&quot;004A11BD&quot;/&gt;&lt;wsp:rsid wsp:val=&quot;004A1C59&quot;/&gt;&lt;wsp:rsid wsp:val=&quot;004A21D0&quot;/&gt;&lt;wsp:rsid wsp:val=&quot;004A2919&quot;/&gt;&lt;wsp:rsid wsp:val=&quot;004A2D83&quot;/&gt;&lt;wsp:rsid wsp:val=&quot;004A2EB7&quot;/&gt;&lt;wsp:rsid wsp:val=&quot;004A2F73&quot;/&gt;&lt;wsp:rsid wsp:val=&quot;004A3533&quot;/&gt;&lt;wsp:rsid wsp:val=&quot;004A3883&quot;/&gt;&lt;wsp:rsid wsp:val=&quot;004A5793&quot;/&gt;&lt;wsp:rsid wsp:val=&quot;004A62D4&quot;/&gt;&lt;wsp:rsid wsp:val=&quot;004A6954&quot;/&gt;&lt;wsp:rsid wsp:val=&quot;004A69EE&quot;/&gt;&lt;wsp:rsid wsp:val=&quot;004A7295&quot;/&gt;&lt;wsp:rsid wsp:val=&quot;004A72C0&quot;/&gt;&lt;wsp:rsid wsp:val=&quot;004A79C4&quot;/&gt;&lt;wsp:rsid wsp:val=&quot;004B01C9&quot;/&gt;&lt;wsp:rsid wsp:val=&quot;004B05DB&quot;/&gt;&lt;wsp:rsid wsp:val=&quot;004B0A57&quot;/&gt;&lt;wsp:rsid wsp:val=&quot;004B0D02&quot;/&gt;&lt;wsp:rsid wsp:val=&quot;004B0DA5&quot;/&gt;&lt;wsp:rsid wsp:val=&quot;004B170F&quot;/&gt;&lt;wsp:rsid wsp:val=&quot;004B17EB&quot;/&gt;&lt;wsp:rsid wsp:val=&quot;004B1D2E&quot;/&gt;&lt;wsp:rsid wsp:val=&quot;004B1D66&quot;/&gt;&lt;wsp:rsid wsp:val=&quot;004B1EEB&quot;/&gt;&lt;wsp:rsid wsp:val=&quot;004B1F64&quot;/&gt;&lt;wsp:rsid wsp:val=&quot;004B2D8E&quot;/&gt;&lt;wsp:rsid wsp:val=&quot;004B2F3B&quot;/&gt;&lt;wsp:rsid wsp:val=&quot;004B34BD&quot;/&gt;&lt;wsp:rsid wsp:val=&quot;004B5067&quot;/&gt;&lt;wsp:rsid wsp:val=&quot;004B519D&quot;/&gt;&lt;wsp:rsid wsp:val=&quot;004B544F&quot;/&gt;&lt;wsp:rsid wsp:val=&quot;004B5BB1&quot;/&gt;&lt;wsp:rsid wsp:val=&quot;004B5E9B&quot;/&gt;&lt;wsp:rsid wsp:val=&quot;004B60BF&quot;/&gt;&lt;wsp:rsid wsp:val=&quot;004B65E7&quot;/&gt;&lt;wsp:rsid wsp:val=&quot;004B68BB&quot;/&gt;&lt;wsp:rsid wsp:val=&quot;004B73EB&quot;/&gt;&lt;wsp:rsid wsp:val=&quot;004B783F&quot;/&gt;&lt;wsp:rsid wsp:val=&quot;004B7F4D&quot;/&gt;&lt;wsp:rsid wsp:val=&quot;004C01FE&quot;/&gt;&lt;wsp:rsid wsp:val=&quot;004C1B00&quot;/&gt;&lt;wsp:rsid wsp:val=&quot;004C1CAD&quot;/&gt;&lt;wsp:rsid wsp:val=&quot;004C219A&quot;/&gt;&lt;wsp:rsid wsp:val=&quot;004C28B6&quot;/&gt;&lt;wsp:rsid wsp:val=&quot;004C3AD6&quot;/&gt;&lt;wsp:rsid wsp:val=&quot;004C456D&quot;/&gt;&lt;wsp:rsid wsp:val=&quot;004C4F73&quot;/&gt;&lt;wsp:rsid wsp:val=&quot;004C53D8&quot;/&gt;&lt;wsp:rsid wsp:val=&quot;004C5872&quot;/&gt;&lt;wsp:rsid wsp:val=&quot;004C5F96&quot;/&gt;&lt;wsp:rsid wsp:val=&quot;004C66F1&quot;/&gt;&lt;wsp:rsid wsp:val=&quot;004C724F&quot;/&gt;&lt;wsp:rsid wsp:val=&quot;004C7412&quot;/&gt;&lt;wsp:rsid wsp:val=&quot;004C7937&quot;/&gt;&lt;wsp:rsid wsp:val=&quot;004C7F29&quot;/&gt;&lt;wsp:rsid wsp:val=&quot;004D02D3&quot;/&gt;&lt;wsp:rsid wsp:val=&quot;004D037C&quot;/&gt;&lt;wsp:rsid wsp:val=&quot;004D0C60&quot;/&gt;&lt;wsp:rsid wsp:val=&quot;004D0D39&quot;/&gt;&lt;wsp:rsid wsp:val=&quot;004D0E41&quot;/&gt;&lt;wsp:rsid wsp:val=&quot;004D10D7&quot;/&gt;&lt;wsp:rsid wsp:val=&quot;004D11A2&quot;/&gt;&lt;wsp:rsid wsp:val=&quot;004D21E4&quot;/&gt;&lt;wsp:rsid wsp:val=&quot;004D28BF&quot;/&gt;&lt;wsp:rsid wsp:val=&quot;004D2CFA&quot;/&gt;&lt;wsp:rsid wsp:val=&quot;004D2E6E&quot;/&gt;&lt;wsp:rsid wsp:val=&quot;004D2FEA&quot;/&gt;&lt;wsp:rsid wsp:val=&quot;004D3ADB&quot;/&gt;&lt;wsp:rsid wsp:val=&quot;004D3C23&quot;/&gt;&lt;wsp:rsid wsp:val=&quot;004D4538&quot;/&gt;&lt;wsp:rsid wsp:val=&quot;004D4A9F&quot;/&gt;&lt;wsp:rsid wsp:val=&quot;004D4F74&quot;/&gt;&lt;wsp:rsid wsp:val=&quot;004D4FB6&quot;/&gt;&lt;wsp:rsid wsp:val=&quot;004D572F&quot;/&gt;&lt;wsp:rsid wsp:val=&quot;004D5994&quot;/&gt;&lt;wsp:rsid wsp:val=&quot;004D5DB5&quot;/&gt;&lt;wsp:rsid wsp:val=&quot;004D6163&quot;/&gt;&lt;wsp:rsid wsp:val=&quot;004D6FEE&quot;/&gt;&lt;wsp:rsid wsp:val=&quot;004D78ED&quot;/&gt;&lt;wsp:rsid wsp:val=&quot;004D7A7F&quot;/&gt;&lt;wsp:rsid wsp:val=&quot;004D7B45&quot;/&gt;&lt;wsp:rsid wsp:val=&quot;004D7BB8&quot;/&gt;&lt;wsp:rsid wsp:val=&quot;004E085D&quot;/&gt;&lt;wsp:rsid wsp:val=&quot;004E14C9&quot;/&gt;&lt;wsp:rsid wsp:val=&quot;004E23A7&quot;/&gt;&lt;wsp:rsid wsp:val=&quot;004E2554&quot;/&gt;&lt;wsp:rsid wsp:val=&quot;004E289D&quot;/&gt;&lt;wsp:rsid wsp:val=&quot;004E2C5F&quot;/&gt;&lt;wsp:rsid wsp:val=&quot;004E2F89&quot;/&gt;&lt;wsp:rsid wsp:val=&quot;004E31BC&quot;/&gt;&lt;wsp:rsid wsp:val=&quot;004E3817&quot;/&gt;&lt;wsp:rsid wsp:val=&quot;004E4577&quot;/&gt;&lt;wsp:rsid wsp:val=&quot;004E4A35&quot;/&gt;&lt;wsp:rsid wsp:val=&quot;004E5418&quot;/&gt;&lt;wsp:rsid wsp:val=&quot;004E6B02&quot;/&gt;&lt;wsp:rsid wsp:val=&quot;004E70A9&quot;/&gt;&lt;wsp:rsid wsp:val=&quot;004E76F5&quot;/&gt;&lt;wsp:rsid wsp:val=&quot;004F02E3&quot;/&gt;&lt;wsp:rsid wsp:val=&quot;004F0DE5&quot;/&gt;&lt;wsp:rsid wsp:val=&quot;004F16E2&quot;/&gt;&lt;wsp:rsid wsp:val=&quot;004F183F&quot;/&gt;&lt;wsp:rsid wsp:val=&quot;004F18C9&quot;/&gt;&lt;wsp:rsid wsp:val=&quot;004F21EE&quot;/&gt;&lt;wsp:rsid wsp:val=&quot;004F2945&quot;/&gt;&lt;wsp:rsid wsp:val=&quot;004F356C&quot;/&gt;&lt;wsp:rsid wsp:val=&quot;004F49AA&quot;/&gt;&lt;wsp:rsid wsp:val=&quot;004F49C3&quot;/&gt;&lt;wsp:rsid wsp:val=&quot;004F4A26&quot;/&gt;&lt;wsp:rsid wsp:val=&quot;004F52E1&quot;/&gt;&lt;wsp:rsid wsp:val=&quot;004F5636&quot;/&gt;&lt;wsp:rsid wsp:val=&quot;004F5AE9&quot;/&gt;&lt;wsp:rsid wsp:val=&quot;004F6274&quot;/&gt;&lt;wsp:rsid wsp:val=&quot;004F6373&quot;/&gt;&lt;wsp:rsid wsp:val=&quot;004F6E37&quot;/&gt;&lt;wsp:rsid wsp:val=&quot;00500764&quot;/&gt;&lt;wsp:rsid wsp:val=&quot;0050101A&quot;/&gt;&lt;wsp:rsid wsp:val=&quot;0050192C&quot;/&gt;&lt;wsp:rsid wsp:val=&quot;00501A5B&quot;/&gt;&lt;wsp:rsid wsp:val=&quot;00501EEC&quot;/&gt;&lt;wsp:rsid wsp:val=&quot;00502279&quot;/&gt;&lt;wsp:rsid wsp:val=&quot;00502710&quot;/&gt;&lt;wsp:rsid wsp:val=&quot;00502784&quot;/&gt;&lt;wsp:rsid wsp:val=&quot;00502C94&quot;/&gt;&lt;wsp:rsid wsp:val=&quot;00503216&quot;/&gt;&lt;wsp:rsid wsp:val=&quot;00503278&quot;/&gt;&lt;wsp:rsid wsp:val=&quot;00503307&quot;/&gt;&lt;wsp:rsid wsp:val=&quot;00503D5E&quot;/&gt;&lt;wsp:rsid wsp:val=&quot;00503E57&quot;/&gt;&lt;wsp:rsid wsp:val=&quot;00503ECC&quot;/&gt;&lt;wsp:rsid wsp:val=&quot;00504B82&quot;/&gt;&lt;wsp:rsid wsp:val=&quot;00504F65&quot;/&gt;&lt;wsp:rsid wsp:val=&quot;00505043&quot;/&gt;&lt;wsp:rsid wsp:val=&quot;00505094&quot;/&gt;&lt;wsp:rsid wsp:val=&quot;00505528&quot;/&gt;&lt;wsp:rsid wsp:val=&quot;005059E2&quot;/&gt;&lt;wsp:rsid wsp:val=&quot;00505C31&quot;/&gt;&lt;wsp:rsid wsp:val=&quot;00505CC2&quot;/&gt;&lt;wsp:rsid wsp:val=&quot;00506764&quot;/&gt;&lt;wsp:rsid wsp:val=&quot;0050723A&quot;/&gt;&lt;wsp:rsid wsp:val=&quot;00507262&quot;/&gt;&lt;wsp:rsid wsp:val=&quot;005073C6&quot;/&gt;&lt;wsp:rsid wsp:val=&quot;005074DF&quot;/&gt;&lt;wsp:rsid wsp:val=&quot;00507AD8&quot;/&gt;&lt;wsp:rsid wsp:val=&quot;0051016B&quot;/&gt;&lt;wsp:rsid wsp:val=&quot;005102E6&quot;/&gt;&lt;wsp:rsid wsp:val=&quot;00510B56&quot;/&gt;&lt;wsp:rsid wsp:val=&quot;00511565&quot;/&gt;&lt;wsp:rsid wsp:val=&quot;00511CD1&quot;/&gt;&lt;wsp:rsid wsp:val=&quot;005122D8&quot;/&gt;&lt;wsp:rsid wsp:val=&quot;00512D6A&quot;/&gt;&lt;wsp:rsid wsp:val=&quot;00513006&quot;/&gt;&lt;wsp:rsid wsp:val=&quot;005135EA&quot;/&gt;&lt;wsp:rsid wsp:val=&quot;00513698&quot;/&gt;&lt;wsp:rsid wsp:val=&quot;0051390A&quot;/&gt;&lt;wsp:rsid wsp:val=&quot;00514955&quot;/&gt;&lt;wsp:rsid wsp:val=&quot;00514ABA&quot;/&gt;&lt;wsp:rsid wsp:val=&quot;00514B17&quot;/&gt;&lt;wsp:rsid wsp:val=&quot;00514B76&quot;/&gt;&lt;wsp:rsid wsp:val=&quot;00514C5A&quot;/&gt;&lt;wsp:rsid wsp:val=&quot;00514C6D&quot;/&gt;&lt;wsp:rsid wsp:val=&quot;00514D8A&quot;/&gt;&lt;wsp:rsid wsp:val=&quot;00516146&quot;/&gt;&lt;wsp:rsid wsp:val=&quot;00516384&quot;/&gt;&lt;wsp:rsid wsp:val=&quot;0051792A&quot;/&gt;&lt;wsp:rsid wsp:val=&quot;00517B5C&quot;/&gt;&lt;wsp:rsid wsp:val=&quot;00517E6C&quot;/&gt;&lt;wsp:rsid wsp:val=&quot;00517F09&quot;/&gt;&lt;wsp:rsid wsp:val=&quot;005200BA&quot;/&gt;&lt;wsp:rsid wsp:val=&quot;005203AF&quot;/&gt;&lt;wsp:rsid wsp:val=&quot;00520691&quot;/&gt;&lt;wsp:rsid wsp:val=&quot;00520A5B&quot;/&gt;&lt;wsp:rsid wsp:val=&quot;00520F0F&quot;/&gt;&lt;wsp:rsid wsp:val=&quot;005211C4&quot;/&gt;&lt;wsp:rsid wsp:val=&quot;00521237&quot;/&gt;&lt;wsp:rsid wsp:val=&quot;0052210B&quot;/&gt;&lt;wsp:rsid wsp:val=&quot;00522156&quot;/&gt;&lt;wsp:rsid wsp:val=&quot;00522310&quot;/&gt;&lt;wsp:rsid wsp:val=&quot;005224A6&quot;/&gt;&lt;wsp:rsid wsp:val=&quot;00522C81&quot;/&gt;&lt;wsp:rsid wsp:val=&quot;0052367C&quot;/&gt;&lt;wsp:rsid wsp:val=&quot;0052389C&quot;/&gt;&lt;wsp:rsid wsp:val=&quot;00523CDB&quot;/&gt;&lt;wsp:rsid wsp:val=&quot;00524BAF&quot;/&gt;&lt;wsp:rsid wsp:val=&quot;00525BF0&quot;/&gt;&lt;wsp:rsid wsp:val=&quot;00525C2F&quot;/&gt;&lt;wsp:rsid wsp:val=&quot;00526539&quot;/&gt;&lt;wsp:rsid wsp:val=&quot;00526671&quot;/&gt;&lt;wsp:rsid wsp:val=&quot;005268A4&quot;/&gt;&lt;wsp:rsid wsp:val=&quot;00530791&quot;/&gt;&lt;wsp:rsid wsp:val=&quot;0053100C&quot;/&gt;&lt;wsp:rsid wsp:val=&quot;005311DD&quot;/&gt;&lt;wsp:rsid wsp:val=&quot;00531682&quot;/&gt;&lt;wsp:rsid wsp:val=&quot;005317BE&quot;/&gt;&lt;wsp:rsid wsp:val=&quot;005320E2&quot;/&gt;&lt;wsp:rsid wsp:val=&quot;00532738&quot;/&gt;&lt;wsp:rsid wsp:val=&quot;005332D7&quot;/&gt;&lt;wsp:rsid wsp:val=&quot;0053355C&quot;/&gt;&lt;wsp:rsid wsp:val=&quot;00533BA8&quot;/&gt;&lt;wsp:rsid wsp:val=&quot;00533DD2&quot;/&gt;&lt;wsp:rsid wsp:val=&quot;005346E8&quot;/&gt;&lt;wsp:rsid wsp:val=&quot;0053569A&quot;/&gt;&lt;wsp:rsid wsp:val=&quot;00535702&quot;/&gt;&lt;wsp:rsid wsp:val=&quot;00536850&quot;/&gt;&lt;wsp:rsid wsp:val=&quot;00536AC8&quot;/&gt;&lt;wsp:rsid wsp:val=&quot;00537430&quot;/&gt;&lt;wsp:rsid wsp:val=&quot;005374E4&quot;/&gt;&lt;wsp:rsid wsp:val=&quot;00540611&quot;/&gt;&lt;wsp:rsid wsp:val=&quot;00541579&quot;/&gt;&lt;wsp:rsid wsp:val=&quot;005424BE&quot;/&gt;&lt;wsp:rsid wsp:val=&quot;0054466D&quot;/&gt;&lt;wsp:rsid wsp:val=&quot;005447C4&quot;/&gt;&lt;wsp:rsid wsp:val=&quot;00544C4E&quot;/&gt;&lt;wsp:rsid wsp:val=&quot;00545158&quot;/&gt;&lt;wsp:rsid wsp:val=&quot;005452E2&quot;/&gt;&lt;wsp:rsid wsp:val=&quot;00545C9D&quot;/&gt;&lt;wsp:rsid wsp:val=&quot;00545F72&quot;/&gt;&lt;wsp:rsid wsp:val=&quot;005468DA&quot;/&gt;&lt;wsp:rsid wsp:val=&quot;005468EB&quot;/&gt;&lt;wsp:rsid wsp:val=&quot;0054769B&quot;/&gt;&lt;wsp:rsid wsp:val=&quot;00547C2B&quot;/&gt;&lt;wsp:rsid wsp:val=&quot;00547DFE&quot;/&gt;&lt;wsp:rsid wsp:val=&quot;00550583&quot;/&gt;&lt;wsp:rsid wsp:val=&quot;00550A34&quot;/&gt;&lt;wsp:rsid wsp:val=&quot;00550C47&quot;/&gt;&lt;wsp:rsid wsp:val=&quot;00550FDA&quot;/&gt;&lt;wsp:rsid wsp:val=&quot;00551178&quot;/&gt;&lt;wsp:rsid wsp:val=&quot;00551595&quot;/&gt;&lt;wsp:rsid wsp:val=&quot;00551C9F&quot;/&gt;&lt;wsp:rsid wsp:val=&quot;00551ED9&quot;/&gt;&lt;wsp:rsid wsp:val=&quot;00552A47&quot;/&gt;&lt;wsp:rsid wsp:val=&quot;00552C55&quot;/&gt;&lt;wsp:rsid wsp:val=&quot;00552C91&quot;/&gt;&lt;wsp:rsid wsp:val=&quot;00553677&quot;/&gt;&lt;wsp:rsid wsp:val=&quot;0055394E&quot;/&gt;&lt;wsp:rsid wsp:val=&quot;00554842&quot;/&gt;&lt;wsp:rsid wsp:val=&quot;00554978&quot;/&gt;&lt;wsp:rsid wsp:val=&quot;0055498B&quot;/&gt;&lt;wsp:rsid wsp:val=&quot;005549B7&quot;/&gt;&lt;wsp:rsid wsp:val=&quot;00554F56&quot;/&gt;&lt;wsp:rsid wsp:val=&quot;00554FBA&quot;/&gt;&lt;wsp:rsid wsp:val=&quot;00555005&quot;/&gt;&lt;wsp:rsid wsp:val=&quot;0055515E&quot;/&gt;&lt;wsp:rsid wsp:val=&quot;00555B20&quot;/&gt;&lt;wsp:rsid wsp:val=&quot;005561BD&quot;/&gt;&lt;wsp:rsid wsp:val=&quot;00556574&quot;/&gt;&lt;wsp:rsid wsp:val=&quot;00556607&quot;/&gt;&lt;wsp:rsid wsp:val=&quot;00556E2F&quot;/&gt;&lt;wsp:rsid wsp:val=&quot;00556EF2&quot;/&gt;&lt;wsp:rsid wsp:val=&quot;00556FE4&quot;/&gt;&lt;wsp:rsid wsp:val=&quot;00561031&quot;/&gt;&lt;wsp:rsid wsp:val=&quot;005610D2&quot;/&gt;&lt;wsp:rsid wsp:val=&quot;005623AA&quot;/&gt;&lt;wsp:rsid wsp:val=&quot;005623C6&quot;/&gt;&lt;wsp:rsid wsp:val=&quot;0056245F&quot;/&gt;&lt;wsp:rsid wsp:val=&quot;00562C7D&quot;/&gt;&lt;wsp:rsid wsp:val=&quot;00562EDA&quot;/&gt;&lt;wsp:rsid wsp:val=&quot;00563635&quot;/&gt;&lt;wsp:rsid wsp:val=&quot;00563A91&quot;/&gt;&lt;wsp:rsid wsp:val=&quot;00563B03&quot;/&gt;&lt;wsp:rsid wsp:val=&quot;00563B63&quot;/&gt;&lt;wsp:rsid wsp:val=&quot;00563E2C&quot;/&gt;&lt;wsp:rsid wsp:val=&quot;00564486&quot;/&gt;&lt;wsp:rsid wsp:val=&quot;00564982&quot;/&gt;&lt;wsp:rsid wsp:val=&quot;0056558E&quot;/&gt;&lt;wsp:rsid wsp:val=&quot;00565A1A&quot;/&gt;&lt;wsp:rsid wsp:val=&quot;00565B38&quot;/&gt;&lt;wsp:rsid wsp:val=&quot;005662C6&quot;/&gt;&lt;wsp:rsid wsp:val=&quot;005663D8&quot;/&gt;&lt;wsp:rsid wsp:val=&quot;00566558&quot;/&gt;&lt;wsp:rsid wsp:val=&quot;00566B9A&quot;/&gt;&lt;wsp:rsid wsp:val=&quot;00566FFF&quot;/&gt;&lt;wsp:rsid wsp:val=&quot;00567731&quot;/&gt;&lt;wsp:rsid wsp:val=&quot;00567745&quot;/&gt;&lt;wsp:rsid wsp:val=&quot;0056778F&quot;/&gt;&lt;wsp:rsid wsp:val=&quot;005677B6&quot;/&gt;&lt;wsp:rsid wsp:val=&quot;0057035C&quot;/&gt;&lt;wsp:rsid wsp:val=&quot;00570AF5&quot;/&gt;&lt;wsp:rsid wsp:val=&quot;00570C37&quot;/&gt;&lt;wsp:rsid wsp:val=&quot;00570EA7&quot;/&gt;&lt;wsp:rsid wsp:val=&quot;005715AD&quot;/&gt;&lt;wsp:rsid wsp:val=&quot;0057170A&quot;/&gt;&lt;wsp:rsid wsp:val=&quot;0057247A&quot;/&gt;&lt;wsp:rsid wsp:val=&quot;00572570&quot;/&gt;&lt;wsp:rsid wsp:val=&quot;005727FB&quot;/&gt;&lt;wsp:rsid wsp:val=&quot;00572A4C&quot;/&gt;&lt;wsp:rsid wsp:val=&quot;00573284&quot;/&gt;&lt;wsp:rsid wsp:val=&quot;00573DD4&quot;/&gt;&lt;wsp:rsid wsp:val=&quot;00574108&quot;/&gt;&lt;wsp:rsid wsp:val=&quot;00574858&quot;/&gt;&lt;wsp:rsid wsp:val=&quot;00575314&quot;/&gt;&lt;wsp:rsid wsp:val=&quot;00575332&quot;/&gt;&lt;wsp:rsid wsp:val=&quot;005758FD&quot;/&gt;&lt;wsp:rsid wsp:val=&quot;00575AD3&quot;/&gt;&lt;wsp:rsid wsp:val=&quot;00575BED&quot;/&gt;&lt;wsp:rsid wsp:val=&quot;00575F1E&quot;/&gt;&lt;wsp:rsid wsp:val=&quot;005761F2&quot;/&gt;&lt;wsp:rsid wsp:val=&quot;00577655&quot;/&gt;&lt;wsp:rsid wsp:val=&quot;00577A8D&quot;/&gt;&lt;wsp:rsid wsp:val=&quot;0058033C&quot;/&gt;&lt;wsp:rsid wsp:val=&quot;00581A68&quot;/&gt;&lt;wsp:rsid wsp:val=&quot;00581B00&quot;/&gt;&lt;wsp:rsid wsp:val=&quot;00582585&quot;/&gt;&lt;wsp:rsid wsp:val=&quot;005830F1&quot;/&gt;&lt;wsp:rsid wsp:val=&quot;0058339B&quot;/&gt;&lt;wsp:rsid wsp:val=&quot;005836AF&quot;/&gt;&lt;wsp:rsid wsp:val=&quot;00583AFD&quot;/&gt;&lt;wsp:rsid wsp:val=&quot;00583C9D&quot;/&gt;&lt;wsp:rsid wsp:val=&quot;00583E55&quot;/&gt;&lt;wsp:rsid wsp:val=&quot;0058454D&quot;/&gt;&lt;wsp:rsid wsp:val=&quot;00584B9B&quot;/&gt;&lt;wsp:rsid wsp:val=&quot;00584DCA&quot;/&gt;&lt;wsp:rsid wsp:val=&quot;0058532E&quot;/&gt;&lt;wsp:rsid wsp:val=&quot;00585458&quot;/&gt;&lt;wsp:rsid wsp:val=&quot;005854E4&quot;/&gt;&lt;wsp:rsid wsp:val=&quot;00586292&quot;/&gt;&lt;wsp:rsid wsp:val=&quot;005864FA&quot;/&gt;&lt;wsp:rsid wsp:val=&quot;00586956&quot;/&gt;&lt;wsp:rsid wsp:val=&quot;00587942&quot;/&gt;&lt;wsp:rsid wsp:val=&quot;00587B77&quot;/&gt;&lt;wsp:rsid wsp:val=&quot;00590164&quot;/&gt;&lt;wsp:rsid wsp:val=&quot;005902F9&quot;/&gt;&lt;wsp:rsid wsp:val=&quot;00590995&quot;/&gt;&lt;wsp:rsid wsp:val=&quot;00590A54&quot;/&gt;&lt;wsp:rsid wsp:val=&quot;00591628&quot;/&gt;&lt;wsp:rsid wsp:val=&quot;00591961&quot;/&gt;&lt;wsp:rsid wsp:val=&quot;00592465&quot;/&gt;&lt;wsp:rsid wsp:val=&quot;005929A6&quot;/&gt;&lt;wsp:rsid wsp:val=&quot;00592D69&quot;/&gt;&lt;wsp:rsid wsp:val=&quot;00592F31&quot;/&gt;&lt;wsp:rsid wsp:val=&quot;00594762&quot;/&gt;&lt;wsp:rsid wsp:val=&quot;00595D9B&quot;/&gt;&lt;wsp:rsid wsp:val=&quot;00596E62&quot;/&gt;&lt;wsp:rsid wsp:val=&quot;00597401&quot;/&gt;&lt;wsp:rsid wsp:val=&quot;00597C42&quot;/&gt;&lt;wsp:rsid wsp:val=&quot;005A1B4F&quot;/&gt;&lt;wsp:rsid wsp:val=&quot;005A1E82&quot;/&gt;&lt;wsp:rsid wsp:val=&quot;005A2454&quot;/&gt;&lt;wsp:rsid wsp:val=&quot;005A25ED&quot;/&gt;&lt;wsp:rsid wsp:val=&quot;005A27A8&quot;/&gt;&lt;wsp:rsid wsp:val=&quot;005A2A9B&quot;/&gt;&lt;wsp:rsid wsp:val=&quot;005A3C4D&quot;/&gt;&lt;wsp:rsid wsp:val=&quot;005A3CCD&quot;/&gt;&lt;wsp:rsid wsp:val=&quot;005A3FE0&quot;/&gt;&lt;wsp:rsid wsp:val=&quot;005A40A1&quot;/&gt;&lt;wsp:rsid wsp:val=&quot;005A445E&quot;/&gt;&lt;wsp:rsid wsp:val=&quot;005A466D&quot;/&gt;&lt;wsp:rsid wsp:val=&quot;005A4A78&quot;/&gt;&lt;wsp:rsid wsp:val=&quot;005A684B&quot;/&gt;&lt;wsp:rsid wsp:val=&quot;005A6AB6&quot;/&gt;&lt;wsp:rsid wsp:val=&quot;005A6AD0&quot;/&gt;&lt;wsp:rsid wsp:val=&quot;005B05C2&quot;/&gt;&lt;wsp:rsid wsp:val=&quot;005B0FD6&quot;/&gt;&lt;wsp:rsid wsp:val=&quot;005B15C2&quot;/&gt;&lt;wsp:rsid wsp:val=&quot;005B1CB0&quot;/&gt;&lt;wsp:rsid wsp:val=&quot;005B25EB&quot;/&gt;&lt;wsp:rsid wsp:val=&quot;005B3056&quot;/&gt;&lt;wsp:rsid wsp:val=&quot;005B3177&quot;/&gt;&lt;wsp:rsid wsp:val=&quot;005B3608&quot;/&gt;&lt;wsp:rsid wsp:val=&quot;005B3D2B&quot;/&gt;&lt;wsp:rsid wsp:val=&quot;005B49EE&quot;/&gt;&lt;wsp:rsid wsp:val=&quot;005B49FF&quot;/&gt;&lt;wsp:rsid wsp:val=&quot;005B622A&quot;/&gt;&lt;wsp:rsid wsp:val=&quot;005B6C6F&quot;/&gt;&lt;wsp:rsid wsp:val=&quot;005B6D12&quot;/&gt;&lt;wsp:rsid wsp:val=&quot;005B6F0C&quot;/&gt;&lt;wsp:rsid wsp:val=&quot;005B6F7D&quot;/&gt;&lt;wsp:rsid wsp:val=&quot;005B7063&quot;/&gt;&lt;wsp:rsid wsp:val=&quot;005B7577&quot;/&gt;&lt;wsp:rsid wsp:val=&quot;005B7CF7&quot;/&gt;&lt;wsp:rsid wsp:val=&quot;005B7FE3&quot;/&gt;&lt;wsp:rsid wsp:val=&quot;005C0023&quot;/&gt;&lt;wsp:rsid wsp:val=&quot;005C01B0&quot;/&gt;&lt;wsp:rsid wsp:val=&quot;005C0348&quot;/&gt;&lt;wsp:rsid wsp:val=&quot;005C0ACD&quot;/&gt;&lt;wsp:rsid wsp:val=&quot;005C0FCA&quot;/&gt;&lt;wsp:rsid wsp:val=&quot;005C107E&quot;/&gt;&lt;wsp:rsid wsp:val=&quot;005C20D4&quot;/&gt;&lt;wsp:rsid wsp:val=&quot;005C2330&quot;/&gt;&lt;wsp:rsid wsp:val=&quot;005C2346&quot;/&gt;&lt;wsp:rsid wsp:val=&quot;005C25A5&quot;/&gt;&lt;wsp:rsid wsp:val=&quot;005C319B&quot;/&gt;&lt;wsp:rsid wsp:val=&quot;005C44DB&quot;/&gt;&lt;wsp:rsid wsp:val=&quot;005C4878&quot;/&gt;&lt;wsp:rsid wsp:val=&quot;005C49B0&quot;/&gt;&lt;wsp:rsid wsp:val=&quot;005C4B21&quot;/&gt;&lt;wsp:rsid wsp:val=&quot;005C5490&quot;/&gt;&lt;wsp:rsid wsp:val=&quot;005C66F0&quot;/&gt;&lt;wsp:rsid wsp:val=&quot;005C6A88&quot;/&gt;&lt;wsp:rsid wsp:val=&quot;005C6B9F&quot;/&gt;&lt;wsp:rsid wsp:val=&quot;005C6DB1&quot;/&gt;&lt;wsp:rsid wsp:val=&quot;005C6F2D&quot;/&gt;&lt;wsp:rsid wsp:val=&quot;005C7286&quot;/&gt;&lt;wsp:rsid wsp:val=&quot;005C7386&quot;/&gt;&lt;wsp:rsid wsp:val=&quot;005C7699&quot;/&gt;&lt;wsp:rsid wsp:val=&quot;005C7F18&quot;/&gt;&lt;wsp:rsid wsp:val=&quot;005D01DA&quot;/&gt;&lt;wsp:rsid wsp:val=&quot;005D0381&quot;/&gt;&lt;wsp:rsid wsp:val=&quot;005D0696&quot;/&gt;&lt;wsp:rsid wsp:val=&quot;005D124A&quot;/&gt;&lt;wsp:rsid wsp:val=&quot;005D1CF3&quot;/&gt;&lt;wsp:rsid wsp:val=&quot;005D2A61&quot;/&gt;&lt;wsp:rsid wsp:val=&quot;005D2B9B&quot;/&gt;&lt;wsp:rsid wsp:val=&quot;005D4498&quot;/&gt;&lt;wsp:rsid wsp:val=&quot;005D59BB&quot;/&gt;&lt;wsp:rsid wsp:val=&quot;005D6542&quot;/&gt;&lt;wsp:rsid wsp:val=&quot;005D6CA2&quot;/&gt;&lt;wsp:rsid wsp:val=&quot;005D725D&quot;/&gt;&lt;wsp:rsid wsp:val=&quot;005D7343&quot;/&gt;&lt;wsp:rsid wsp:val=&quot;005D77CF&quot;/&gt;&lt;wsp:rsid wsp:val=&quot;005D7BD2&quot;/&gt;&lt;wsp:rsid wsp:val=&quot;005D7CC0&quot;/&gt;&lt;wsp:rsid wsp:val=&quot;005E0377&quot;/&gt;&lt;wsp:rsid wsp:val=&quot;005E0BE1&quot;/&gt;&lt;wsp:rsid wsp:val=&quot;005E1048&quot;/&gt;&lt;wsp:rsid wsp:val=&quot;005E1460&quot;/&gt;&lt;wsp:rsid wsp:val=&quot;005E1C81&quot;/&gt;&lt;wsp:rsid wsp:val=&quot;005E1CB2&quot;/&gt;&lt;wsp:rsid wsp:val=&quot;005E1D8E&quot;/&gt;&lt;wsp:rsid wsp:val=&quot;005E2050&quot;/&gt;&lt;wsp:rsid wsp:val=&quot;005E4410&quot;/&gt;&lt;wsp:rsid wsp:val=&quot;005E4829&quot;/&gt;&lt;wsp:rsid wsp:val=&quot;005E58A0&quot;/&gt;&lt;wsp:rsid wsp:val=&quot;005E5965&quot;/&gt;&lt;wsp:rsid wsp:val=&quot;005E5E8F&quot;/&gt;&lt;wsp:rsid wsp:val=&quot;005E633B&quot;/&gt;&lt;wsp:rsid wsp:val=&quot;005E6667&quot;/&gt;&lt;wsp:rsid wsp:val=&quot;005E690A&quot;/&gt;&lt;wsp:rsid wsp:val=&quot;005E6A78&quot;/&gt;&lt;wsp:rsid wsp:val=&quot;005E7836&quot;/&gt;&lt;wsp:rsid wsp:val=&quot;005E7C59&quot;/&gt;&lt;wsp:rsid wsp:val=&quot;005F04DA&quot;/&gt;&lt;wsp:rsid wsp:val=&quot;005F0514&quot;/&gt;&lt;wsp:rsid wsp:val=&quot;005F14B2&quot;/&gt;&lt;wsp:rsid wsp:val=&quot;005F1E65&quot;/&gt;&lt;wsp:rsid wsp:val=&quot;005F202B&quot;/&gt;&lt;wsp:rsid wsp:val=&quot;005F2943&quot;/&gt;&lt;wsp:rsid wsp:val=&quot;005F2BE1&quot;/&gt;&lt;wsp:rsid wsp:val=&quot;005F2EF2&quot;/&gt;&lt;wsp:rsid wsp:val=&quot;005F36F4&quot;/&gt;&lt;wsp:rsid wsp:val=&quot;005F3B0A&quot;/&gt;&lt;wsp:rsid wsp:val=&quot;005F3D66&quot;/&gt;&lt;wsp:rsid wsp:val=&quot;005F3E41&quot;/&gt;&lt;wsp:rsid wsp:val=&quot;005F4973&quot;/&gt;&lt;wsp:rsid wsp:val=&quot;005F4DAF&quot;/&gt;&lt;wsp:rsid wsp:val=&quot;005F5A62&quot;/&gt;&lt;wsp:rsid wsp:val=&quot;005F5A68&quot;/&gt;&lt;wsp:rsid wsp:val=&quot;005F6B1E&quot;/&gt;&lt;wsp:rsid wsp:val=&quot;005F6D91&quot;/&gt;&lt;wsp:rsid wsp:val=&quot;005F6E26&quot;/&gt;&lt;wsp:rsid wsp:val=&quot;005F7FDC&quot;/&gt;&lt;wsp:rsid wsp:val=&quot;006010A4&quot;/&gt;&lt;wsp:rsid wsp:val=&quot;0060123B&quot;/&gt;&lt;wsp:rsid wsp:val=&quot;006017AE&quot;/&gt;&lt;wsp:rsid wsp:val=&quot;00601BDC&quot;/&gt;&lt;wsp:rsid wsp:val=&quot;00602E3A&quot;/&gt;&lt;wsp:rsid wsp:val=&quot;00603302&quot;/&gt;&lt;wsp:rsid wsp:val=&quot;006034A7&quot;/&gt;&lt;wsp:rsid wsp:val=&quot;00603F0A&quot;/&gt;&lt;wsp:rsid wsp:val=&quot;00604275&quot;/&gt;&lt;wsp:rsid wsp:val=&quot;00604580&quot;/&gt;&lt;wsp:rsid wsp:val=&quot;00604847&quot;/&gt;&lt;wsp:rsid wsp:val=&quot;00604D12&quot;/&gt;&lt;wsp:rsid wsp:val=&quot;006054DE&quot;/&gt;&lt;wsp:rsid wsp:val=&quot;00606669&quot;/&gt;&lt;wsp:rsid wsp:val=&quot;00606DD8&quot;/&gt;&lt;wsp:rsid wsp:val=&quot;0060712C&quot;/&gt;&lt;wsp:rsid wsp:val=&quot;00607AAD&quot;/&gt;&lt;wsp:rsid wsp:val=&quot;00607B9B&quot;/&gt;&lt;wsp:rsid wsp:val=&quot;00607C77&quot;/&gt;&lt;wsp:rsid wsp:val=&quot;00607D29&quot;/&gt;&lt;wsp:rsid wsp:val=&quot;00610135&quot;/&gt;&lt;wsp:rsid wsp:val=&quot;006109B3&quot;/&gt;&lt;wsp:rsid wsp:val=&quot;00610AE7&quot;/&gt;&lt;wsp:rsid wsp:val=&quot;00611234&quot;/&gt;&lt;wsp:rsid wsp:val=&quot;0061127B&quot;/&gt;&lt;wsp:rsid wsp:val=&quot;0061131E&quot;/&gt;&lt;wsp:rsid wsp:val=&quot;0061155D&quot;/&gt;&lt;wsp:rsid wsp:val=&quot;00612298&quot;/&gt;&lt;wsp:rsid wsp:val=&quot;0061247F&quot;/&gt;&lt;wsp:rsid wsp:val=&quot;00612863&quot;/&gt;&lt;wsp:rsid wsp:val=&quot;00612932&quot;/&gt;&lt;wsp:rsid wsp:val=&quot;006134E7&quot;/&gt;&lt;wsp:rsid wsp:val=&quot;00613D72&quot;/&gt;&lt;wsp:rsid wsp:val=&quot;0061448A&quot;/&gt;&lt;wsp:rsid wsp:val=&quot;0061502F&quot;/&gt;&lt;wsp:rsid wsp:val=&quot;0061557A&quot;/&gt;&lt;wsp:rsid wsp:val=&quot;0061574F&quot;/&gt;&lt;wsp:rsid wsp:val=&quot;006159E4&quot;/&gt;&lt;wsp:rsid wsp:val=&quot;00616366&quot;/&gt;&lt;wsp:rsid wsp:val=&quot;00617162&quot;/&gt;&lt;wsp:rsid wsp:val=&quot;00617417&quot;/&gt;&lt;wsp:rsid wsp:val=&quot;006177D1&quot;/&gt;&lt;wsp:rsid wsp:val=&quot;00617861&quot;/&gt;&lt;wsp:rsid wsp:val=&quot;00617F25&quot;/&gt;&lt;wsp:rsid wsp:val=&quot;0062093A&quot;/&gt;&lt;wsp:rsid wsp:val=&quot;00621C92&quot;/&gt;&lt;wsp:rsid wsp:val=&quot;0062322C&quot;/&gt;&lt;wsp:rsid wsp:val=&quot;00625640&quot;/&gt;&lt;wsp:rsid wsp:val=&quot;00626A56&quot;/&gt;&lt;wsp:rsid wsp:val=&quot;00626C0D&quot;/&gt;&lt;wsp:rsid wsp:val=&quot;00627034&quot;/&gt;&lt;wsp:rsid wsp:val=&quot;00627285&quot;/&gt;&lt;wsp:rsid wsp:val=&quot;00627325&quot;/&gt;&lt;wsp:rsid wsp:val=&quot;006274B4&quot;/&gt;&lt;wsp:rsid wsp:val=&quot;0062751C&quot;/&gt;&lt;wsp:rsid wsp:val=&quot;006276A9&quot;/&gt;&lt;wsp:rsid wsp:val=&quot;006277E2&quot;/&gt;&lt;wsp:rsid wsp:val=&quot;006304D6&quot;/&gt;&lt;wsp:rsid wsp:val=&quot;00630A2F&quot;/&gt;&lt;wsp:rsid wsp:val=&quot;00630A8B&quot;/&gt;&lt;wsp:rsid wsp:val=&quot;00630EE3&quot;/&gt;&lt;wsp:rsid wsp:val=&quot;00630FD3&quot;/&gt;&lt;wsp:rsid wsp:val=&quot;0063161E&quot;/&gt;&lt;wsp:rsid wsp:val=&quot;00631C31&quot;/&gt;&lt;wsp:rsid wsp:val=&quot;0063224E&quot;/&gt;&lt;wsp:rsid wsp:val=&quot;006327B4&quot;/&gt;&lt;wsp:rsid wsp:val=&quot;00632E8A&quot;/&gt;&lt;wsp:rsid wsp:val=&quot;006331FF&quot;/&gt;&lt;wsp:rsid wsp:val=&quot;00633CB5&quot;/&gt;&lt;wsp:rsid wsp:val=&quot;00634B66&quot;/&gt;&lt;wsp:rsid wsp:val=&quot;00634BD4&quot;/&gt;&lt;wsp:rsid wsp:val=&quot;0063525A&quot;/&gt;&lt;wsp:rsid wsp:val=&quot;00635496&quot;/&gt;&lt;wsp:rsid wsp:val=&quot;00635498&quot;/&gt;&lt;wsp:rsid wsp:val=&quot;006358BA&quot;/&gt;&lt;wsp:rsid wsp:val=&quot;006358D6&quot;/&gt;&lt;wsp:rsid wsp:val=&quot;006358FE&quot;/&gt;&lt;wsp:rsid wsp:val=&quot;006365C0&quot;/&gt;&lt;wsp:rsid wsp:val=&quot;006368D3&quot;/&gt;&lt;wsp:rsid wsp:val=&quot;00637A9A&quot;/&gt;&lt;wsp:rsid wsp:val=&quot;006405FA&quot;/&gt;&lt;wsp:rsid wsp:val=&quot;00640DFF&quot;/&gt;&lt;wsp:rsid wsp:val=&quot;00641BD1&quot;/&gt;&lt;wsp:rsid wsp:val=&quot;00642066&quot;/&gt;&lt;wsp:rsid wsp:val=&quot;006424E5&quot;/&gt;&lt;wsp:rsid wsp:val=&quot;00642D04&quot;/&gt;&lt;wsp:rsid wsp:val=&quot;006430DD&quot;/&gt;&lt;wsp:rsid wsp:val=&quot;006437E7&quot;/&gt;&lt;wsp:rsid wsp:val=&quot;00643828&quot;/&gt;&lt;wsp:rsid wsp:val=&quot;00643FC5&quot;/&gt;&lt;wsp:rsid wsp:val=&quot;00644570&quot;/&gt;&lt;wsp:rsid wsp:val=&quot;006446A5&quot;/&gt;&lt;wsp:rsid wsp:val=&quot;00644AE7&quot;/&gt;&lt;wsp:rsid wsp:val=&quot;00644BD6&quot;/&gt;&lt;wsp:rsid wsp:val=&quot;00644E96&quot;/&gt;&lt;wsp:rsid wsp:val=&quot;0064558D&quot;/&gt;&lt;wsp:rsid wsp:val=&quot;006459F8&quot;/&gt;&lt;wsp:rsid wsp:val=&quot;00645DE7&quot;/&gt;&lt;wsp:rsid wsp:val=&quot;00646925&quot;/&gt;&lt;wsp:rsid wsp:val=&quot;0064709E&quot;/&gt;&lt;wsp:rsid wsp:val=&quot;00647397&quot;/&gt;&lt;wsp:rsid wsp:val=&quot;006478F4&quot;/&gt;&lt;wsp:rsid wsp:val=&quot;00647AF3&quot;/&gt;&lt;wsp:rsid wsp:val=&quot;00647CAE&quot;/&gt;&lt;wsp:rsid wsp:val=&quot;00647F93&quot;/&gt;&lt;wsp:rsid wsp:val=&quot;00650481&quot;/&gt;&lt;wsp:rsid wsp:val=&quot;00650700&quot;/&gt;&lt;wsp:rsid wsp:val=&quot;00650995&quot;/&gt;&lt;wsp:rsid wsp:val=&quot;00651140&quot;/&gt;&lt;wsp:rsid wsp:val=&quot;00651465&quot;/&gt;&lt;wsp:rsid wsp:val=&quot;00651625&quot;/&gt;&lt;wsp:rsid wsp:val=&quot;006520CC&quot;/&gt;&lt;wsp:rsid wsp:val=&quot;006523F3&quot;/&gt;&lt;wsp:rsid wsp:val=&quot;00652C94&quot;/&gt;&lt;wsp:rsid wsp:val=&quot;00653279&quot;/&gt;&lt;wsp:rsid wsp:val=&quot;006533F5&quot;/&gt;&lt;wsp:rsid wsp:val=&quot;00653D22&quot;/&gt;&lt;wsp:rsid wsp:val=&quot;006550A4&quot;/&gt;&lt;wsp:rsid wsp:val=&quot;006551B4&quot;/&gt;&lt;wsp:rsid wsp:val=&quot;006554D4&quot;/&gt;&lt;wsp:rsid wsp:val=&quot;0065569B&quot;/&gt;&lt;wsp:rsid wsp:val=&quot;00656666&quot;/&gt;&lt;wsp:rsid wsp:val=&quot;0065692A&quot;/&gt;&lt;wsp:rsid wsp:val=&quot;00656B90&quot;/&gt;&lt;wsp:rsid wsp:val=&quot;006570AD&quot;/&gt;&lt;wsp:rsid wsp:val=&quot;00657B8D&quot;/&gt;&lt;wsp:rsid wsp:val=&quot;00660409&quot;/&gt;&lt;wsp:rsid wsp:val=&quot;006605A6&quot;/&gt;&lt;wsp:rsid wsp:val=&quot;00660948&quot;/&gt;&lt;wsp:rsid wsp:val=&quot;00661E43&quot;/&gt;&lt;wsp:rsid wsp:val=&quot;00661EFA&quot;/&gt;&lt;wsp:rsid wsp:val=&quot;00662326&quot;/&gt;&lt;wsp:rsid wsp:val=&quot;00662717&quot;/&gt;&lt;wsp:rsid wsp:val=&quot;006630AB&quot;/&gt;&lt;wsp:rsid wsp:val=&quot;006632B0&quot;/&gt;&lt;wsp:rsid wsp:val=&quot;006635E2&quot;/&gt;&lt;wsp:rsid wsp:val=&quot;006639B9&quot;/&gt;&lt;wsp:rsid wsp:val=&quot;00664234&quot;/&gt;&lt;wsp:rsid wsp:val=&quot;00664591&quot;/&gt;&lt;wsp:rsid wsp:val=&quot;00664901&quot;/&gt;&lt;wsp:rsid wsp:val=&quot;00664EAD&quot;/&gt;&lt;wsp:rsid wsp:val=&quot;00664F0E&quot;/&gt;&lt;wsp:rsid wsp:val=&quot;00666169&quot;/&gt;&lt;wsp:rsid wsp:val=&quot;0066656D&quot;/&gt;&lt;wsp:rsid wsp:val=&quot;00666A8C&quot;/&gt;&lt;wsp:rsid wsp:val=&quot;0066739D&quot;/&gt;&lt;wsp:rsid wsp:val=&quot;0066745C&quot;/&gt;&lt;wsp:rsid wsp:val=&quot;00667A83&quot;/&gt;&lt;wsp:rsid wsp:val=&quot;00670478&quot;/&gt;&lt;wsp:rsid wsp:val=&quot;00670676&quot;/&gt;&lt;wsp:rsid wsp:val=&quot;00670FB7&quot;/&gt;&lt;wsp:rsid wsp:val=&quot;006721E7&quot;/&gt;&lt;wsp:rsid wsp:val=&quot;006728A8&quot;/&gt;&lt;wsp:rsid wsp:val=&quot;00673291&quot;/&gt;&lt;wsp:rsid wsp:val=&quot;00673482&quot;/&gt;&lt;wsp:rsid wsp:val=&quot;006740EF&quot;/&gt;&lt;wsp:rsid wsp:val=&quot;00674706&quot;/&gt;&lt;wsp:rsid wsp:val=&quot;006750FA&quot;/&gt;&lt;wsp:rsid wsp:val=&quot;006755C2&quot;/&gt;&lt;wsp:rsid wsp:val=&quot;00675884&quot;/&gt;&lt;wsp:rsid wsp:val=&quot;00675BE2&quot;/&gt;&lt;wsp:rsid wsp:val=&quot;00675C27&quot;/&gt;&lt;wsp:rsid wsp:val=&quot;00675D3C&quot;/&gt;&lt;wsp:rsid wsp:val=&quot;00675F92&quot;/&gt;&lt;wsp:rsid wsp:val=&quot;0067691F&quot;/&gt;&lt;wsp:rsid wsp:val=&quot;00676D3B&quot;/&gt;&lt;wsp:rsid wsp:val=&quot;006772B6&quot;/&gt;&lt;wsp:rsid wsp:val=&quot;00677371&quot;/&gt;&lt;wsp:rsid wsp:val=&quot;0067751B&quot;/&gt;&lt;wsp:rsid wsp:val=&quot;0067772D&quot;/&gt;&lt;wsp:rsid wsp:val=&quot;006804F6&quot;/&gt;&lt;wsp:rsid wsp:val=&quot;00680ACD&quot;/&gt;&lt;wsp:rsid wsp:val=&quot;00680C3B&quot;/&gt;&lt;wsp:rsid wsp:val=&quot;00681288&quot;/&gt;&lt;wsp:rsid wsp:val=&quot;00681722&quot;/&gt;&lt;wsp:rsid wsp:val=&quot;00681CA6&quot;/&gt;&lt;wsp:rsid wsp:val=&quot;00681D01&quot;/&gt;&lt;wsp:rsid wsp:val=&quot;00681F73&quot;/&gt;&lt;wsp:rsid wsp:val=&quot;00681F76&quot;/&gt;&lt;wsp:rsid wsp:val=&quot;00682042&quot;/&gt;&lt;wsp:rsid wsp:val=&quot;00682623&quot;/&gt;&lt;wsp:rsid wsp:val=&quot;00682A8F&quot;/&gt;&lt;wsp:rsid wsp:val=&quot;00682C84&quot;/&gt;&lt;wsp:rsid wsp:val=&quot;006830FA&quot;/&gt;&lt;wsp:rsid wsp:val=&quot;00683FFC&quot;/&gt;&lt;wsp:rsid wsp:val=&quot;006841BE&quot;/&gt;&lt;wsp:rsid wsp:val=&quot;00684427&quot;/&gt;&lt;wsp:rsid wsp:val=&quot;00684908&quot;/&gt;&lt;wsp:rsid wsp:val=&quot;00685535&quot;/&gt;&lt;wsp:rsid wsp:val=&quot;00685CF7&quot;/&gt;&lt;wsp:rsid wsp:val=&quot;00685D13&quot;/&gt;&lt;wsp:rsid wsp:val=&quot;00686188&quot;/&gt;&lt;wsp:rsid wsp:val=&quot;00686293&quot;/&gt;&lt;wsp:rsid wsp:val=&quot;006864B7&quot;/&gt;&lt;wsp:rsid wsp:val=&quot;00686B9E&quot;/&gt;&lt;wsp:rsid wsp:val=&quot;00686F49&quot;/&gt;&lt;wsp:rsid wsp:val=&quot;00687066&quot;/&gt;&lt;wsp:rsid wsp:val=&quot;006876C7&quot;/&gt;&lt;wsp:rsid wsp:val=&quot;006878F3&quot;/&gt;&lt;wsp:rsid wsp:val=&quot;0068794C&quot;/&gt;&lt;wsp:rsid wsp:val=&quot;00690388&quot;/&gt;&lt;wsp:rsid wsp:val=&quot;00690875&quot;/&gt;&lt;wsp:rsid wsp:val=&quot;0069095D&quot;/&gt;&lt;wsp:rsid wsp:val=&quot;00690B50&quot;/&gt;&lt;wsp:rsid wsp:val=&quot;00690BA3&quot;/&gt;&lt;wsp:rsid wsp:val=&quot;0069121E&quot;/&gt;&lt;wsp:rsid wsp:val=&quot;00691346&quot;/&gt;&lt;wsp:rsid wsp:val=&quot;00691BD5&quot;/&gt;&lt;wsp:rsid wsp:val=&quot;00691CEC&quot;/&gt;&lt;wsp:rsid wsp:val=&quot;006920DB&quot;/&gt;&lt;wsp:rsid wsp:val=&quot;006926BC&quot;/&gt;&lt;wsp:rsid wsp:val=&quot;006930A3&quot;/&gt;&lt;wsp:rsid wsp:val=&quot;006933C9&quot;/&gt;&lt;wsp:rsid wsp:val=&quot;0069348D&quot;/&gt;&lt;wsp:rsid wsp:val=&quot;00693DA2&quot;/&gt;&lt;wsp:rsid wsp:val=&quot;0069446A&quot;/&gt;&lt;wsp:rsid wsp:val=&quot;00694D5D&quot;/&gt;&lt;wsp:rsid wsp:val=&quot;00694DA3&quot;/&gt;&lt;wsp:rsid wsp:val=&quot;00694E59&quot;/&gt;&lt;wsp:rsid wsp:val=&quot;006954DD&quot;/&gt;&lt;wsp:rsid wsp:val=&quot;006955A5&quot;/&gt;&lt;wsp:rsid wsp:val=&quot;00696BBC&quot;/&gt;&lt;wsp:rsid wsp:val=&quot;00696F88&quot;/&gt;&lt;wsp:rsid wsp:val=&quot;0069733E&quot;/&gt;&lt;wsp:rsid wsp:val=&quot;00697375&quot;/&gt;&lt;wsp:rsid wsp:val=&quot;006973E5&quot;/&gt;&lt;wsp:rsid wsp:val=&quot;006977CC&quot;/&gt;&lt;wsp:rsid wsp:val=&quot;006A0958&quot;/&gt;&lt;wsp:rsid wsp:val=&quot;006A0D06&quot;/&gt;&lt;wsp:rsid wsp:val=&quot;006A1830&quot;/&gt;&lt;wsp:rsid wsp:val=&quot;006A3056&quot;/&gt;&lt;wsp:rsid wsp:val=&quot;006A35BD&quot;/&gt;&lt;wsp:rsid wsp:val=&quot;006A3660&quot;/&gt;&lt;wsp:rsid wsp:val=&quot;006A369C&quot;/&gt;&lt;wsp:rsid wsp:val=&quot;006A372F&quot;/&gt;&lt;wsp:rsid wsp:val=&quot;006A3874&quot;/&gt;&lt;wsp:rsid wsp:val=&quot;006A395C&quot;/&gt;&lt;wsp:rsid wsp:val=&quot;006A46A7&quot;/&gt;&lt;wsp:rsid wsp:val=&quot;006A4A4E&quot;/&gt;&lt;wsp:rsid wsp:val=&quot;006A5591&quot;/&gt;&lt;wsp:rsid wsp:val=&quot;006A5C86&quot;/&gt;&lt;wsp:rsid wsp:val=&quot;006A60DA&quot;/&gt;&lt;wsp:rsid wsp:val=&quot;006A657D&quot;/&gt;&lt;wsp:rsid wsp:val=&quot;006A7836&quot;/&gt;&lt;wsp:rsid wsp:val=&quot;006A79A6&quot;/&gt;&lt;wsp:rsid wsp:val=&quot;006B06D5&quot;/&gt;&lt;wsp:rsid wsp:val=&quot;006B1A12&quot;/&gt;&lt;wsp:rsid wsp:val=&quot;006B1CCC&quot;/&gt;&lt;wsp:rsid wsp:val=&quot;006B1FBC&quot;/&gt;&lt;wsp:rsid wsp:val=&quot;006B2649&quot;/&gt;&lt;wsp:rsid wsp:val=&quot;006B264B&quot;/&gt;&lt;wsp:rsid wsp:val=&quot;006B2E26&quot;/&gt;&lt;wsp:rsid wsp:val=&quot;006B3348&quot;/&gt;&lt;wsp:rsid wsp:val=&quot;006B34BA&quot;/&gt;&lt;wsp:rsid wsp:val=&quot;006B35C6&quot;/&gt;&lt;wsp:rsid wsp:val=&quot;006B3728&quot;/&gt;&lt;wsp:rsid wsp:val=&quot;006B3AAD&quot;/&gt;&lt;wsp:rsid wsp:val=&quot;006B400B&quot;/&gt;&lt;wsp:rsid wsp:val=&quot;006B43EE&quot;/&gt;&lt;wsp:rsid wsp:val=&quot;006B4C45&quot;/&gt;&lt;wsp:rsid wsp:val=&quot;006B4F60&quot;/&gt;&lt;wsp:rsid wsp:val=&quot;006B53B5&quot;/&gt;&lt;wsp:rsid wsp:val=&quot;006B5BDC&quot;/&gt;&lt;wsp:rsid wsp:val=&quot;006B5E26&quot;/&gt;&lt;wsp:rsid wsp:val=&quot;006B65E5&quot;/&gt;&lt;wsp:rsid wsp:val=&quot;006B69EA&quot;/&gt;&lt;wsp:rsid wsp:val=&quot;006B6B17&quot;/&gt;&lt;wsp:rsid wsp:val=&quot;006B6D40&quot;/&gt;&lt;wsp:rsid wsp:val=&quot;006B7602&quot;/&gt;&lt;wsp:rsid wsp:val=&quot;006B77EA&quot;/&gt;&lt;wsp:rsid wsp:val=&quot;006C146A&quot;/&gt;&lt;wsp:rsid wsp:val=&quot;006C1FA5&quot;/&gt;&lt;wsp:rsid wsp:val=&quot;006C2513&quot;/&gt;&lt;wsp:rsid wsp:val=&quot;006C252A&quot;/&gt;&lt;wsp:rsid wsp:val=&quot;006C2711&quot;/&gt;&lt;wsp:rsid wsp:val=&quot;006C2B8C&quot;/&gt;&lt;wsp:rsid wsp:val=&quot;006C316D&quot;/&gt;&lt;wsp:rsid wsp:val=&quot;006C3252&quot;/&gt;&lt;wsp:rsid wsp:val=&quot;006C3804&quot;/&gt;&lt;wsp:rsid wsp:val=&quot;006C38D9&quot;/&gt;&lt;wsp:rsid wsp:val=&quot;006C3E81&quot;/&gt;&lt;wsp:rsid wsp:val=&quot;006C3F0A&quot;/&gt;&lt;wsp:rsid wsp:val=&quot;006C43FA&quot;/&gt;&lt;wsp:rsid wsp:val=&quot;006C5272&quot;/&gt;&lt;wsp:rsid wsp:val=&quot;006C53AF&quot;/&gt;&lt;wsp:rsid wsp:val=&quot;006C544C&quot;/&gt;&lt;wsp:rsid wsp:val=&quot;006C5695&quot;/&gt;&lt;wsp:rsid wsp:val=&quot;006C59F3&quot;/&gt;&lt;wsp:rsid wsp:val=&quot;006C5F53&quot;/&gt;&lt;wsp:rsid wsp:val=&quot;006C6251&quot;/&gt;&lt;wsp:rsid wsp:val=&quot;006C64E5&quot;/&gt;&lt;wsp:rsid wsp:val=&quot;006C69F1&quot;/&gt;&lt;wsp:rsid wsp:val=&quot;006C6AD9&quot;/&gt;&lt;wsp:rsid wsp:val=&quot;006C6D75&quot;/&gt;&lt;wsp:rsid wsp:val=&quot;006C70F4&quot;/&gt;&lt;wsp:rsid wsp:val=&quot;006C7169&quot;/&gt;&lt;wsp:rsid wsp:val=&quot;006C7C26&quot;/&gt;&lt;wsp:rsid wsp:val=&quot;006D05A3&quot;/&gt;&lt;wsp:rsid wsp:val=&quot;006D069E&quot;/&gt;&lt;wsp:rsid wsp:val=&quot;006D0932&quot;/&gt;&lt;wsp:rsid wsp:val=&quot;006D09DC&quot;/&gt;&lt;wsp:rsid wsp:val=&quot;006D0B73&quot;/&gt;&lt;wsp:rsid wsp:val=&quot;006D0DAB&quot;/&gt;&lt;wsp:rsid wsp:val=&quot;006D135E&quot;/&gt;&lt;wsp:rsid wsp:val=&quot;006D1AB2&quot;/&gt;&lt;wsp:rsid wsp:val=&quot;006D1B4F&quot;/&gt;&lt;wsp:rsid wsp:val=&quot;006D239C&quot;/&gt;&lt;wsp:rsid wsp:val=&quot;006D25C7&quot;/&gt;&lt;wsp:rsid wsp:val=&quot;006D30E3&quot;/&gt;&lt;wsp:rsid wsp:val=&quot;006D31C3&quot;/&gt;&lt;wsp:rsid wsp:val=&quot;006D408E&quot;/&gt;&lt;wsp:rsid wsp:val=&quot;006D4B3A&quot;/&gt;&lt;wsp:rsid wsp:val=&quot;006D5150&quot;/&gt;&lt;wsp:rsid wsp:val=&quot;006D53D3&quot;/&gt;&lt;wsp:rsid wsp:val=&quot;006D5878&quot;/&gt;&lt;wsp:rsid wsp:val=&quot;006D629E&quot;/&gt;&lt;wsp:rsid wsp:val=&quot;006D69F9&quot;/&gt;&lt;wsp:rsid wsp:val=&quot;006D6BB9&quot;/&gt;&lt;wsp:rsid wsp:val=&quot;006D7219&quot;/&gt;&lt;wsp:rsid wsp:val=&quot;006D7D9F&quot;/&gt;&lt;wsp:rsid wsp:val=&quot;006E09A8&quot;/&gt;&lt;wsp:rsid wsp:val=&quot;006E0CC1&quot;/&gt;&lt;wsp:rsid wsp:val=&quot;006E0F17&quot;/&gt;&lt;wsp:rsid wsp:val=&quot;006E159E&quot;/&gt;&lt;wsp:rsid wsp:val=&quot;006E3162&quot;/&gt;&lt;wsp:rsid wsp:val=&quot;006E3403&quot;/&gt;&lt;wsp:rsid wsp:val=&quot;006E3408&quot;/&gt;&lt;wsp:rsid wsp:val=&quot;006E399B&quot;/&gt;&lt;wsp:rsid wsp:val=&quot;006E3A57&quot;/&gt;&lt;wsp:rsid wsp:val=&quot;006E4047&quot;/&gt;&lt;wsp:rsid wsp:val=&quot;006E4254&quot;/&gt;&lt;wsp:rsid wsp:val=&quot;006E4999&quot;/&gt;&lt;wsp:rsid wsp:val=&quot;006E54E1&quot;/&gt;&lt;wsp:rsid wsp:val=&quot;006E5C1E&quot;/&gt;&lt;wsp:rsid wsp:val=&quot;006E662D&quot;/&gt;&lt;wsp:rsid wsp:val=&quot;006E6697&quot;/&gt;&lt;wsp:rsid wsp:val=&quot;006E6C23&quot;/&gt;&lt;wsp:rsid wsp:val=&quot;006E72D4&quot;/&gt;&lt;wsp:rsid wsp:val=&quot;006E73BD&quot;/&gt;&lt;wsp:rsid wsp:val=&quot;006E7F17&quot;/&gt;&lt;wsp:rsid wsp:val=&quot;006F030F&quot;/&gt;&lt;wsp:rsid wsp:val=&quot;006F0AB3&quot;/&gt;&lt;wsp:rsid wsp:val=&quot;006F1381&quot;/&gt;&lt;wsp:rsid wsp:val=&quot;006F13D8&quot;/&gt;&lt;wsp:rsid wsp:val=&quot;006F158E&quot;/&gt;&lt;wsp:rsid wsp:val=&quot;006F1D3C&quot;/&gt;&lt;wsp:rsid wsp:val=&quot;006F1DA9&quot;/&gt;&lt;wsp:rsid wsp:val=&quot;006F2110&quot;/&gt;&lt;wsp:rsid wsp:val=&quot;006F21D4&quot;/&gt;&lt;wsp:rsid wsp:val=&quot;006F2884&quot;/&gt;&lt;wsp:rsid wsp:val=&quot;006F2E00&quot;/&gt;&lt;wsp:rsid wsp:val=&quot;006F38FF&quot;/&gt;&lt;wsp:rsid wsp:val=&quot;006F3A6F&quot;/&gt;&lt;wsp:rsid wsp:val=&quot;006F3C82&quot;/&gt;&lt;wsp:rsid wsp:val=&quot;006F4319&quot;/&gt;&lt;wsp:rsid wsp:val=&quot;006F453D&quot;/&gt;&lt;wsp:rsid wsp:val=&quot;006F493D&quot;/&gt;&lt;wsp:rsid wsp:val=&quot;006F4D6A&quot;/&gt;&lt;wsp:rsid wsp:val=&quot;006F5191&quot;/&gt;&lt;wsp:rsid wsp:val=&quot;006F5576&quot;/&gt;&lt;wsp:rsid wsp:val=&quot;006F55EC&quot;/&gt;&lt;wsp:rsid wsp:val=&quot;006F61FC&quot;/&gt;&lt;wsp:rsid wsp:val=&quot;006F64C3&quot;/&gt;&lt;wsp:rsid wsp:val=&quot;006F65C9&quot;/&gt;&lt;wsp:rsid wsp:val=&quot;006F6A64&quot;/&gt;&lt;wsp:rsid wsp:val=&quot;006F73DC&quot;/&gt;&lt;wsp:rsid wsp:val=&quot;006F771D&quot;/&gt;&lt;wsp:rsid wsp:val=&quot;007002D7&quot;/&gt;&lt;wsp:rsid wsp:val=&quot;007003F2&quot;/&gt;&lt;wsp:rsid wsp:val=&quot;007009E8&quot;/&gt;&lt;wsp:rsid wsp:val=&quot;00700D3F&quot;/&gt;&lt;wsp:rsid wsp:val=&quot;00700FC3&quot;/&gt;&lt;wsp:rsid wsp:val=&quot;00701041&quot;/&gt;&lt;wsp:rsid wsp:val=&quot;00702B46&quot;/&gt;&lt;wsp:rsid wsp:val=&quot;00702D05&quot;/&gt;&lt;wsp:rsid wsp:val=&quot;00702D98&quot;/&gt;&lt;wsp:rsid wsp:val=&quot;00703165&quot;/&gt;&lt;wsp:rsid wsp:val=&quot;0070391A&quot;/&gt;&lt;wsp:rsid wsp:val=&quot;00703A03&quot;/&gt;&lt;wsp:rsid wsp:val=&quot;00703C33&quot;/&gt;&lt;wsp:rsid wsp:val=&quot;00703C5B&quot;/&gt;&lt;wsp:rsid wsp:val=&quot;0070447D&quot;/&gt;&lt;wsp:rsid wsp:val=&quot;00704900&quot;/&gt;&lt;wsp:rsid wsp:val=&quot;00704BDA&quot;/&gt;&lt;wsp:rsid wsp:val=&quot;00704DB3&quot;/&gt;&lt;wsp:rsid wsp:val=&quot;007051E7&quot;/&gt;&lt;wsp:rsid wsp:val=&quot;0070533D&quot;/&gt;&lt;wsp:rsid wsp:val=&quot;00706532&quot;/&gt;&lt;wsp:rsid wsp:val=&quot;0070696A&quot;/&gt;&lt;wsp:rsid wsp:val=&quot;007070F5&quot;/&gt;&lt;wsp:rsid wsp:val=&quot;007072D9&quot;/&gt;&lt;wsp:rsid wsp:val=&quot;00707BD2&quot;/&gt;&lt;wsp:rsid wsp:val=&quot;007103C8&quot;/&gt;&lt;wsp:rsid wsp:val=&quot;00710577&quot;/&gt;&lt;wsp:rsid wsp:val=&quot;00710627&quot;/&gt;&lt;wsp:rsid wsp:val=&quot;0071086A&quot;/&gt;&lt;wsp:rsid wsp:val=&quot;00710A82&quot;/&gt;&lt;wsp:rsid wsp:val=&quot;00710EED&quot;/&gt;&lt;wsp:rsid wsp:val=&quot;00710F77&quot;/&gt;&lt;wsp:rsid wsp:val=&quot;00711131&quot;/&gt;&lt;wsp:rsid wsp:val=&quot;00711978&quot;/&gt;&lt;wsp:rsid wsp:val=&quot;00711B33&quot;/&gt;&lt;wsp:rsid wsp:val=&quot;00712196&quot;/&gt;&lt;wsp:rsid wsp:val=&quot;007133EC&quot;/&gt;&lt;wsp:rsid wsp:val=&quot;00713494&quot;/&gt;&lt;wsp:rsid wsp:val=&quot;00713DBF&quot;/&gt;&lt;wsp:rsid wsp:val=&quot;00713F0D&quot;/&gt;&lt;wsp:rsid wsp:val=&quot;00714455&quot;/&gt;&lt;wsp:rsid wsp:val=&quot;00715F29&quot;/&gt;&lt;wsp:rsid wsp:val=&quot;00716546&quot;/&gt;&lt;wsp:rsid wsp:val=&quot;00716909&quot;/&gt;&lt;wsp:rsid wsp:val=&quot;00716B79&quot;/&gt;&lt;wsp:rsid wsp:val=&quot;00720226&quot;/&gt;&lt;wsp:rsid wsp:val=&quot;00721145&quot;/&gt;&lt;wsp:rsid wsp:val=&quot;0072196A&quot;/&gt;&lt;wsp:rsid wsp:val=&quot;0072216B&quot;/&gt;&lt;wsp:rsid wsp:val=&quot;00722242&quot;/&gt;&lt;wsp:rsid wsp:val=&quot;007223D0&quot;/&gt;&lt;wsp:rsid wsp:val=&quot;00722889&quot;/&gt;&lt;wsp:rsid wsp:val=&quot;007230BD&quot;/&gt;&lt;wsp:rsid wsp:val=&quot;00723D35&quot;/&gt;&lt;wsp:rsid wsp:val=&quot;00723F80&quot;/&gt;&lt;wsp:rsid wsp:val=&quot;0072428F&quot;/&gt;&lt;wsp:rsid wsp:val=&quot;007245D5&quot;/&gt;&lt;wsp:rsid wsp:val=&quot;007246E8&quot;/&gt;&lt;wsp:rsid wsp:val=&quot;00724826&quot;/&gt;&lt;wsp:rsid wsp:val=&quot;00724A47&quot;/&gt;&lt;wsp:rsid wsp:val=&quot;00724B1B&quot;/&gt;&lt;wsp:rsid wsp:val=&quot;00724C7C&quot;/&gt;&lt;wsp:rsid wsp:val=&quot;00724D7B&quot;/&gt;&lt;wsp:rsid wsp:val=&quot;007250AA&quot;/&gt;&lt;wsp:rsid wsp:val=&quot;0072693B&quot;/&gt;&lt;wsp:rsid wsp:val=&quot;00726CE6&quot;/&gt;&lt;wsp:rsid wsp:val=&quot;007273C9&quot;/&gt;&lt;wsp:rsid wsp:val=&quot;007275A3&quot;/&gt;&lt;wsp:rsid wsp:val=&quot;00727BC8&quot;/&gt;&lt;wsp:rsid wsp:val=&quot;00727C68&quot;/&gt;&lt;wsp:rsid wsp:val=&quot;00727EA0&quot;/&gt;&lt;wsp:rsid wsp:val=&quot;00730241&quot;/&gt;&lt;wsp:rsid wsp:val=&quot;00731071&quot;/&gt;&lt;wsp:rsid wsp:val=&quot;00731270&quot;/&gt;&lt;wsp:rsid wsp:val=&quot;00731F37&quot;/&gt;&lt;wsp:rsid wsp:val=&quot;0073218C&quot;/&gt;&lt;wsp:rsid wsp:val=&quot;00732EAB&quot;/&gt;&lt;wsp:rsid wsp:val=&quot;007330D7&quot;/&gt;&lt;wsp:rsid wsp:val=&quot;0073349C&quot;/&gt;&lt;wsp:rsid wsp:val=&quot;0073376A&quot;/&gt;&lt;wsp:rsid wsp:val=&quot;00733FC1&quot;/&gt;&lt;wsp:rsid wsp:val=&quot;007341DF&quot;/&gt;&lt;wsp:rsid wsp:val=&quot;007342FE&quot;/&gt;&lt;wsp:rsid wsp:val=&quot;0073438D&quot;/&gt;&lt;wsp:rsid wsp:val=&quot;0073466F&quot;/&gt;&lt;wsp:rsid wsp:val=&quot;00734849&quot;/&gt;&lt;wsp:rsid wsp:val=&quot;00734987&quot;/&gt;&lt;wsp:rsid wsp:val=&quot;00734F92&quot;/&gt;&lt;wsp:rsid wsp:val=&quot;0073500E&quot;/&gt;&lt;wsp:rsid wsp:val=&quot;007355A2&quot;/&gt;&lt;wsp:rsid wsp:val=&quot;007356EC&quot;/&gt;&lt;wsp:rsid wsp:val=&quot;00735A8F&quot;/&gt;&lt;wsp:rsid wsp:val=&quot;0073642E&quot;/&gt;&lt;wsp:rsid wsp:val=&quot;0073666D&quot;/&gt;&lt;wsp:rsid wsp:val=&quot;00736779&quot;/&gt;&lt;wsp:rsid wsp:val=&quot;00736D52&quot;/&gt;&lt;wsp:rsid wsp:val=&quot;00736D6D&quot;/&gt;&lt;wsp:rsid wsp:val=&quot;00736DF6&quot;/&gt;&lt;wsp:rsid wsp:val=&quot;007372D5&quot;/&gt;&lt;wsp:rsid wsp:val=&quot;00737432&quot;/&gt;&lt;wsp:rsid wsp:val=&quot;007377C4&quot;/&gt;&lt;wsp:rsid wsp:val=&quot;00737D04&quot;/&gt;&lt;wsp:rsid wsp:val=&quot;00737D95&quot;/&gt;&lt;wsp:rsid wsp:val=&quot;00740538&quot;/&gt;&lt;wsp:rsid wsp:val=&quot;00740795&quot;/&gt;&lt;wsp:rsid wsp:val=&quot;00740A38&quot;/&gt;&lt;wsp:rsid wsp:val=&quot;00740C4E&quot;/&gt;&lt;wsp:rsid wsp:val=&quot;007417E9&quot;/&gt;&lt;wsp:rsid wsp:val=&quot;00742683&quot;/&gt;&lt;wsp:rsid wsp:val=&quot;0074366F&quot;/&gt;&lt;wsp:rsid wsp:val=&quot;007437AE&quot;/&gt;&lt;wsp:rsid wsp:val=&quot;00743B6B&quot;/&gt;&lt;wsp:rsid wsp:val=&quot;00743EF3&quot;/&gt;&lt;wsp:rsid wsp:val=&quot;0074406F&quot;/&gt;&lt;wsp:rsid wsp:val=&quot;0074413A&quot;/&gt;&lt;wsp:rsid wsp:val=&quot;007444F7&quot;/&gt;&lt;wsp:rsid wsp:val=&quot;00744DD6&quot;/&gt;&lt;wsp:rsid wsp:val=&quot;00744E19&quot;/&gt;&lt;wsp:rsid wsp:val=&quot;00745270&quot;/&gt;&lt;wsp:rsid wsp:val=&quot;00745289&quot;/&gt;&lt;wsp:rsid wsp:val=&quot;0074553D&quot;/&gt;&lt;wsp:rsid wsp:val=&quot;00745932&quot;/&gt;&lt;wsp:rsid wsp:val=&quot;00745A6F&quot;/&gt;&lt;wsp:rsid wsp:val=&quot;00746DA5&quot;/&gt;&lt;wsp:rsid wsp:val=&quot;00746FD1&quot;/&gt;&lt;wsp:rsid wsp:val=&quot;00747A47&quot;/&gt;&lt;wsp:rsid wsp:val=&quot;00747C5C&quot;/&gt;&lt;wsp:rsid wsp:val=&quot;00747CC4&quot;/&gt;&lt;wsp:rsid wsp:val=&quot;0075063F&quot;/&gt;&lt;wsp:rsid wsp:val=&quot;007507DC&quot;/&gt;&lt;wsp:rsid wsp:val=&quot;00750BE6&quot;/&gt;&lt;wsp:rsid wsp:val=&quot;00750CC0&quot;/&gt;&lt;wsp:rsid wsp:val=&quot;0075133B&quot;/&gt;&lt;wsp:rsid wsp:val=&quot;00751678&quot;/&gt;&lt;wsp:rsid wsp:val=&quot;00751773&quot;/&gt;&lt;wsp:rsid wsp:val=&quot;00751DBC&quot;/&gt;&lt;wsp:rsid wsp:val=&quot;00751FEE&quot;/&gt;&lt;wsp:rsid wsp:val=&quot;00752328&quot;/&gt;&lt;wsp:rsid wsp:val=&quot;00752383&quot;/&gt;&lt;wsp:rsid wsp:val=&quot;007523C3&quot;/&gt;&lt;wsp:rsid wsp:val=&quot;00752609&quot;/&gt;&lt;wsp:rsid wsp:val=&quot;00752990&quot;/&gt;&lt;wsp:rsid wsp:val=&quot;00752B7C&quot;/&gt;&lt;wsp:rsid wsp:val=&quot;007530A6&quot;/&gt;&lt;wsp:rsid wsp:val=&quot;00754029&quot;/&gt;&lt;wsp:rsid wsp:val=&quot;007540CE&quot;/&gt;&lt;wsp:rsid wsp:val=&quot;00754414&quot;/&gt;&lt;wsp:rsid wsp:val=&quot;007549E8&quot;/&gt;&lt;wsp:rsid wsp:val=&quot;00754A12&quot;/&gt;&lt;wsp:rsid wsp:val=&quot;00754FA9&quot;/&gt;&lt;wsp:rsid wsp:val=&quot;00755668&quot;/&gt;&lt;wsp:rsid wsp:val=&quot;0075603F&quot;/&gt;&lt;wsp:rsid wsp:val=&quot;00756E3A&quot;/&gt;&lt;wsp:rsid wsp:val=&quot;007571C5&quot;/&gt;&lt;wsp:rsid wsp:val=&quot;0075724A&quot;/&gt;&lt;wsp:rsid wsp:val=&quot;0075777D&quot;/&gt;&lt;wsp:rsid wsp:val=&quot;007604A8&quot;/&gt;&lt;wsp:rsid wsp:val=&quot;007605E9&quot;/&gt;&lt;wsp:rsid wsp:val=&quot;00760A44&quot;/&gt;&lt;wsp:rsid wsp:val=&quot;0076167D&quot;/&gt;&lt;wsp:rsid wsp:val=&quot;007619AD&quot;/&gt;&lt;wsp:rsid wsp:val=&quot;00761F36&quot;/&gt;&lt;wsp:rsid wsp:val=&quot;00762107&quot;/&gt;&lt;wsp:rsid wsp:val=&quot;007633C5&quot;/&gt;&lt;wsp:rsid wsp:val=&quot;00764778&quot;/&gt;&lt;wsp:rsid wsp:val=&quot;00765421&quot;/&gt;&lt;wsp:rsid wsp:val=&quot;0076542F&quot;/&gt;&lt;wsp:rsid wsp:val=&quot;0076546D&quot;/&gt;&lt;wsp:rsid wsp:val=&quot;00765B3D&quot;/&gt;&lt;wsp:rsid wsp:val=&quot;00766442&quot;/&gt;&lt;wsp:rsid wsp:val=&quot;00766479&quot;/&gt;&lt;wsp:rsid wsp:val=&quot;00766A2B&quot;/&gt;&lt;wsp:rsid wsp:val=&quot;00766ED9&quot;/&gt;&lt;wsp:rsid wsp:val=&quot;007670F0&quot;/&gt;&lt;wsp:rsid wsp:val=&quot;007675B3&quot;/&gt;&lt;wsp:rsid wsp:val=&quot;00770BF3&quot;/&gt;&lt;wsp:rsid wsp:val=&quot;00770C60&quot;/&gt;&lt;wsp:rsid wsp:val=&quot;00770E78&quot;/&gt;&lt;wsp:rsid wsp:val=&quot;00771A2A&quot;/&gt;&lt;wsp:rsid wsp:val=&quot;00771D69&quot;/&gt;&lt;wsp:rsid wsp:val=&quot;007726A7&quot;/&gt;&lt;wsp:rsid wsp:val=&quot;007726F1&quot;/&gt;&lt;wsp:rsid wsp:val=&quot;0077302C&quot;/&gt;&lt;wsp:rsid wsp:val=&quot;00773BFF&quot;/&gt;&lt;wsp:rsid wsp:val=&quot;00774631&quot;/&gt;&lt;wsp:rsid wsp:val=&quot;00775278&quot;/&gt;&lt;wsp:rsid wsp:val=&quot;007758C4&quot;/&gt;&lt;wsp:rsid wsp:val=&quot;00775C1B&quot;/&gt;&lt;wsp:rsid wsp:val=&quot;00775C6D&quot;/&gt;&lt;wsp:rsid wsp:val=&quot;00777FEA&quot;/&gt;&lt;wsp:rsid wsp:val=&quot;00780234&quot;/&gt;&lt;wsp:rsid wsp:val=&quot;00780611&quot;/&gt;&lt;wsp:rsid wsp:val=&quot;007810AF&quot;/&gt;&lt;wsp:rsid wsp:val=&quot;00781254&quot;/&gt;&lt;wsp:rsid wsp:val=&quot;007828E6&quot;/&gt;&lt;wsp:rsid wsp:val=&quot;007832CA&quot;/&gt;&lt;wsp:rsid wsp:val=&quot;0078393C&quot;/&gt;&lt;wsp:rsid wsp:val=&quot;00783A89&quot;/&gt;&lt;wsp:rsid wsp:val=&quot;007848B7&quot;/&gt;&lt;wsp:rsid wsp:val=&quot;0078495F&quot;/&gt;&lt;wsp:rsid wsp:val=&quot;007851E7&quot;/&gt;&lt;wsp:rsid wsp:val=&quot;007854CE&quot;/&gt;&lt;wsp:rsid wsp:val=&quot;007857D8&quot;/&gt;&lt;wsp:rsid wsp:val=&quot;00785A5C&quot;/&gt;&lt;wsp:rsid wsp:val=&quot;00786000&quot;/&gt;&lt;wsp:rsid wsp:val=&quot;0078600D&quot;/&gt;&lt;wsp:rsid wsp:val=&quot;0078603F&quot;/&gt;&lt;wsp:rsid wsp:val=&quot;00786315&quot;/&gt;&lt;wsp:rsid wsp:val=&quot;00786356&quot;/&gt;&lt;wsp:rsid wsp:val=&quot;00786A72&quot;/&gt;&lt;wsp:rsid wsp:val=&quot;00786FB4&quot;/&gt;&lt;wsp:rsid wsp:val=&quot;00787980&quot;/&gt;&lt;wsp:rsid wsp:val=&quot;00787E3B&quot;/&gt;&lt;wsp:rsid wsp:val=&quot;00790920&quot;/&gt;&lt;wsp:rsid wsp:val=&quot;00790C76&quot;/&gt;&lt;wsp:rsid wsp:val=&quot;00790CD6&quot;/&gt;&lt;wsp:rsid wsp:val=&quot;00790E56&quot;/&gt;&lt;wsp:rsid wsp:val=&quot;00791189&quot;/&gt;&lt;wsp:rsid wsp:val=&quot;007914F7&quot;/&gt;&lt;wsp:rsid wsp:val=&quot;00791529&quot;/&gt;&lt;wsp:rsid wsp:val=&quot;0079173E&quot;/&gt;&lt;wsp:rsid wsp:val=&quot;00791CB5&quot;/&gt;&lt;wsp:rsid wsp:val=&quot;00791EA2&quot;/&gt;&lt;wsp:rsid wsp:val=&quot;007923BE&quot;/&gt;&lt;wsp:rsid wsp:val=&quot;007923C3&quot;/&gt;&lt;wsp:rsid wsp:val=&quot;00792B3E&quot;/&gt;&lt;wsp:rsid wsp:val=&quot;00792B7C&quot;/&gt;&lt;wsp:rsid wsp:val=&quot;00792C75&quot;/&gt;&lt;wsp:rsid wsp:val=&quot;00793092&quot;/&gt;&lt;wsp:rsid wsp:val=&quot;00793324&quot;/&gt;&lt;wsp:rsid wsp:val=&quot;00793C1D&quot;/&gt;&lt;wsp:rsid wsp:val=&quot;00793E12&quot;/&gt;&lt;wsp:rsid wsp:val=&quot;007941CF&quot;/&gt;&lt;wsp:rsid wsp:val=&quot;007947EF&quot;/&gt;&lt;wsp:rsid wsp:val=&quot;00794E95&quot;/&gt;&lt;wsp:rsid wsp:val=&quot;00795067&quot;/&gt;&lt;wsp:rsid wsp:val=&quot;0079580C&quot;/&gt;&lt;wsp:rsid wsp:val=&quot;0079588D&quot;/&gt;&lt;wsp:rsid wsp:val=&quot;007958B9&quot;/&gt;&lt;wsp:rsid wsp:val=&quot;00795B34&quot;/&gt;&lt;wsp:rsid wsp:val=&quot;00795D15&quot;/&gt;&lt;wsp:rsid wsp:val=&quot;00795DDB&quot;/&gt;&lt;wsp:rsid wsp:val=&quot;00796725&quot;/&gt;&lt;wsp:rsid wsp:val=&quot;00796765&quot;/&gt;&lt;wsp:rsid wsp:val=&quot;00797190&quot;/&gt;&lt;wsp:rsid wsp:val=&quot;00797925&quot;/&gt;&lt;wsp:rsid wsp:val=&quot;00797E04&quot;/&gt;&lt;wsp:rsid wsp:val=&quot;00797FE8&quot;/&gt;&lt;wsp:rsid wsp:val=&quot;007A06EE&quot;/&gt;&lt;wsp:rsid wsp:val=&quot;007A07BC&quot;/&gt;&lt;wsp:rsid wsp:val=&quot;007A0B15&quot;/&gt;&lt;wsp:rsid wsp:val=&quot;007A0F25&quot;/&gt;&lt;wsp:rsid wsp:val=&quot;007A1B22&quot;/&gt;&lt;wsp:rsid wsp:val=&quot;007A1C55&quot;/&gt;&lt;wsp:rsid wsp:val=&quot;007A1FB0&quot;/&gt;&lt;wsp:rsid wsp:val=&quot;007A22CE&quot;/&gt;&lt;wsp:rsid wsp:val=&quot;007A2720&quot;/&gt;&lt;wsp:rsid wsp:val=&quot;007A2D8C&quot;/&gt;&lt;wsp:rsid wsp:val=&quot;007A2DCE&quot;/&gt;&lt;wsp:rsid wsp:val=&quot;007A3083&quot;/&gt;&lt;wsp:rsid wsp:val=&quot;007A3399&quot;/&gt;&lt;wsp:rsid wsp:val=&quot;007A3474&quot;/&gt;&lt;wsp:rsid wsp:val=&quot;007A3620&quot;/&gt;&lt;wsp:rsid wsp:val=&quot;007A380B&quot;/&gt;&lt;wsp:rsid wsp:val=&quot;007A3B1F&quot;/&gt;&lt;wsp:rsid wsp:val=&quot;007A3B48&quot;/&gt;&lt;wsp:rsid wsp:val=&quot;007A3BD4&quot;/&gt;&lt;wsp:rsid wsp:val=&quot;007A3C03&quot;/&gt;&lt;wsp:rsid wsp:val=&quot;007A3F6E&quot;/&gt;&lt;wsp:rsid wsp:val=&quot;007A44D5&quot;/&gt;&lt;wsp:rsid wsp:val=&quot;007A4605&quot;/&gt;&lt;wsp:rsid wsp:val=&quot;007A4733&quot;/&gt;&lt;wsp:rsid wsp:val=&quot;007A4C89&quot;/&gt;&lt;wsp:rsid wsp:val=&quot;007A4DAD&quot;/&gt;&lt;wsp:rsid wsp:val=&quot;007A4E4B&quot;/&gt;&lt;wsp:rsid wsp:val=&quot;007A507F&quot;/&gt;&lt;wsp:rsid wsp:val=&quot;007A5A43&quot;/&gt;&lt;wsp:rsid wsp:val=&quot;007A5AA9&quot;/&gt;&lt;wsp:rsid wsp:val=&quot;007A5F40&quot;/&gt;&lt;wsp:rsid wsp:val=&quot;007A6186&quot;/&gt;&lt;wsp:rsid wsp:val=&quot;007A68BF&quot;/&gt;&lt;wsp:rsid wsp:val=&quot;007A6C83&quot;/&gt;&lt;wsp:rsid wsp:val=&quot;007A7007&quot;/&gt;&lt;wsp:rsid wsp:val=&quot;007A70F0&quot;/&gt;&lt;wsp:rsid wsp:val=&quot;007A7ACB&quot;/&gt;&lt;wsp:rsid wsp:val=&quot;007A7D77&quot;/&gt;&lt;wsp:rsid wsp:val=&quot;007A7F24&quot;/&gt;&lt;wsp:rsid wsp:val=&quot;007B0CAF&quot;/&gt;&lt;wsp:rsid wsp:val=&quot;007B1D67&quot;/&gt;&lt;wsp:rsid wsp:val=&quot;007B2632&quot;/&gt;&lt;wsp:rsid wsp:val=&quot;007B2EEB&quot;/&gt;&lt;wsp:rsid wsp:val=&quot;007B34A4&quot;/&gt;&lt;wsp:rsid wsp:val=&quot;007B3803&quot;/&gt;&lt;wsp:rsid wsp:val=&quot;007B3E89&quot;/&gt;&lt;wsp:rsid wsp:val=&quot;007B3EEE&quot;/&gt;&lt;wsp:rsid wsp:val=&quot;007B4B86&quot;/&gt;&lt;wsp:rsid wsp:val=&quot;007B4CE1&quot;/&gt;&lt;wsp:rsid wsp:val=&quot;007B668A&quot;/&gt;&lt;wsp:rsid wsp:val=&quot;007B692F&quot;/&gt;&lt;wsp:rsid wsp:val=&quot;007B6CF5&quot;/&gt;&lt;wsp:rsid wsp:val=&quot;007B6F0C&quot;/&gt;&lt;wsp:rsid wsp:val=&quot;007B74A3&quot;/&gt;&lt;wsp:rsid wsp:val=&quot;007B75FE&quot;/&gt;&lt;wsp:rsid wsp:val=&quot;007B7756&quot;/&gt;&lt;wsp:rsid wsp:val=&quot;007C103D&quot;/&gt;&lt;wsp:rsid wsp:val=&quot;007C1079&quot;/&gt;&lt;wsp:rsid wsp:val=&quot;007C14EE&quot;/&gt;&lt;wsp:rsid wsp:val=&quot;007C1516&quot;/&gt;&lt;wsp:rsid wsp:val=&quot;007C1537&quot;/&gt;&lt;wsp:rsid wsp:val=&quot;007C231D&quot;/&gt;&lt;wsp:rsid wsp:val=&quot;007C2D23&quot;/&gt;&lt;wsp:rsid wsp:val=&quot;007C2FEB&quot;/&gt;&lt;wsp:rsid wsp:val=&quot;007C3433&quot;/&gt;&lt;wsp:rsid wsp:val=&quot;007C3E71&quot;/&gt;&lt;wsp:rsid wsp:val=&quot;007C425A&quot;/&gt;&lt;wsp:rsid wsp:val=&quot;007C438E&quot;/&gt;&lt;wsp:rsid wsp:val=&quot;007C53D3&quot;/&gt;&lt;wsp:rsid wsp:val=&quot;007C5C32&quot;/&gt;&lt;wsp:rsid wsp:val=&quot;007C5CF0&quot;/&gt;&lt;wsp:rsid wsp:val=&quot;007C61DB&quot;/&gt;&lt;wsp:rsid wsp:val=&quot;007C6201&quot;/&gt;&lt;wsp:rsid wsp:val=&quot;007C6AE9&quot;/&gt;&lt;wsp:rsid wsp:val=&quot;007C6D09&quot;/&gt;&lt;wsp:rsid wsp:val=&quot;007C74B8&quot;/&gt;&lt;wsp:rsid wsp:val=&quot;007C7CF6&quot;/&gt;&lt;wsp:rsid wsp:val=&quot;007D011A&quot;/&gt;&lt;wsp:rsid wsp:val=&quot;007D1AD4&quot;/&gt;&lt;wsp:rsid wsp:val=&quot;007D1D64&quot;/&gt;&lt;wsp:rsid wsp:val=&quot;007D26C1&quot;/&gt;&lt;wsp:rsid wsp:val=&quot;007D28FB&quot;/&gt;&lt;wsp:rsid wsp:val=&quot;007D2D68&quot;/&gt;&lt;wsp:rsid wsp:val=&quot;007D2E32&quot;/&gt;&lt;wsp:rsid wsp:val=&quot;007D3647&quot;/&gt;&lt;wsp:rsid wsp:val=&quot;007D42F7&quot;/&gt;&lt;wsp:rsid wsp:val=&quot;007D4A84&quot;/&gt;&lt;wsp:rsid wsp:val=&quot;007D4C41&quot;/&gt;&lt;wsp:rsid wsp:val=&quot;007D55A4&quot;/&gt;&lt;wsp:rsid wsp:val=&quot;007D57C7&quot;/&gt;&lt;wsp:rsid wsp:val=&quot;007D5A89&quot;/&gt;&lt;wsp:rsid wsp:val=&quot;007D5F98&quot;/&gt;&lt;wsp:rsid wsp:val=&quot;007D6139&quot;/&gt;&lt;wsp:rsid wsp:val=&quot;007D61E0&quot;/&gt;&lt;wsp:rsid wsp:val=&quot;007D6903&quot;/&gt;&lt;wsp:rsid wsp:val=&quot;007D69DB&quot;/&gt;&lt;wsp:rsid wsp:val=&quot;007D6C92&quot;/&gt;&lt;wsp:rsid wsp:val=&quot;007D6E1E&quot;/&gt;&lt;wsp:rsid wsp:val=&quot;007D726E&quot;/&gt;&lt;wsp:rsid wsp:val=&quot;007D73BB&quot;/&gt;&lt;wsp:rsid wsp:val=&quot;007D77FB&quot;/&gt;&lt;wsp:rsid wsp:val=&quot;007D79DC&quot;/&gt;&lt;wsp:rsid wsp:val=&quot;007E0487&quot;/&gt;&lt;wsp:rsid wsp:val=&quot;007E0648&quot;/&gt;&lt;wsp:rsid wsp:val=&quot;007E0849&quot;/&gt;&lt;wsp:rsid wsp:val=&quot;007E0C31&quot;/&gt;&lt;wsp:rsid wsp:val=&quot;007E0DD3&quot;/&gt;&lt;wsp:rsid wsp:val=&quot;007E1A97&quot;/&gt;&lt;wsp:rsid wsp:val=&quot;007E21D2&quot;/&gt;&lt;wsp:rsid wsp:val=&quot;007E28E0&quot;/&gt;&lt;wsp:rsid wsp:val=&quot;007E28E3&quot;/&gt;&lt;wsp:rsid wsp:val=&quot;007E29FA&quot;/&gt;&lt;wsp:rsid wsp:val=&quot;007E2C3E&quot;/&gt;&lt;wsp:rsid wsp:val=&quot;007E34E3&quot;/&gt;&lt;wsp:rsid wsp:val=&quot;007E3657&quot;/&gt;&lt;wsp:rsid wsp:val=&quot;007E3DB5&quot;/&gt;&lt;wsp:rsid wsp:val=&quot;007E3ED4&quot;/&gt;&lt;wsp:rsid wsp:val=&quot;007E5932&quot;/&gt;&lt;wsp:rsid wsp:val=&quot;007E5D47&quot;/&gt;&lt;wsp:rsid wsp:val=&quot;007E5E89&quot;/&gt;&lt;wsp:rsid wsp:val=&quot;007E5F5F&quot;/&gt;&lt;wsp:rsid wsp:val=&quot;007E66C3&quot;/&gt;&lt;wsp:rsid wsp:val=&quot;007E6E66&quot;/&gt;&lt;wsp:rsid wsp:val=&quot;007E7153&quot;/&gt;&lt;wsp:rsid wsp:val=&quot;007E7432&quot;/&gt;&lt;wsp:rsid wsp:val=&quot;007E7858&quot;/&gt;&lt;wsp:rsid wsp:val=&quot;007F010F&quot;/&gt;&lt;wsp:rsid wsp:val=&quot;007F011F&quot;/&gt;&lt;wsp:rsid wsp:val=&quot;007F1254&quot;/&gt;&lt;wsp:rsid wsp:val=&quot;007F2CE5&quot;/&gt;&lt;wsp:rsid wsp:val=&quot;007F2D82&quot;/&gt;&lt;wsp:rsid wsp:val=&quot;007F3A0F&quot;/&gt;&lt;wsp:rsid wsp:val=&quot;007F43AF&quot;/&gt;&lt;wsp:rsid wsp:val=&quot;007F465B&quot;/&gt;&lt;wsp:rsid wsp:val=&quot;007F5C28&quot;/&gt;&lt;wsp:rsid wsp:val=&quot;007F6371&quot;/&gt;&lt;wsp:rsid wsp:val=&quot;007F6572&quot;/&gt;&lt;wsp:rsid wsp:val=&quot;007F70A4&quot;/&gt;&lt;wsp:rsid wsp:val=&quot;007F72B6&quot;/&gt;&lt;wsp:rsid wsp:val=&quot;007F7471&quot;/&gt;&lt;wsp:rsid wsp:val=&quot;007F750B&quot;/&gt;&lt;wsp:rsid wsp:val=&quot;0080098E&quot;/&gt;&lt;wsp:rsid wsp:val=&quot;008013F9&quot;/&gt;&lt;wsp:rsid wsp:val=&quot;00801A7B&quot;/&gt;&lt;wsp:rsid wsp:val=&quot;00801DA5&quot;/&gt;&lt;wsp:rsid wsp:val=&quot;008021B6&quot;/&gt;&lt;wsp:rsid wsp:val=&quot;00802687&quot;/&gt;&lt;wsp:rsid wsp:val=&quot;008029DD&quot;/&gt;&lt;wsp:rsid wsp:val=&quot;00802C2D&quot;/&gt;&lt;wsp:rsid wsp:val=&quot;00802FB9&quot;/&gt;&lt;wsp:rsid wsp:val=&quot;008030A2&quot;/&gt;&lt;wsp:rsid wsp:val=&quot;008046A1&quot;/&gt;&lt;wsp:rsid wsp:val=&quot;0080477B&quot;/&gt;&lt;wsp:rsid wsp:val=&quot;00804A2A&quot;/&gt;&lt;wsp:rsid wsp:val=&quot;00804EC6&quot;/&gt;&lt;wsp:rsid wsp:val=&quot;00805355&quot;/&gt;&lt;wsp:rsid wsp:val=&quot;00805B99&quot;/&gt;&lt;wsp:rsid wsp:val=&quot;00805C26&quot;/&gt;&lt;wsp:rsid wsp:val=&quot;00806167&quot;/&gt;&lt;wsp:rsid wsp:val=&quot;00806376&quot;/&gt;&lt;wsp:rsid wsp:val=&quot;0080641E&quot;/&gt;&lt;wsp:rsid wsp:val=&quot;00807192&quot;/&gt;&lt;wsp:rsid wsp:val=&quot;008078A5&quot;/&gt;&lt;wsp:rsid wsp:val=&quot;00807CB0&quot;/&gt;&lt;wsp:rsid wsp:val=&quot;00807E3B&quot;/&gt;&lt;wsp:rsid wsp:val=&quot;00810015&quot;/&gt;&lt;wsp:rsid wsp:val=&quot;00810C8D&quot;/&gt;&lt;wsp:rsid wsp:val=&quot;0081148C&quot;/&gt;&lt;wsp:rsid wsp:val=&quot;00811546&quot;/&gt;&lt;wsp:rsid wsp:val=&quot;00811BDE&quot;/&gt;&lt;wsp:rsid wsp:val=&quot;00812152&quot;/&gt;&lt;wsp:rsid wsp:val=&quot;00812340&quot;/&gt;&lt;wsp:rsid wsp:val=&quot;00812818&quot;/&gt;&lt;wsp:rsid wsp:val=&quot;00813290&quot;/&gt;&lt;wsp:rsid wsp:val=&quot;008134ED&quot;/&gt;&lt;wsp:rsid wsp:val=&quot;00813673&quot;/&gt;&lt;wsp:rsid wsp:val=&quot;00813AED&quot;/&gt;&lt;wsp:rsid wsp:val=&quot;00814A39&quot;/&gt;&lt;wsp:rsid wsp:val=&quot;00814D48&quot;/&gt;&lt;wsp:rsid wsp:val=&quot;008150FA&quot;/&gt;&lt;wsp:rsid wsp:val=&quot;0081524E&quot;/&gt;&lt;wsp:rsid wsp:val=&quot;00815380&quot;/&gt;&lt;wsp:rsid wsp:val=&quot;008158AF&quot;/&gt;&lt;wsp:rsid wsp:val=&quot;00815903&quot;/&gt;&lt;wsp:rsid wsp:val=&quot;008167FB&quot;/&gt;&lt;wsp:rsid wsp:val=&quot;0081697B&quot;/&gt;&lt;wsp:rsid wsp:val=&quot;00817033&quot;/&gt;&lt;wsp:rsid wsp:val=&quot;00817678&quot;/&gt;&lt;wsp:rsid wsp:val=&quot;00817DA0&quot;/&gt;&lt;wsp:rsid wsp:val=&quot;008200CA&quot;/&gt;&lt;wsp:rsid wsp:val=&quot;00820B38&quot;/&gt;&lt;wsp:rsid wsp:val=&quot;008216E6&quot;/&gt;&lt;wsp:rsid wsp:val=&quot;00821708&quot;/&gt;&lt;wsp:rsid wsp:val=&quot;008220A4&quot;/&gt;&lt;wsp:rsid wsp:val=&quot;00822AAB&quot;/&gt;&lt;wsp:rsid wsp:val=&quot;00822CDE&quot;/&gt;&lt;wsp:rsid wsp:val=&quot;00822D4F&quot;/&gt;&lt;wsp:rsid wsp:val=&quot;00822EB2&quot;/&gt;&lt;wsp:rsid wsp:val=&quot;008232A8&quot;/&gt;&lt;wsp:rsid wsp:val=&quot;008238C5&quot;/&gt;&lt;wsp:rsid wsp:val=&quot;008238FE&quot;/&gt;&lt;wsp:rsid wsp:val=&quot;0082499C&quot;/&gt;&lt;wsp:rsid wsp:val=&quot;008258E0&quot;/&gt;&lt;wsp:rsid wsp:val=&quot;008263F4&quot;/&gt;&lt;wsp:rsid wsp:val=&quot;0082779C&quot;/&gt;&lt;wsp:rsid wsp:val=&quot;00830103&quot;/&gt;&lt;wsp:rsid wsp:val=&quot;008307E4&quot;/&gt;&lt;wsp:rsid wsp:val=&quot;00831007&quot;/&gt;&lt;wsp:rsid wsp:val=&quot;0083105B&quot;/&gt;&lt;wsp:rsid wsp:val=&quot;00831278&quot;/&gt;&lt;wsp:rsid wsp:val=&quot;008314E4&quot;/&gt;&lt;wsp:rsid wsp:val=&quot;00831A43&quot;/&gt;&lt;wsp:rsid wsp:val=&quot;00831E21&quot;/&gt;&lt;wsp:rsid wsp:val=&quot;00832BDE&quot;/&gt;&lt;wsp:rsid wsp:val=&quot;00832ED2&quot;/&gt;&lt;wsp:rsid wsp:val=&quot;00833735&quot;/&gt;&lt;wsp:rsid wsp:val=&quot;0083482A&quot;/&gt;&lt;wsp:rsid wsp:val=&quot;00834AC5&quot;/&gt;&lt;wsp:rsid wsp:val=&quot;00835352&quot;/&gt;&lt;wsp:rsid wsp:val=&quot;00835C6A&quot;/&gt;&lt;wsp:rsid wsp:val=&quot;00836B47&quot;/&gt;&lt;wsp:rsid wsp:val=&quot;00837381&quot;/&gt;&lt;wsp:rsid wsp:val=&quot;0083765C&quot;/&gt;&lt;wsp:rsid wsp:val=&quot;00837B00&quot;/&gt;&lt;wsp:rsid wsp:val=&quot;00837D26&quot;/&gt;&lt;wsp:rsid wsp:val=&quot;008401D6&quot;/&gt;&lt;wsp:rsid wsp:val=&quot;00840364&quot;/&gt;&lt;wsp:rsid wsp:val=&quot;008407FC&quot;/&gt;&lt;wsp:rsid wsp:val=&quot;00841084&quot;/&gt;&lt;wsp:rsid wsp:val=&quot;00841331&quot;/&gt;&lt;wsp:rsid wsp:val=&quot;00841432&quot;/&gt;&lt;wsp:rsid wsp:val=&quot;0084197B&quot;/&gt;&lt;wsp:rsid wsp:val=&quot;00841DEF&quot;/&gt;&lt;wsp:rsid wsp:val=&quot;00841E99&quot;/&gt;&lt;wsp:rsid wsp:val=&quot;0084253A&quot;/&gt;&lt;wsp:rsid wsp:val=&quot;00842E17&quot;/&gt;&lt;wsp:rsid wsp:val=&quot;00842FE0&quot;/&gt;&lt;wsp:rsid wsp:val=&quot;008444F9&quot;/&gt;&lt;wsp:rsid wsp:val=&quot;00844EA3&quot;/&gt;&lt;wsp:rsid wsp:val=&quot;00844ED4&quot;/&gt;&lt;wsp:rsid wsp:val=&quot;0084518E&quot;/&gt;&lt;wsp:rsid wsp:val=&quot;00845780&quot;/&gt;&lt;wsp:rsid wsp:val=&quot;00845ED2&quot;/&gt;&lt;wsp:rsid wsp:val=&quot;008463F6&quot;/&gt;&lt;wsp:rsid wsp:val=&quot;00846FAC&quot;/&gt;&lt;wsp:rsid wsp:val=&quot;0084720C&quot;/&gt;&lt;wsp:rsid wsp:val=&quot;00847930&quot;/&gt;&lt;wsp:rsid wsp:val=&quot;00847DEC&quot;/&gt;&lt;wsp:rsid wsp:val=&quot;0085075B&quot;/&gt;&lt;wsp:rsid wsp:val=&quot;00850FF1&quot;/&gt;&lt;wsp:rsid wsp:val=&quot;0085124C&quot;/&gt;&lt;wsp:rsid wsp:val=&quot;00851882&quot;/&gt;&lt;wsp:rsid wsp:val=&quot;00851F14&quot;/&gt;&lt;wsp:rsid wsp:val=&quot;0085231D&quot;/&gt;&lt;wsp:rsid wsp:val=&quot;0085268A&quot;/&gt;&lt;wsp:rsid wsp:val=&quot;00852873&quot;/&gt;&lt;wsp:rsid wsp:val=&quot;008529B4&quot;/&gt;&lt;wsp:rsid wsp:val=&quot;0085352E&quot;/&gt;&lt;wsp:rsid wsp:val=&quot;0085365B&quot;/&gt;&lt;wsp:rsid wsp:val=&quot;00853ECB&quot;/&gt;&lt;wsp:rsid wsp:val=&quot;00853F5D&quot;/&gt;&lt;wsp:rsid wsp:val=&quot;00853F6D&quot;/&gt;&lt;wsp:rsid wsp:val=&quot;00853FFE&quot;/&gt;&lt;wsp:rsid wsp:val=&quot;00854245&quot;/&gt;&lt;wsp:rsid wsp:val=&quot;008547AE&quot;/&gt;&lt;wsp:rsid wsp:val=&quot;0085498E&quot;/&gt;&lt;wsp:rsid wsp:val=&quot;00855690&quot;/&gt;&lt;wsp:rsid wsp:val=&quot;00855F51&quot;/&gt;&lt;wsp:rsid wsp:val=&quot;00856BB3&quot;/&gt;&lt;wsp:rsid wsp:val=&quot;00857751&quot;/&gt;&lt;wsp:rsid wsp:val=&quot;00857A1F&quot;/&gt;&lt;wsp:rsid wsp:val=&quot;00857ABD&quot;/&gt;&lt;wsp:rsid wsp:val=&quot;00857CCB&quot;/&gt;&lt;wsp:rsid wsp:val=&quot;00860325&quot;/&gt;&lt;wsp:rsid wsp:val=&quot;00860762&quot;/&gt;&lt;wsp:rsid wsp:val=&quot;00860B1B&quot;/&gt;&lt;wsp:rsid wsp:val=&quot;008613BB&quot;/&gt;&lt;wsp:rsid wsp:val=&quot;00861583&quot;/&gt;&lt;wsp:rsid wsp:val=&quot;008628A0&quot;/&gt;&lt;wsp:rsid wsp:val=&quot;00862B09&quot;/&gt;&lt;wsp:rsid wsp:val=&quot;00862CC7&quot;/&gt;&lt;wsp:rsid wsp:val=&quot;00863426&quot;/&gt;&lt;wsp:rsid wsp:val=&quot;00864209&quot;/&gt;&lt;wsp:rsid wsp:val=&quot;008654C4&quot;/&gt;&lt;wsp:rsid wsp:val=&quot;00865D22&quot;/&gt;&lt;wsp:rsid wsp:val=&quot;008666D1&quot;/&gt;&lt;wsp:rsid wsp:val=&quot;00866C67&quot;/&gt;&lt;wsp:rsid wsp:val=&quot;00866E5A&quot;/&gt;&lt;wsp:rsid wsp:val=&quot;008679CB&quot;/&gt;&lt;wsp:rsid wsp:val=&quot;0087027C&quot;/&gt;&lt;wsp:rsid wsp:val=&quot;00870A83&quot;/&gt;&lt;wsp:rsid wsp:val=&quot;00870DA4&quot;/&gt;&lt;wsp:rsid wsp:val=&quot;008714E2&quot;/&gt;&lt;wsp:rsid wsp:val=&quot;00871E61&quot;/&gt;&lt;wsp:rsid wsp:val=&quot;00871EDF&quot;/&gt;&lt;wsp:rsid wsp:val=&quot;00872029&quot;/&gt;&lt;wsp:rsid wsp:val=&quot;0087220C&quot;/&gt;&lt;wsp:rsid wsp:val=&quot;0087256C&quot;/&gt;&lt;wsp:rsid wsp:val=&quot;00872668&quot;/&gt;&lt;wsp:rsid wsp:val=&quot;00872737&quot;/&gt;&lt;wsp:rsid wsp:val=&quot;008728D5&quot;/&gt;&lt;wsp:rsid wsp:val=&quot;00872D14&quot;/&gt;&lt;wsp:rsid wsp:val=&quot;008735B8&quot;/&gt;&lt;wsp:rsid wsp:val=&quot;008735F8&quot;/&gt;&lt;wsp:rsid wsp:val=&quot;00874211&quot;/&gt;&lt;wsp:rsid wsp:val=&quot;00874F1A&quot;/&gt;&lt;wsp:rsid wsp:val=&quot;008752FB&quot;/&gt;&lt;wsp:rsid wsp:val=&quot;00875455&quot;/&gt;&lt;wsp:rsid wsp:val=&quot;00875966&quot;/&gt;&lt;wsp:rsid wsp:val=&quot;00876456&quot;/&gt;&lt;wsp:rsid wsp:val=&quot;00876951&quot;/&gt;&lt;wsp:rsid wsp:val=&quot;00876A06&quot;/&gt;&lt;wsp:rsid wsp:val=&quot;00876FFF&quot;/&gt;&lt;wsp:rsid wsp:val=&quot;008770C3&quot;/&gt;&lt;wsp:rsid wsp:val=&quot;00877764&quot;/&gt;&lt;wsp:rsid wsp:val=&quot;00877A19&quot;/&gt;&lt;wsp:rsid wsp:val=&quot;00880AC6&quot;/&gt;&lt;wsp:rsid wsp:val=&quot;0088160F&quot;/&gt;&lt;wsp:rsid wsp:val=&quot;00881741&quot;/&gt;&lt;wsp:rsid wsp:val=&quot;00881C82&quot;/&gt;&lt;wsp:rsid wsp:val=&quot;00881CD3&quot;/&gt;&lt;wsp:rsid wsp:val=&quot;00881D43&quot;/&gt;&lt;wsp:rsid wsp:val=&quot;008826EF&quot;/&gt;&lt;wsp:rsid wsp:val=&quot;008827AD&quot;/&gt;&lt;wsp:rsid wsp:val=&quot;00882882&quot;/&gt;&lt;wsp:rsid wsp:val=&quot;008829FB&quot;/&gt;&lt;wsp:rsid wsp:val=&quot;00883486&quot;/&gt;&lt;wsp:rsid wsp:val=&quot;008838E2&quot;/&gt;&lt;wsp:rsid wsp:val=&quot;00883CED&quot;/&gt;&lt;wsp:rsid wsp:val=&quot;00884BEB&quot;/&gt;&lt;wsp:rsid wsp:val=&quot;008850EB&quot;/&gt;&lt;wsp:rsid wsp:val=&quot;0088550C&quot;/&gt;&lt;wsp:rsid wsp:val=&quot;00885D2B&quot;/&gt;&lt;wsp:rsid wsp:val=&quot;00886244&quot;/&gt;&lt;wsp:rsid wsp:val=&quot;008863CE&quot;/&gt;&lt;wsp:rsid wsp:val=&quot;008865C6&quot;/&gt;&lt;wsp:rsid wsp:val=&quot;00886795&quot;/&gt;&lt;wsp:rsid wsp:val=&quot;00886D21&quot;/&gt;&lt;wsp:rsid wsp:val=&quot;00887C45&quot;/&gt;&lt;wsp:rsid wsp:val=&quot;00891B91&quot;/&gt;&lt;wsp:rsid wsp:val=&quot;00891BB6&quot;/&gt;&lt;wsp:rsid wsp:val=&quot;00891E9B&quot;/&gt;&lt;wsp:rsid wsp:val=&quot;00892543&quot;/&gt;&lt;wsp:rsid wsp:val=&quot;00892A58&quot;/&gt;&lt;wsp:rsid wsp:val=&quot;00892CBB&quot;/&gt;&lt;wsp:rsid wsp:val=&quot;008932D4&quot;/&gt;&lt;wsp:rsid wsp:val=&quot;0089376D&quot;/&gt;&lt;wsp:rsid wsp:val=&quot;00893D09&quot;/&gt;&lt;wsp:rsid wsp:val=&quot;00894877&quot;/&gt;&lt;wsp:rsid wsp:val=&quot;00894906&quot;/&gt;&lt;wsp:rsid wsp:val=&quot;00895049&quot;/&gt;&lt;wsp:rsid wsp:val=&quot;0089580A&quot;/&gt;&lt;wsp:rsid wsp:val=&quot;00895822&quot;/&gt;&lt;wsp:rsid wsp:val=&quot;0089582D&quot;/&gt;&lt;wsp:rsid wsp:val=&quot;008960B0&quot;/&gt;&lt;wsp:rsid wsp:val=&quot;008961D9&quot;/&gt;&lt;wsp:rsid wsp:val=&quot;00896A4B&quot;/&gt;&lt;wsp:rsid wsp:val=&quot;00896A59&quot;/&gt;&lt;wsp:rsid wsp:val=&quot;00896EFA&quot;/&gt;&lt;wsp:rsid wsp:val=&quot;008970C1&quot;/&gt;&lt;wsp:rsid wsp:val=&quot;008972EE&quot;/&gt;&lt;wsp:rsid wsp:val=&quot;008977C3&quot;/&gt;&lt;wsp:rsid wsp:val=&quot;00897A28&quot;/&gt;&lt;wsp:rsid wsp:val=&quot;00897C3C&quot;/&gt;&lt;wsp:rsid wsp:val=&quot;008A0431&quot;/&gt;&lt;wsp:rsid wsp:val=&quot;008A0D59&quot;/&gt;&lt;wsp:rsid wsp:val=&quot;008A0F40&quot;/&gt;&lt;wsp:rsid wsp:val=&quot;008A1A70&quot;/&gt;&lt;wsp:rsid wsp:val=&quot;008A1FDB&quot;/&gt;&lt;wsp:rsid wsp:val=&quot;008A201E&quot;/&gt;&lt;wsp:rsid wsp:val=&quot;008A2041&quot;/&gt;&lt;wsp:rsid wsp:val=&quot;008A2363&quot;/&gt;&lt;wsp:rsid wsp:val=&quot;008A283A&quot;/&gt;&lt;wsp:rsid wsp:val=&quot;008A2B9A&quot;/&gt;&lt;wsp:rsid wsp:val=&quot;008A3368&quot;/&gt;&lt;wsp:rsid wsp:val=&quot;008A3B1E&quot;/&gt;&lt;wsp:rsid wsp:val=&quot;008A3C0E&quot;/&gt;&lt;wsp:rsid wsp:val=&quot;008A3F9C&quot;/&gt;&lt;wsp:rsid wsp:val=&quot;008A478E&quot;/&gt;&lt;wsp:rsid wsp:val=&quot;008A47A3&quot;/&gt;&lt;wsp:rsid wsp:val=&quot;008A4855&quot;/&gt;&lt;wsp:rsid wsp:val=&quot;008A49AA&quot;/&gt;&lt;wsp:rsid wsp:val=&quot;008A4BA8&quot;/&gt;&lt;wsp:rsid wsp:val=&quot;008A51E9&quot;/&gt;&lt;wsp:rsid wsp:val=&quot;008A5419&quot;/&gt;&lt;wsp:rsid wsp:val=&quot;008A5E3E&quot;/&gt;&lt;wsp:rsid wsp:val=&quot;008A6110&quot;/&gt;&lt;wsp:rsid wsp:val=&quot;008A6233&quot;/&gt;&lt;wsp:rsid wsp:val=&quot;008A6421&quot;/&gt;&lt;wsp:rsid wsp:val=&quot;008A6776&quot;/&gt;&lt;wsp:rsid wsp:val=&quot;008A6AB1&quot;/&gt;&lt;wsp:rsid wsp:val=&quot;008A6BD4&quot;/&gt;&lt;wsp:rsid wsp:val=&quot;008A6BDC&quot;/&gt;&lt;wsp:rsid wsp:val=&quot;008A6D0F&quot;/&gt;&lt;wsp:rsid wsp:val=&quot;008A6DA4&quot;/&gt;&lt;wsp:rsid wsp:val=&quot;008A7C31&quot;/&gt;&lt;wsp:rsid wsp:val=&quot;008B0F35&quot;/&gt;&lt;wsp:rsid wsp:val=&quot;008B11F3&quot;/&gt;&lt;wsp:rsid wsp:val=&quot;008B1B00&quot;/&gt;&lt;wsp:rsid wsp:val=&quot;008B22CE&quot;/&gt;&lt;wsp:rsid wsp:val=&quot;008B2ACA&quot;/&gt;&lt;wsp:rsid wsp:val=&quot;008B2DA2&quot;/&gt;&lt;wsp:rsid wsp:val=&quot;008B3131&quot;/&gt;&lt;wsp:rsid wsp:val=&quot;008B314D&quot;/&gt;&lt;wsp:rsid wsp:val=&quot;008B35A0&quot;/&gt;&lt;wsp:rsid wsp:val=&quot;008B4148&quot;/&gt;&lt;wsp:rsid wsp:val=&quot;008B445D&quot;/&gt;&lt;wsp:rsid wsp:val=&quot;008B466E&quot;/&gt;&lt;wsp:rsid wsp:val=&quot;008B49D2&quot;/&gt;&lt;wsp:rsid wsp:val=&quot;008B529D&quot;/&gt;&lt;wsp:rsid wsp:val=&quot;008B5A0A&quot;/&gt;&lt;wsp:rsid wsp:val=&quot;008B76AB&quot;/&gt;&lt;wsp:rsid wsp:val=&quot;008B785D&quot;/&gt;&lt;wsp:rsid wsp:val=&quot;008B7F5D&quot;/&gt;&lt;wsp:rsid wsp:val=&quot;008C021E&quot;/&gt;&lt;wsp:rsid wsp:val=&quot;008C05A9&quot;/&gt;&lt;wsp:rsid wsp:val=&quot;008C1AA5&quot;/&gt;&lt;wsp:rsid wsp:val=&quot;008C1B28&quot;/&gt;&lt;wsp:rsid wsp:val=&quot;008C1CEE&quot;/&gt;&lt;wsp:rsid wsp:val=&quot;008C20BB&quot;/&gt;&lt;wsp:rsid wsp:val=&quot;008C2212&quot;/&gt;&lt;wsp:rsid wsp:val=&quot;008C28BC&quot;/&gt;&lt;wsp:rsid wsp:val=&quot;008C2D41&quot;/&gt;&lt;wsp:rsid wsp:val=&quot;008C2E56&quot;/&gt;&lt;wsp:rsid wsp:val=&quot;008C31EE&quot;/&gt;&lt;wsp:rsid wsp:val=&quot;008C33BB&quot;/&gt;&lt;wsp:rsid wsp:val=&quot;008C38C3&quot;/&gt;&lt;wsp:rsid wsp:val=&quot;008C3B90&quot;/&gt;&lt;wsp:rsid wsp:val=&quot;008C3D9A&quot;/&gt;&lt;wsp:rsid wsp:val=&quot;008C3EBC&quot;/&gt;&lt;wsp:rsid wsp:val=&quot;008C4057&quot;/&gt;&lt;wsp:rsid wsp:val=&quot;008C45BD&quot;/&gt;&lt;wsp:rsid wsp:val=&quot;008C4837&quot;/&gt;&lt;wsp:rsid wsp:val=&quot;008C49AC&quot;/&gt;&lt;wsp:rsid wsp:val=&quot;008C5643&quot;/&gt;&lt;wsp:rsid wsp:val=&quot;008C57A9&quot;/&gt;&lt;wsp:rsid wsp:val=&quot;008C6315&quot;/&gt;&lt;wsp:rsid wsp:val=&quot;008C7CC9&quot;/&gt;&lt;wsp:rsid wsp:val=&quot;008D07EC&quot;/&gt;&lt;wsp:rsid wsp:val=&quot;008D0AF2&quot;/&gt;&lt;wsp:rsid wsp:val=&quot;008D0F24&quot;/&gt;&lt;wsp:rsid wsp:val=&quot;008D169B&quot;/&gt;&lt;wsp:rsid wsp:val=&quot;008D201C&quot;/&gt;&lt;wsp:rsid wsp:val=&quot;008D2040&quot;/&gt;&lt;wsp:rsid wsp:val=&quot;008D2F33&quot;/&gt;&lt;wsp:rsid wsp:val=&quot;008D356F&quot;/&gt;&lt;wsp:rsid wsp:val=&quot;008D436F&quot;/&gt;&lt;wsp:rsid wsp:val=&quot;008D4945&quot;/&gt;&lt;wsp:rsid wsp:val=&quot;008D4FDA&quot;/&gt;&lt;wsp:rsid wsp:val=&quot;008D531D&quot;/&gt;&lt;wsp:rsid wsp:val=&quot;008D5718&quot;/&gt;&lt;wsp:rsid wsp:val=&quot;008D6C1E&quot;/&gt;&lt;wsp:rsid wsp:val=&quot;008D6C32&quot;/&gt;&lt;wsp:rsid wsp:val=&quot;008D7037&quot;/&gt;&lt;wsp:rsid wsp:val=&quot;008D7410&quot;/&gt;&lt;wsp:rsid wsp:val=&quot;008D78C5&quot;/&gt;&lt;wsp:rsid wsp:val=&quot;008E01E5&quot;/&gt;&lt;wsp:rsid wsp:val=&quot;008E03DA&quot;/&gt;&lt;wsp:rsid wsp:val=&quot;008E05B3&quot;/&gt;&lt;wsp:rsid wsp:val=&quot;008E07B3&quot;/&gt;&lt;wsp:rsid wsp:val=&quot;008E18F2&quot;/&gt;&lt;wsp:rsid wsp:val=&quot;008E25EB&quot;/&gt;&lt;wsp:rsid wsp:val=&quot;008E2662&quot;/&gt;&lt;wsp:rsid wsp:val=&quot;008E2A5F&quot;/&gt;&lt;wsp:rsid wsp:val=&quot;008E2E7C&quot;/&gt;&lt;wsp:rsid wsp:val=&quot;008E3692&quot;/&gt;&lt;wsp:rsid wsp:val=&quot;008E37DF&quot;/&gt;&lt;wsp:rsid wsp:val=&quot;008E3BCB&quot;/&gt;&lt;wsp:rsid wsp:val=&quot;008E40CC&quot;/&gt;&lt;wsp:rsid wsp:val=&quot;008E4B3E&quot;/&gt;&lt;wsp:rsid wsp:val=&quot;008E53DF&quot;/&gt;&lt;wsp:rsid wsp:val=&quot;008E5669&quot;/&gt;&lt;wsp:rsid wsp:val=&quot;008E5A0F&quot;/&gt;&lt;wsp:rsid wsp:val=&quot;008E5D59&quot;/&gt;&lt;wsp:rsid wsp:val=&quot;008E6512&quot;/&gt;&lt;wsp:rsid wsp:val=&quot;008E6D6C&quot;/&gt;&lt;wsp:rsid wsp:val=&quot;008E6EF3&quot;/&gt;&lt;wsp:rsid wsp:val=&quot;008E7968&quot;/&gt;&lt;wsp:rsid wsp:val=&quot;008E7B19&quot;/&gt;&lt;wsp:rsid wsp:val=&quot;008F00AF&quot;/&gt;&lt;wsp:rsid wsp:val=&quot;008F023A&quot;/&gt;&lt;wsp:rsid wsp:val=&quot;008F0A5F&quot;/&gt;&lt;wsp:rsid wsp:val=&quot;008F118B&quot;/&gt;&lt;wsp:rsid wsp:val=&quot;008F21B4&quot;/&gt;&lt;wsp:rsid wsp:val=&quot;008F2F6B&quot;/&gt;&lt;wsp:rsid wsp:val=&quot;008F2F81&quot;/&gt;&lt;wsp:rsid wsp:val=&quot;008F4131&quot;/&gt;&lt;wsp:rsid wsp:val=&quot;008F448A&quot;/&gt;&lt;wsp:rsid wsp:val=&quot;008F48E8&quot;/&gt;&lt;wsp:rsid wsp:val=&quot;008F498F&quot;/&gt;&lt;wsp:rsid wsp:val=&quot;008F4C3C&quot;/&gt;&lt;wsp:rsid wsp:val=&quot;008F4CAB&quot;/&gt;&lt;wsp:rsid wsp:val=&quot;008F4E65&quot;/&gt;&lt;wsp:rsid wsp:val=&quot;008F5246&quot;/&gt;&lt;wsp:rsid wsp:val=&quot;008F5310&quot;/&gt;&lt;wsp:rsid wsp:val=&quot;008F53DC&quot;/&gt;&lt;wsp:rsid wsp:val=&quot;008F594D&quot;/&gt;&lt;wsp:rsid wsp:val=&quot;008F5EC8&quot;/&gt;&lt;wsp:rsid wsp:val=&quot;008F60F6&quot;/&gt;&lt;wsp:rsid wsp:val=&quot;008F63D5&quot;/&gt;&lt;wsp:rsid wsp:val=&quot;008F6721&quot;/&gt;&lt;wsp:rsid wsp:val=&quot;008F67A9&quot;/&gt;&lt;wsp:rsid wsp:val=&quot;008F67B0&quot;/&gt;&lt;wsp:rsid wsp:val=&quot;008F7A87&quot;/&gt;&lt;wsp:rsid wsp:val=&quot;008F7CEA&quot;/&gt;&lt;wsp:rsid wsp:val=&quot;008F7F50&quot;/&gt;&lt;wsp:rsid wsp:val=&quot;00900846&quot;/&gt;&lt;wsp:rsid wsp:val=&quot;009008D9&quot;/&gt;&lt;wsp:rsid wsp:val=&quot;00900932&quot;/&gt;&lt;wsp:rsid wsp:val=&quot;00900B95&quot;/&gt;&lt;wsp:rsid wsp:val=&quot;00901439&quot;/&gt;&lt;wsp:rsid wsp:val=&quot;009015E6&quot;/&gt;&lt;wsp:rsid wsp:val=&quot;00901A00&quot;/&gt;&lt;wsp:rsid wsp:val=&quot;0090204F&quot;/&gt;&lt;wsp:rsid wsp:val=&quot;00902094&quot;/&gt;&lt;wsp:rsid wsp:val=&quot;0090277E&quot;/&gt;&lt;wsp:rsid wsp:val=&quot;00902F3B&quot;/&gt;&lt;wsp:rsid wsp:val=&quot;009033A2&quot;/&gt;&lt;wsp:rsid wsp:val=&quot;00903BD5&quot;/&gt;&lt;wsp:rsid wsp:val=&quot;0090471F&quot;/&gt;&lt;wsp:rsid wsp:val=&quot;009050EC&quot;/&gt;&lt;wsp:rsid wsp:val=&quot;009051EF&quot;/&gt;&lt;wsp:rsid wsp:val=&quot;00905731&quot;/&gt;&lt;wsp:rsid wsp:val=&quot;0090576A&quot;/&gt;&lt;wsp:rsid wsp:val=&quot;00905807&quot;/&gt;&lt;wsp:rsid wsp:val=&quot;00905CFC&quot;/&gt;&lt;wsp:rsid wsp:val=&quot;00906C85&quot;/&gt;&lt;wsp:rsid wsp:val=&quot;00906E43&quot;/&gt;&lt;wsp:rsid wsp:val=&quot;009071CD&quot;/&gt;&lt;wsp:rsid wsp:val=&quot;0091014E&quot;/&gt;&lt;wsp:rsid wsp:val=&quot;009112E8&quot;/&gt;&lt;wsp:rsid wsp:val=&quot;00911A11&quot;/&gt;&lt;wsp:rsid wsp:val=&quot;00911BCD&quot;/&gt;&lt;wsp:rsid wsp:val=&quot;00912326&quot;/&gt;&lt;wsp:rsid wsp:val=&quot;009128C9&quot;/&gt;&lt;wsp:rsid wsp:val=&quot;00913151&quot;/&gt;&lt;wsp:rsid wsp:val=&quot;0091369A&quot;/&gt;&lt;wsp:rsid wsp:val=&quot;00913BC7&quot;/&gt;&lt;wsp:rsid wsp:val=&quot;0091414E&quot;/&gt;&lt;wsp:rsid wsp:val=&quot;0091416D&quot;/&gt;&lt;wsp:rsid wsp:val=&quot;009145CC&quot;/&gt;&lt;wsp:rsid wsp:val=&quot;00914DF3&quot;/&gt;&lt;wsp:rsid wsp:val=&quot;00914F17&quot;/&gt;&lt;wsp:rsid wsp:val=&quot;00915129&quot;/&gt;&lt;wsp:rsid wsp:val=&quot;0091598F&quot;/&gt;&lt;wsp:rsid wsp:val=&quot;00915BA5&quot;/&gt;&lt;wsp:rsid wsp:val=&quot;009164AE&quot;/&gt;&lt;wsp:rsid wsp:val=&quot;00916ACF&quot;/&gt;&lt;wsp:rsid wsp:val=&quot;00916B52&quot;/&gt;&lt;wsp:rsid wsp:val=&quot;00916ED9&quot;/&gt;&lt;wsp:rsid wsp:val=&quot;0091764F&quot;/&gt;&lt;wsp:rsid wsp:val=&quot;009177C4&quot;/&gt;&lt;wsp:rsid wsp:val=&quot;00920014&quot;/&gt;&lt;wsp:rsid wsp:val=&quot;009206AC&quot;/&gt;&lt;wsp:rsid wsp:val=&quot;009207B4&quot;/&gt;&lt;wsp:rsid wsp:val=&quot;009213EA&quot;/&gt;&lt;wsp:rsid wsp:val=&quot;0092144F&quot;/&gt;&lt;wsp:rsid wsp:val=&quot;00921C66&quot;/&gt;&lt;wsp:rsid wsp:val=&quot;00921DE6&quot;/&gt;&lt;wsp:rsid wsp:val=&quot;00922BA8&quot;/&gt;&lt;wsp:rsid wsp:val=&quot;00922BD4&quot;/&gt;&lt;wsp:rsid wsp:val=&quot;00922CFE&quot;/&gt;&lt;wsp:rsid wsp:val=&quot;00922E2F&quot;/&gt;&lt;wsp:rsid wsp:val=&quot;0092342A&quot;/&gt;&lt;wsp:rsid wsp:val=&quot;00923629&quot;/&gt;&lt;wsp:rsid wsp:val=&quot;009237AF&quot;/&gt;&lt;wsp:rsid wsp:val=&quot;00923D36&quot;/&gt;&lt;wsp:rsid wsp:val=&quot;00924145&quot;/&gt;&lt;wsp:rsid wsp:val=&quot;00925858&quot;/&gt;&lt;wsp:rsid wsp:val=&quot;00925E77&quot;/&gt;&lt;wsp:rsid wsp:val=&quot;0092635A&quot;/&gt;&lt;wsp:rsid wsp:val=&quot;0092668E&quot;/&gt;&lt;wsp:rsid wsp:val=&quot;009266DB&quot;/&gt;&lt;wsp:rsid wsp:val=&quot;00926CB7&quot;/&gt;&lt;wsp:rsid wsp:val=&quot;00926F13&quot;/&gt;&lt;wsp:rsid wsp:val=&quot;009271B9&quot;/&gt;&lt;wsp:rsid wsp:val=&quot;0093032D&quot;/&gt;&lt;wsp:rsid wsp:val=&quot;0093035B&quot;/&gt;&lt;wsp:rsid wsp:val=&quot;0093061F&quot;/&gt;&lt;wsp:rsid wsp:val=&quot;00930720&quot;/&gt;&lt;wsp:rsid wsp:val=&quot;00930A38&quot;/&gt;&lt;wsp:rsid wsp:val=&quot;00931202&quot;/&gt;&lt;wsp:rsid wsp:val=&quot;00931753&quot;/&gt;&lt;wsp:rsid wsp:val=&quot;009317C3&quot;/&gt;&lt;wsp:rsid wsp:val=&quot;00931D36&quot;/&gt;&lt;wsp:rsid wsp:val=&quot;00931F6D&quot;/&gt;&lt;wsp:rsid wsp:val=&quot;0093258C&quot;/&gt;&lt;wsp:rsid wsp:val=&quot;0093394F&quot;/&gt;&lt;wsp:rsid wsp:val=&quot;00933A2D&quot;/&gt;&lt;wsp:rsid wsp:val=&quot;00934920&quot;/&gt;&lt;wsp:rsid wsp:val=&quot;009349A5&quot;/&gt;&lt;wsp:rsid wsp:val=&quot;00934D0B&quot;/&gt;&lt;wsp:rsid wsp:val=&quot;009350AF&quot;/&gt;&lt;wsp:rsid wsp:val=&quot;00935661&quot;/&gt;&lt;wsp:rsid wsp:val=&quot;00935E4C&quot;/&gt;&lt;wsp:rsid wsp:val=&quot;00936046&quot;/&gt;&lt;wsp:rsid wsp:val=&quot;00936114&quot;/&gt;&lt;wsp:rsid wsp:val=&quot;009361D6&quot;/&gt;&lt;wsp:rsid wsp:val=&quot;00936502&quot;/&gt;&lt;wsp:rsid wsp:val=&quot;009367D2&quot;/&gt;&lt;wsp:rsid wsp:val=&quot;00936A27&quot;/&gt;&lt;wsp:rsid wsp:val=&quot;00937269&quot;/&gt;&lt;wsp:rsid wsp:val=&quot;009375BC&quot;/&gt;&lt;wsp:rsid wsp:val=&quot;00937D62&quot;/&gt;&lt;wsp:rsid wsp:val=&quot;009401CB&quot;/&gt;&lt;wsp:rsid wsp:val=&quot;0094072C&quot;/&gt;&lt;wsp:rsid wsp:val=&quot;009427EC&quot;/&gt;&lt;wsp:rsid wsp:val=&quot;00942FDD&quot;/&gt;&lt;wsp:rsid wsp:val=&quot;009432DB&quot;/&gt;&lt;wsp:rsid wsp:val=&quot;009435E6&quot;/&gt;&lt;wsp:rsid wsp:val=&quot;0094382A&quot;/&gt;&lt;wsp:rsid wsp:val=&quot;0094406F&quot;/&gt;&lt;wsp:rsid wsp:val=&quot;00944791&quot;/&gt;&lt;wsp:rsid wsp:val=&quot;0094562C&quot;/&gt;&lt;wsp:rsid wsp:val=&quot;00945CFA&quot;/&gt;&lt;wsp:rsid wsp:val=&quot;00945E33&quot;/&gt;&lt;wsp:rsid wsp:val=&quot;009479AB&quot;/&gt;&lt;wsp:rsid wsp:val=&quot;00950ABD&quot;/&gt;&lt;wsp:rsid wsp:val=&quot;00950D30&quot;/&gt;&lt;wsp:rsid wsp:val=&quot;00951E66&quot;/&gt;&lt;wsp:rsid wsp:val=&quot;0095234C&quot;/&gt;&lt;wsp:rsid wsp:val=&quot;00953878&quot;/&gt;&lt;wsp:rsid wsp:val=&quot;009539C1&quot;/&gt;&lt;wsp:rsid wsp:val=&quot;00953A7B&quot;/&gt;&lt;wsp:rsid wsp:val=&quot;00954C42&quot;/&gt;&lt;wsp:rsid wsp:val=&quot;00954D7F&quot;/&gt;&lt;wsp:rsid wsp:val=&quot;00954DD7&quot;/&gt;&lt;wsp:rsid wsp:val=&quot;009551A0&quot;/&gt;&lt;wsp:rsid wsp:val=&quot;00956143&quot;/&gt;&lt;wsp:rsid wsp:val=&quot;00956465&quot;/&gt;&lt;wsp:rsid wsp:val=&quot;00956922&quot;/&gt;&lt;wsp:rsid wsp:val=&quot;00956ED3&quot;/&gt;&lt;wsp:rsid wsp:val=&quot;009574AD&quot;/&gt;&lt;wsp:rsid wsp:val=&quot;00960510&quot;/&gt;&lt;wsp:rsid wsp:val=&quot;00960ADF&quot;/&gt;&lt;wsp:rsid wsp:val=&quot;00960CD8&quot;/&gt;&lt;wsp:rsid wsp:val=&quot;0096101D&quot;/&gt;&lt;wsp:rsid wsp:val=&quot;009621D7&quot;/&gt;&lt;wsp:rsid wsp:val=&quot;0096284C&quot;/&gt;&lt;wsp:rsid wsp:val=&quot;00962FEF&quot;/&gt;&lt;wsp:rsid wsp:val=&quot;00963662&quot;/&gt;&lt;wsp:rsid wsp:val=&quot;00963A4D&quot;/&gt;&lt;wsp:rsid wsp:val=&quot;009644C6&quot;/&gt;&lt;wsp:rsid wsp:val=&quot;00964502&quot;/&gt;&lt;wsp:rsid wsp:val=&quot;00964629&quot;/&gt;&lt;wsp:rsid wsp:val=&quot;00964817&quot;/&gt;&lt;wsp:rsid wsp:val=&quot;009651F7&quot;/&gt;&lt;wsp:rsid wsp:val=&quot;009660DF&quot;/&gt;&lt;wsp:rsid wsp:val=&quot;00966238&quot;/&gt;&lt;wsp:rsid wsp:val=&quot;009665B9&quot;/&gt;&lt;wsp:rsid wsp:val=&quot;009665BE&quot;/&gt;&lt;wsp:rsid wsp:val=&quot;0096699B&quot;/&gt;&lt;wsp:rsid wsp:val=&quot;009669B0&quot;/&gt;&lt;wsp:rsid wsp:val=&quot;00967294&quot;/&gt;&lt;wsp:rsid wsp:val=&quot;00967300&quot;/&gt;&lt;wsp:rsid wsp:val=&quot;009678E8&quot;/&gt;&lt;wsp:rsid wsp:val=&quot;00967EA8&quot;/&gt;&lt;wsp:rsid wsp:val=&quot;00970CB3&quot;/&gt;&lt;wsp:rsid wsp:val=&quot;00970F79&quot;/&gt;&lt;wsp:rsid wsp:val=&quot;0097103A&quot;/&gt;&lt;wsp:rsid wsp:val=&quot;00971280&quot;/&gt;&lt;wsp:rsid wsp:val=&quot;009722C2&quot;/&gt;&lt;wsp:rsid wsp:val=&quot;00972381&quot;/&gt;&lt;wsp:rsid wsp:val=&quot;00973050&quot;/&gt;&lt;wsp:rsid wsp:val=&quot;00973F19&quot;/&gt;&lt;wsp:rsid wsp:val=&quot;00974092&quot;/&gt;&lt;wsp:rsid wsp:val=&quot;00974E2C&quot;/&gt;&lt;wsp:rsid wsp:val=&quot;009759B0&quot;/&gt;&lt;wsp:rsid wsp:val=&quot;00977056&quot;/&gt;&lt;wsp:rsid wsp:val=&quot;00977063&quot;/&gt;&lt;wsp:rsid wsp:val=&quot;00977C87&quot;/&gt;&lt;wsp:rsid wsp:val=&quot;00977F7F&quot;/&gt;&lt;wsp:rsid wsp:val=&quot;00977FD7&quot;/&gt;&lt;wsp:rsid wsp:val=&quot;0098030D&quot;/&gt;&lt;wsp:rsid wsp:val=&quot;009816BB&quot;/&gt;&lt;wsp:rsid wsp:val=&quot;009824C3&quot;/&gt;&lt;wsp:rsid wsp:val=&quot;009831C4&quot;/&gt;&lt;wsp:rsid wsp:val=&quot;00983CB4&quot;/&gt;&lt;wsp:rsid wsp:val=&quot;009845C3&quot;/&gt;&lt;wsp:rsid wsp:val=&quot;009848B8&quot;/&gt;&lt;wsp:rsid wsp:val=&quot;009848F6&quot;/&gt;&lt;wsp:rsid wsp:val=&quot;00984BDD&quot;/&gt;&lt;wsp:rsid wsp:val=&quot;009851B1&quot;/&gt;&lt;wsp:rsid wsp:val=&quot;00985FFE&quot;/&gt;&lt;wsp:rsid wsp:val=&quot;00986065&quot;/&gt;&lt;wsp:rsid wsp:val=&quot;009860A7&quot;/&gt;&lt;wsp:rsid wsp:val=&quot;009865DF&quot;/&gt;&lt;wsp:rsid wsp:val=&quot;00986C52&quot;/&gt;&lt;wsp:rsid wsp:val=&quot;00987C70&quot;/&gt;&lt;wsp:rsid wsp:val=&quot;00987DF6&quot;/&gt;&lt;wsp:rsid wsp:val=&quot;009903A8&quot;/&gt;&lt;wsp:rsid wsp:val=&quot;0099056B&quot;/&gt;&lt;wsp:rsid wsp:val=&quot;009906EC&quot;/&gt;&lt;wsp:rsid wsp:val=&quot;0099128A&quot;/&gt;&lt;wsp:rsid wsp:val=&quot;00991450&quot;/&gt;&lt;wsp:rsid wsp:val=&quot;009917AE&quot;/&gt;&lt;wsp:rsid wsp:val=&quot;009925A1&quot;/&gt;&lt;wsp:rsid wsp:val=&quot;00992687&quot;/&gt;&lt;wsp:rsid wsp:val=&quot;00992728&quot;/&gt;&lt;wsp:rsid wsp:val=&quot;009928DF&quot;/&gt;&lt;wsp:rsid wsp:val=&quot;00992B6D&quot;/&gt;&lt;wsp:rsid wsp:val=&quot;00993D71&quot;/&gt;&lt;wsp:rsid wsp:val=&quot;009948C4&quot;/&gt;&lt;wsp:rsid wsp:val=&quot;00994B39&quot;/&gt;&lt;wsp:rsid wsp:val=&quot;00995205&quot;/&gt;&lt;wsp:rsid wsp:val=&quot;00995339&quot;/&gt;&lt;wsp:rsid wsp:val=&quot;00995394&quot;/&gt;&lt;wsp:rsid wsp:val=&quot;009961C4&quot;/&gt;&lt;wsp:rsid wsp:val=&quot;009966B1&quot;/&gt;&lt;wsp:rsid wsp:val=&quot;00996785&quot;/&gt;&lt;wsp:rsid wsp:val=&quot;00996A33&quot;/&gt;&lt;wsp:rsid wsp:val=&quot;00997267&quot;/&gt;&lt;wsp:rsid wsp:val=&quot;00997DDC&quot;/&gt;&lt;wsp:rsid wsp:val=&quot;00997E8B&quot;/&gt;&lt;wsp:rsid wsp:val=&quot;009A0322&quot;/&gt;&lt;wsp:rsid wsp:val=&quot;009A08C9&quot;/&gt;&lt;wsp:rsid wsp:val=&quot;009A1320&quot;/&gt;&lt;wsp:rsid wsp:val=&quot;009A13EE&quot;/&gt;&lt;wsp:rsid wsp:val=&quot;009A23AE&quot;/&gt;&lt;wsp:rsid wsp:val=&quot;009A2BCA&quot;/&gt;&lt;wsp:rsid wsp:val=&quot;009A3404&quot;/&gt;&lt;wsp:rsid wsp:val=&quot;009A351D&quot;/&gt;&lt;wsp:rsid wsp:val=&quot;009A351F&quot;/&gt;&lt;wsp:rsid wsp:val=&quot;009A4AAC&quot;/&gt;&lt;wsp:rsid wsp:val=&quot;009A5201&quot;/&gt;&lt;wsp:rsid wsp:val=&quot;009A60BB&quot;/&gt;&lt;wsp:rsid wsp:val=&quot;009A6AB4&quot;/&gt;&lt;wsp:rsid wsp:val=&quot;009A70B3&quot;/&gt;&lt;wsp:rsid wsp:val=&quot;009A780E&quot;/&gt;&lt;wsp:rsid wsp:val=&quot;009A78F4&quot;/&gt;&lt;wsp:rsid wsp:val=&quot;009B064C&quot;/&gt;&lt;wsp:rsid wsp:val=&quot;009B0807&quot;/&gt;&lt;wsp:rsid wsp:val=&quot;009B097E&quot;/&gt;&lt;wsp:rsid wsp:val=&quot;009B1168&quot;/&gt;&lt;wsp:rsid wsp:val=&quot;009B125D&quot;/&gt;&lt;wsp:rsid wsp:val=&quot;009B16F2&quot;/&gt;&lt;wsp:rsid wsp:val=&quot;009B1A96&quot;/&gt;&lt;wsp:rsid wsp:val=&quot;009B2061&quot;/&gt;&lt;wsp:rsid wsp:val=&quot;009B2638&quot;/&gt;&lt;wsp:rsid wsp:val=&quot;009B2AE0&quot;/&gt;&lt;wsp:rsid wsp:val=&quot;009B31B9&quot;/&gt;&lt;wsp:rsid wsp:val=&quot;009B348C&quot;/&gt;&lt;wsp:rsid wsp:val=&quot;009B36B5&quot;/&gt;&lt;wsp:rsid wsp:val=&quot;009B38AA&quot;/&gt;&lt;wsp:rsid wsp:val=&quot;009B3B4E&quot;/&gt;&lt;wsp:rsid wsp:val=&quot;009B406B&quot;/&gt;&lt;wsp:rsid wsp:val=&quot;009B4262&quot;/&gt;&lt;wsp:rsid wsp:val=&quot;009B43B6&quot;/&gt;&lt;wsp:rsid wsp:val=&quot;009B43EC&quot;/&gt;&lt;wsp:rsid wsp:val=&quot;009B4BBB&quot;/&gt;&lt;wsp:rsid wsp:val=&quot;009B4EB1&quot;/&gt;&lt;wsp:rsid wsp:val=&quot;009B6091&quot;/&gt;&lt;wsp:rsid wsp:val=&quot;009B61F1&quot;/&gt;&lt;wsp:rsid wsp:val=&quot;009B65D0&quot;/&gt;&lt;wsp:rsid wsp:val=&quot;009B6AAF&quot;/&gt;&lt;wsp:rsid wsp:val=&quot;009B710A&quot;/&gt;&lt;wsp:rsid wsp:val=&quot;009B75F0&quot;/&gt;&lt;wsp:rsid wsp:val=&quot;009B772B&quot;/&gt;&lt;wsp:rsid wsp:val=&quot;009C0082&quot;/&gt;&lt;wsp:rsid wsp:val=&quot;009C13D4&quot;/&gt;&lt;wsp:rsid wsp:val=&quot;009C1503&quot;/&gt;&lt;wsp:rsid wsp:val=&quot;009C23C5&quot;/&gt;&lt;wsp:rsid wsp:val=&quot;009C2445&quot;/&gt;&lt;wsp:rsid wsp:val=&quot;009C313C&quot;/&gt;&lt;wsp:rsid wsp:val=&quot;009C32EF&quot;/&gt;&lt;wsp:rsid wsp:val=&quot;009C3492&quot;/&gt;&lt;wsp:rsid wsp:val=&quot;009C3558&quot;/&gt;&lt;wsp:rsid wsp:val=&quot;009C4755&quot;/&gt;&lt;wsp:rsid wsp:val=&quot;009C4A88&quot;/&gt;&lt;wsp:rsid wsp:val=&quot;009C5320&quot;/&gt;&lt;wsp:rsid wsp:val=&quot;009C5C1F&quot;/&gt;&lt;wsp:rsid wsp:val=&quot;009C5CC3&quot;/&gt;&lt;wsp:rsid wsp:val=&quot;009C6829&quot;/&gt;&lt;wsp:rsid wsp:val=&quot;009C6C5C&quot;/&gt;&lt;wsp:rsid wsp:val=&quot;009C74FC&quot;/&gt;&lt;wsp:rsid wsp:val=&quot;009C75F7&quot;/&gt;&lt;wsp:rsid wsp:val=&quot;009C77EC&quot;/&gt;&lt;wsp:rsid wsp:val=&quot;009C7A92&quot;/&gt;&lt;wsp:rsid wsp:val=&quot;009C7DBA&quot;/&gt;&lt;wsp:rsid wsp:val=&quot;009C7DD9&quot;/&gt;&lt;wsp:rsid wsp:val=&quot;009D03CC&quot;/&gt;&lt;wsp:rsid wsp:val=&quot;009D0598&quot;/&gt;&lt;wsp:rsid wsp:val=&quot;009D05FC&quot;/&gt;&lt;wsp:rsid wsp:val=&quot;009D06A9&quot;/&gt;&lt;wsp:rsid wsp:val=&quot;009D0BD0&quot;/&gt;&lt;wsp:rsid wsp:val=&quot;009D0D5C&quot;/&gt;&lt;wsp:rsid wsp:val=&quot;009D0DD5&quot;/&gt;&lt;wsp:rsid wsp:val=&quot;009D118A&quot;/&gt;&lt;wsp:rsid wsp:val=&quot;009D175C&quot;/&gt;&lt;wsp:rsid wsp:val=&quot;009D184B&quot;/&gt;&lt;wsp:rsid wsp:val=&quot;009D1AEE&quot;/&gt;&lt;wsp:rsid wsp:val=&quot;009D1B84&quot;/&gt;&lt;wsp:rsid wsp:val=&quot;009D2425&quot;/&gt;&lt;wsp:rsid wsp:val=&quot;009D2961&quot;/&gt;&lt;wsp:rsid wsp:val=&quot;009D2D57&quot;/&gt;&lt;wsp:rsid wsp:val=&quot;009D2DAB&quot;/&gt;&lt;wsp:rsid wsp:val=&quot;009D2F09&quot;/&gt;&lt;wsp:rsid wsp:val=&quot;009D35BD&quot;/&gt;&lt;wsp:rsid wsp:val=&quot;009D35EC&quot;/&gt;&lt;wsp:rsid wsp:val=&quot;009D387A&quot;/&gt;&lt;wsp:rsid wsp:val=&quot;009D3A23&quot;/&gt;&lt;wsp:rsid wsp:val=&quot;009D4B11&quot;/&gt;&lt;wsp:rsid wsp:val=&quot;009D530B&quot;/&gt;&lt;wsp:rsid wsp:val=&quot;009D5787&quot;/&gt;&lt;wsp:rsid wsp:val=&quot;009D5855&quot;/&gt;&lt;wsp:rsid wsp:val=&quot;009D58F3&quot;/&gt;&lt;wsp:rsid wsp:val=&quot;009D5C51&quot;/&gt;&lt;wsp:rsid wsp:val=&quot;009D61BE&quot;/&gt;&lt;wsp:rsid wsp:val=&quot;009D65F8&quot;/&gt;&lt;wsp:rsid wsp:val=&quot;009D6EB2&quot;/&gt;&lt;wsp:rsid wsp:val=&quot;009E07C4&quot;/&gt;&lt;wsp:rsid wsp:val=&quot;009E0C6E&quot;/&gt;&lt;wsp:rsid wsp:val=&quot;009E123E&quot;/&gt;&lt;wsp:rsid wsp:val=&quot;009E1400&quot;/&gt;&lt;wsp:rsid wsp:val=&quot;009E23F4&quot;/&gt;&lt;wsp:rsid wsp:val=&quot;009E26A8&quot;/&gt;&lt;wsp:rsid wsp:val=&quot;009E2AF5&quot;/&gt;&lt;wsp:rsid wsp:val=&quot;009E32C6&quot;/&gt;&lt;wsp:rsid wsp:val=&quot;009E33F4&quot;/&gt;&lt;wsp:rsid wsp:val=&quot;009E39C2&quot;/&gt;&lt;wsp:rsid wsp:val=&quot;009E4156&quot;/&gt;&lt;wsp:rsid wsp:val=&quot;009E4618&quot;/&gt;&lt;wsp:rsid wsp:val=&quot;009E4F63&quot;/&gt;&lt;wsp:rsid wsp:val=&quot;009E6373&quot;/&gt;&lt;wsp:rsid wsp:val=&quot;009E7474&quot;/&gt;&lt;wsp:rsid wsp:val=&quot;009E7BC3&quot;/&gt;&lt;wsp:rsid wsp:val=&quot;009F02AB&quot;/&gt;&lt;wsp:rsid wsp:val=&quot;009F0CB4&quot;/&gt;&lt;wsp:rsid wsp:val=&quot;009F0EBF&quot;/&gt;&lt;wsp:rsid wsp:val=&quot;009F140E&quot;/&gt;&lt;wsp:rsid wsp:val=&quot;009F2759&quot;/&gt;&lt;wsp:rsid wsp:val=&quot;009F2B99&quot;/&gt;&lt;wsp:rsid wsp:val=&quot;009F3042&quot;/&gt;&lt;wsp:rsid wsp:val=&quot;009F313C&quot;/&gt;&lt;wsp:rsid wsp:val=&quot;009F4691&quot;/&gt;&lt;wsp:rsid wsp:val=&quot;009F4839&quot;/&gt;&lt;wsp:rsid wsp:val=&quot;009F5315&quot;/&gt;&lt;wsp:rsid wsp:val=&quot;009F57A3&quot;/&gt;&lt;wsp:rsid wsp:val=&quot;009F6789&quot;/&gt;&lt;wsp:rsid wsp:val=&quot;009F6D75&quot;/&gt;&lt;wsp:rsid wsp:val=&quot;009F71DE&quot;/&gt;&lt;wsp:rsid wsp:val=&quot;009F77F9&quot;/&gt;&lt;wsp:rsid wsp:val=&quot;009F795D&quot;/&gt;&lt;wsp:rsid wsp:val=&quot;009F7D42&quot;/&gt;&lt;wsp:rsid wsp:val=&quot;009F7DD2&quot;/&gt;&lt;wsp:rsid wsp:val=&quot;00A00133&quot;/&gt;&lt;wsp:rsid wsp:val=&quot;00A01457&quot;/&gt;&lt;wsp:rsid wsp:val=&quot;00A0163A&quot;/&gt;&lt;wsp:rsid wsp:val=&quot;00A017F2&quot;/&gt;&lt;wsp:rsid wsp:val=&quot;00A023DA&quot;/&gt;&lt;wsp:rsid wsp:val=&quot;00A02434&quot;/&gt;&lt;wsp:rsid wsp:val=&quot;00A026A9&quot;/&gt;&lt;wsp:rsid wsp:val=&quot;00A02E03&quot;/&gt;&lt;wsp:rsid wsp:val=&quot;00A03070&quot;/&gt;&lt;wsp:rsid wsp:val=&quot;00A0310B&quot;/&gt;&lt;wsp:rsid wsp:val=&quot;00A03383&quot;/&gt;&lt;wsp:rsid wsp:val=&quot;00A03715&quot;/&gt;&lt;wsp:rsid wsp:val=&quot;00A039B7&quot;/&gt;&lt;wsp:rsid wsp:val=&quot;00A03A06&quot;/&gt;&lt;wsp:rsid wsp:val=&quot;00A041D3&quot;/&gt;&lt;wsp:rsid wsp:val=&quot;00A0503A&quot;/&gt;&lt;wsp:rsid wsp:val=&quot;00A051E3&quot;/&gt;&lt;wsp:rsid wsp:val=&quot;00A0534B&quot;/&gt;&lt;wsp:rsid wsp:val=&quot;00A05753&quot;/&gt;&lt;wsp:rsid wsp:val=&quot;00A05EDD&quot;/&gt;&lt;wsp:rsid wsp:val=&quot;00A06276&quot;/&gt;&lt;wsp:rsid wsp:val=&quot;00A06CFF&quot;/&gt;&lt;wsp:rsid wsp:val=&quot;00A06E5A&quot;/&gt;&lt;wsp:rsid wsp:val=&quot;00A0720F&quot;/&gt;&lt;wsp:rsid wsp:val=&quot;00A07369&quot;/&gt;&lt;wsp:rsid wsp:val=&quot;00A07BF9&quot;/&gt;&lt;wsp:rsid wsp:val=&quot;00A07F5F&quot;/&gt;&lt;wsp:rsid wsp:val=&quot;00A1011E&quot;/&gt;&lt;wsp:rsid wsp:val=&quot;00A104B6&quot;/&gt;&lt;wsp:rsid wsp:val=&quot;00A10A06&quot;/&gt;&lt;wsp:rsid wsp:val=&quot;00A10F8F&quot;/&gt;&lt;wsp:rsid wsp:val=&quot;00A111EE&quot;/&gt;&lt;wsp:rsid wsp:val=&quot;00A117F6&quot;/&gt;&lt;wsp:rsid wsp:val=&quot;00A11A09&quot;/&gt;&lt;wsp:rsid wsp:val=&quot;00A12079&quot;/&gt;&lt;wsp:rsid wsp:val=&quot;00A128B8&quot;/&gt;&lt;wsp:rsid wsp:val=&quot;00A1290F&quot;/&gt;&lt;wsp:rsid wsp:val=&quot;00A12B48&quot;/&gt;&lt;wsp:rsid wsp:val=&quot;00A130BA&quot;/&gt;&lt;wsp:rsid wsp:val=&quot;00A1329F&quot;/&gt;&lt;wsp:rsid wsp:val=&quot;00A13399&quot;/&gt;&lt;wsp:rsid wsp:val=&quot;00A135DD&quot;/&gt;&lt;wsp:rsid wsp:val=&quot;00A1374E&quot;/&gt;&lt;wsp:rsid wsp:val=&quot;00A142F1&quot;/&gt;&lt;wsp:rsid wsp:val=&quot;00A14781&quot;/&gt;&lt;wsp:rsid wsp:val=&quot;00A14E47&quot;/&gt;&lt;wsp:rsid wsp:val=&quot;00A15412&quot;/&gt;&lt;wsp:rsid wsp:val=&quot;00A15C99&quot;/&gt;&lt;wsp:rsid wsp:val=&quot;00A16066&quot;/&gt;&lt;wsp:rsid wsp:val=&quot;00A163B8&quot;/&gt;&lt;wsp:rsid wsp:val=&quot;00A16C22&quot;/&gt;&lt;wsp:rsid wsp:val=&quot;00A17682&quot;/&gt;&lt;wsp:rsid wsp:val=&quot;00A17B89&quot;/&gt;&lt;wsp:rsid wsp:val=&quot;00A20760&quot;/&gt;&lt;wsp:rsid wsp:val=&quot;00A20832&quot;/&gt;&lt;wsp:rsid wsp:val=&quot;00A20F0F&quot;/&gt;&lt;wsp:rsid wsp:val=&quot;00A215E8&quot;/&gt;&lt;wsp:rsid wsp:val=&quot;00A217FC&quot;/&gt;&lt;wsp:rsid wsp:val=&quot;00A21CD1&quot;/&gt;&lt;wsp:rsid wsp:val=&quot;00A22A97&quot;/&gt;&lt;wsp:rsid wsp:val=&quot;00A22E03&quot;/&gt;&lt;wsp:rsid wsp:val=&quot;00A235F9&quot;/&gt;&lt;wsp:rsid wsp:val=&quot;00A23E18&quot;/&gt;&lt;wsp:rsid wsp:val=&quot;00A23ECE&quot;/&gt;&lt;wsp:rsid wsp:val=&quot;00A242B0&quot;/&gt;&lt;wsp:rsid wsp:val=&quot;00A2482D&quot;/&gt;&lt;wsp:rsid wsp:val=&quot;00A24C79&quot;/&gt;&lt;wsp:rsid wsp:val=&quot;00A24F4F&quot;/&gt;&lt;wsp:rsid wsp:val=&quot;00A25824&quot;/&gt;&lt;wsp:rsid wsp:val=&quot;00A2588A&quot;/&gt;&lt;wsp:rsid wsp:val=&quot;00A26164&quot;/&gt;&lt;wsp:rsid wsp:val=&quot;00A2629A&quot;/&gt;&lt;wsp:rsid wsp:val=&quot;00A2647A&quot;/&gt;&lt;wsp:rsid wsp:val=&quot;00A2777E&quot;/&gt;&lt;wsp:rsid wsp:val=&quot;00A27962&quot;/&gt;&lt;wsp:rsid wsp:val=&quot;00A31666&quot;/&gt;&lt;wsp:rsid wsp:val=&quot;00A31B1B&quot;/&gt;&lt;wsp:rsid wsp:val=&quot;00A31D94&quot;/&gt;&lt;wsp:rsid wsp:val=&quot;00A3316F&quot;/&gt;&lt;wsp:rsid wsp:val=&quot;00A333C2&quot;/&gt;&lt;wsp:rsid wsp:val=&quot;00A33667&quot;/&gt;&lt;wsp:rsid wsp:val=&quot;00A34233&quot;/&gt;&lt;wsp:rsid wsp:val=&quot;00A34BB4&quot;/&gt;&lt;wsp:rsid wsp:val=&quot;00A34BE2&quot;/&gt;&lt;wsp:rsid wsp:val=&quot;00A3577B&quot;/&gt;&lt;wsp:rsid wsp:val=&quot;00A36DA0&quot;/&gt;&lt;wsp:rsid wsp:val=&quot;00A377C6&quot;/&gt;&lt;wsp:rsid wsp:val=&quot;00A377CE&quot;/&gt;&lt;wsp:rsid wsp:val=&quot;00A413CA&quot;/&gt;&lt;wsp:rsid wsp:val=&quot;00A41695&quot;/&gt;&lt;wsp:rsid wsp:val=&quot;00A42C7F&quot;/&gt;&lt;wsp:rsid wsp:val=&quot;00A42C99&quot;/&gt;&lt;wsp:rsid wsp:val=&quot;00A43C4E&quot;/&gt;&lt;wsp:rsid wsp:val=&quot;00A43F9F&quot;/&gt;&lt;wsp:rsid wsp:val=&quot;00A4425E&quot;/&gt;&lt;wsp:rsid wsp:val=&quot;00A447FE&quot;/&gt;&lt;wsp:rsid wsp:val=&quot;00A44E90&quot;/&gt;&lt;wsp:rsid wsp:val=&quot;00A4578D&quot;/&gt;&lt;wsp:rsid wsp:val=&quot;00A45ECB&quot;/&gt;&lt;wsp:rsid wsp:val=&quot;00A45EE6&quot;/&gt;&lt;wsp:rsid wsp:val=&quot;00A46227&quot;/&gt;&lt;wsp:rsid wsp:val=&quot;00A46545&quot;/&gt;&lt;wsp:rsid wsp:val=&quot;00A46C45&quot;/&gt;&lt;wsp:rsid wsp:val=&quot;00A46CE4&quot;/&gt;&lt;wsp:rsid wsp:val=&quot;00A47594&quot;/&gt;&lt;wsp:rsid wsp:val=&quot;00A4764D&quot;/&gt;&lt;wsp:rsid wsp:val=&quot;00A47897&quot;/&gt;&lt;wsp:rsid wsp:val=&quot;00A47926&quot;/&gt;&lt;wsp:rsid wsp:val=&quot;00A50141&quot;/&gt;&lt;wsp:rsid wsp:val=&quot;00A50373&quot;/&gt;&lt;wsp:rsid wsp:val=&quot;00A503C5&quot;/&gt;&lt;wsp:rsid wsp:val=&quot;00A50530&quot;/&gt;&lt;wsp:rsid wsp:val=&quot;00A505E8&quot;/&gt;&lt;wsp:rsid wsp:val=&quot;00A51194&quot;/&gt;&lt;wsp:rsid wsp:val=&quot;00A5144B&quot;/&gt;&lt;wsp:rsid wsp:val=&quot;00A525F9&quot;/&gt;&lt;wsp:rsid wsp:val=&quot;00A52C30&quot;/&gt;&lt;wsp:rsid wsp:val=&quot;00A531E4&quot;/&gt;&lt;wsp:rsid wsp:val=&quot;00A54851&quot;/&gt;&lt;wsp:rsid wsp:val=&quot;00A56490&quot;/&gt;&lt;wsp:rsid wsp:val=&quot;00A56CDF&quot;/&gt;&lt;wsp:rsid wsp:val=&quot;00A57883&quot;/&gt;&lt;wsp:rsid wsp:val=&quot;00A603D6&quot;/&gt;&lt;wsp:rsid wsp:val=&quot;00A6111F&quot;/&gt;&lt;wsp:rsid wsp:val=&quot;00A62109&quot;/&gt;&lt;wsp:rsid wsp:val=&quot;00A62A97&quot;/&gt;&lt;wsp:rsid wsp:val=&quot;00A62CBF&quot;/&gt;&lt;wsp:rsid wsp:val=&quot;00A63468&quot;/&gt;&lt;wsp:rsid wsp:val=&quot;00A63864&quot;/&gt;&lt;wsp:rsid wsp:val=&quot;00A645DA&quot;/&gt;&lt;wsp:rsid wsp:val=&quot;00A6492D&quot;/&gt;&lt;wsp:rsid wsp:val=&quot;00A64983&quot;/&gt;&lt;wsp:rsid wsp:val=&quot;00A64D26&quot;/&gt;&lt;wsp:rsid wsp:val=&quot;00A65196&quot;/&gt;&lt;wsp:rsid wsp:val=&quot;00A651D8&quot;/&gt;&lt;wsp:rsid wsp:val=&quot;00A65EAF&quot;/&gt;&lt;wsp:rsid wsp:val=&quot;00A66092&quot;/&gt;&lt;wsp:rsid wsp:val=&quot;00A660C8&quot;/&gt;&lt;wsp:rsid wsp:val=&quot;00A66281&quot;/&gt;&lt;wsp:rsid wsp:val=&quot;00A662FB&quot;/&gt;&lt;wsp:rsid wsp:val=&quot;00A66377&quot;/&gt;&lt;wsp:rsid wsp:val=&quot;00A66594&quot;/&gt;&lt;wsp:rsid wsp:val=&quot;00A67841&quot;/&gt;&lt;wsp:rsid wsp:val=&quot;00A705C0&quot;/&gt;&lt;wsp:rsid wsp:val=&quot;00A70ED1&quot;/&gt;&lt;wsp:rsid wsp:val=&quot;00A717CE&quot;/&gt;&lt;wsp:rsid wsp:val=&quot;00A71920&quot;/&gt;&lt;wsp:rsid wsp:val=&quot;00A71C7C&quot;/&gt;&lt;wsp:rsid wsp:val=&quot;00A71D6C&quot;/&gt;&lt;wsp:rsid wsp:val=&quot;00A71EBC&quot;/&gt;&lt;wsp:rsid wsp:val=&quot;00A720C9&quot;/&gt;&lt;wsp:rsid wsp:val=&quot;00A7213C&quot;/&gt;&lt;wsp:rsid wsp:val=&quot;00A724D4&quot;/&gt;&lt;wsp:rsid wsp:val=&quot;00A7263F&quot;/&gt;&lt;wsp:rsid wsp:val=&quot;00A7270F&quot;/&gt;&lt;wsp:rsid wsp:val=&quot;00A7272D&quot;/&gt;&lt;wsp:rsid wsp:val=&quot;00A72736&quot;/&gt;&lt;wsp:rsid wsp:val=&quot;00A72877&quot;/&gt;&lt;wsp:rsid wsp:val=&quot;00A729EE&quot;/&gt;&lt;wsp:rsid wsp:val=&quot;00A72D75&quot;/&gt;&lt;wsp:rsid wsp:val=&quot;00A73BD8&quot;/&gt;&lt;wsp:rsid wsp:val=&quot;00A73DBC&quot;/&gt;&lt;wsp:rsid wsp:val=&quot;00A747B6&quot;/&gt;&lt;wsp:rsid wsp:val=&quot;00A747D9&quot;/&gt;&lt;wsp:rsid wsp:val=&quot;00A75AF6&quot;/&gt;&lt;wsp:rsid wsp:val=&quot;00A7628F&quot;/&gt;&lt;wsp:rsid wsp:val=&quot;00A76EE2&quot;/&gt;&lt;wsp:rsid wsp:val=&quot;00A77C0A&quot;/&gt;&lt;wsp:rsid wsp:val=&quot;00A80204&quot;/&gt;&lt;wsp:rsid wsp:val=&quot;00A802EF&quot;/&gt;&lt;wsp:rsid wsp:val=&quot;00A80CEE&quot;/&gt;&lt;wsp:rsid wsp:val=&quot;00A81A25&quot;/&gt;&lt;wsp:rsid wsp:val=&quot;00A81AAF&quot;/&gt;&lt;wsp:rsid wsp:val=&quot;00A81E22&quot;/&gt;&lt;wsp:rsid wsp:val=&quot;00A81F40&quot;/&gt;&lt;wsp:rsid wsp:val=&quot;00A826CB&quot;/&gt;&lt;wsp:rsid wsp:val=&quot;00A8280A&quot;/&gt;&lt;wsp:rsid wsp:val=&quot;00A829FA&quot;/&gt;&lt;wsp:rsid wsp:val=&quot;00A82F73&quot;/&gt;&lt;wsp:rsid wsp:val=&quot;00A83BB3&quot;/&gt;&lt;wsp:rsid wsp:val=&quot;00A84165&quot;/&gt;&lt;wsp:rsid wsp:val=&quot;00A84715&quot;/&gt;&lt;wsp:rsid wsp:val=&quot;00A84FA1&quot;/&gt;&lt;wsp:rsid wsp:val=&quot;00A8586E&quot;/&gt;&lt;wsp:rsid wsp:val=&quot;00A859D5&quot;/&gt;&lt;wsp:rsid wsp:val=&quot;00A85A41&quot;/&gt;&lt;wsp:rsid wsp:val=&quot;00A85AD9&quot;/&gt;&lt;wsp:rsid wsp:val=&quot;00A85D91&quot;/&gt;&lt;wsp:rsid wsp:val=&quot;00A860B5&quot;/&gt;&lt;wsp:rsid wsp:val=&quot;00A862AC&quot;/&gt;&lt;wsp:rsid wsp:val=&quot;00A86C4D&quot;/&gt;&lt;wsp:rsid wsp:val=&quot;00A86D39&quot;/&gt;&lt;wsp:rsid wsp:val=&quot;00A87089&quot;/&gt;&lt;wsp:rsid wsp:val=&quot;00A874C5&quot;/&gt;&lt;wsp:rsid wsp:val=&quot;00A90569&quot;/&gt;&lt;wsp:rsid wsp:val=&quot;00A9099E&quot;/&gt;&lt;wsp:rsid wsp:val=&quot;00A923E1&quot;/&gt;&lt;wsp:rsid wsp:val=&quot;00A92489&quot;/&gt;&lt;wsp:rsid wsp:val=&quot;00A92AAF&quot;/&gt;&lt;wsp:rsid wsp:val=&quot;00A9304C&quot;/&gt;&lt;wsp:rsid wsp:val=&quot;00A94014&quot;/&gt;&lt;wsp:rsid wsp:val=&quot;00A9447D&quot;/&gt;&lt;wsp:rsid wsp:val=&quot;00A95026&quot;/&gt;&lt;wsp:rsid wsp:val=&quot;00A952DD&quot;/&gt;&lt;wsp:rsid wsp:val=&quot;00A95697&quot;/&gt;&lt;wsp:rsid wsp:val=&quot;00A9654E&quot;/&gt;&lt;wsp:rsid wsp:val=&quot;00A967EE&quot;/&gt;&lt;wsp:rsid wsp:val=&quot;00A9724B&quot;/&gt;&lt;wsp:rsid wsp:val=&quot;00A972C8&quot;/&gt;&lt;wsp:rsid wsp:val=&quot;00AA0276&quot;/&gt;&lt;wsp:rsid wsp:val=&quot;00AA061E&quot;/&gt;&lt;wsp:rsid wsp:val=&quot;00AA0B1F&quot;/&gt;&lt;wsp:rsid wsp:val=&quot;00AA0E0B&quot;/&gt;&lt;wsp:rsid wsp:val=&quot;00AA14C6&quot;/&gt;&lt;wsp:rsid wsp:val=&quot;00AA1544&quot;/&gt;&lt;wsp:rsid wsp:val=&quot;00AA15DD&quot;/&gt;&lt;wsp:rsid wsp:val=&quot;00AA15F0&quot;/&gt;&lt;wsp:rsid wsp:val=&quot;00AA16D3&quot;/&gt;&lt;wsp:rsid wsp:val=&quot;00AA1AE4&quot;/&gt;&lt;wsp:rsid wsp:val=&quot;00AA202C&quot;/&gt;&lt;wsp:rsid wsp:val=&quot;00AA20AE&quot;/&gt;&lt;wsp:rsid wsp:val=&quot;00AA2878&quot;/&gt;&lt;wsp:rsid wsp:val=&quot;00AA2AA6&quot;/&gt;&lt;wsp:rsid wsp:val=&quot;00AA2CDC&quot;/&gt;&lt;wsp:rsid wsp:val=&quot;00AA3724&quot;/&gt;&lt;wsp:rsid wsp:val=&quot;00AA373E&quot;/&gt;&lt;wsp:rsid wsp:val=&quot;00AA3A29&quot;/&gt;&lt;wsp:rsid wsp:val=&quot;00AA3E68&quot;/&gt;&lt;wsp:rsid wsp:val=&quot;00AA4C28&quot;/&gt;&lt;wsp:rsid wsp:val=&quot;00AA5C4A&quot;/&gt;&lt;wsp:rsid wsp:val=&quot;00AA5D0D&quot;/&gt;&lt;wsp:rsid wsp:val=&quot;00AA5DC7&quot;/&gt;&lt;wsp:rsid wsp:val=&quot;00AA6288&quot;/&gt;&lt;wsp:rsid wsp:val=&quot;00AA62E6&quot;/&gt;&lt;wsp:rsid wsp:val=&quot;00AA674B&quot;/&gt;&lt;wsp:rsid wsp:val=&quot;00AA6840&quot;/&gt;&lt;wsp:rsid wsp:val=&quot;00AA75D5&quot;/&gt;&lt;wsp:rsid wsp:val=&quot;00AA78D5&quot;/&gt;&lt;wsp:rsid wsp:val=&quot;00AA7CE3&quot;/&gt;&lt;wsp:rsid wsp:val=&quot;00AA7F08&quot;/&gt;&lt;wsp:rsid wsp:val=&quot;00AB0900&quot;/&gt;&lt;wsp:rsid wsp:val=&quot;00AB142D&quot;/&gt;&lt;wsp:rsid wsp:val=&quot;00AB285D&quot;/&gt;&lt;wsp:rsid wsp:val=&quot;00AB355A&quot;/&gt;&lt;wsp:rsid wsp:val=&quot;00AB3F41&quot;/&gt;&lt;wsp:rsid wsp:val=&quot;00AB3F86&quot;/&gt;&lt;wsp:rsid wsp:val=&quot;00AB4242&quot;/&gt;&lt;wsp:rsid wsp:val=&quot;00AB44C2&quot;/&gt;&lt;wsp:rsid wsp:val=&quot;00AB4A9B&quot;/&gt;&lt;wsp:rsid wsp:val=&quot;00AB4BA7&quot;/&gt;&lt;wsp:rsid wsp:val=&quot;00AB552C&quot;/&gt;&lt;wsp:rsid wsp:val=&quot;00AB5591&quot;/&gt;&lt;wsp:rsid wsp:val=&quot;00AB564D&quot;/&gt;&lt;wsp:rsid wsp:val=&quot;00AB5C50&quot;/&gt;&lt;wsp:rsid wsp:val=&quot;00AB6B7E&quot;/&gt;&lt;wsp:rsid wsp:val=&quot;00AB6C08&quot;/&gt;&lt;wsp:rsid wsp:val=&quot;00AB73F3&quot;/&gt;&lt;wsp:rsid wsp:val=&quot;00AB7D9B&quot;/&gt;&lt;wsp:rsid wsp:val=&quot;00AC03D4&quot;/&gt;&lt;wsp:rsid wsp:val=&quot;00AC0756&quot;/&gt;&lt;wsp:rsid wsp:val=&quot;00AC0CA0&quot;/&gt;&lt;wsp:rsid wsp:val=&quot;00AC0EB0&quot;/&gt;&lt;wsp:rsid wsp:val=&quot;00AC1BBD&quot;/&gt;&lt;wsp:rsid wsp:val=&quot;00AC1EE2&quot;/&gt;&lt;wsp:rsid wsp:val=&quot;00AC244D&quot;/&gt;&lt;wsp:rsid wsp:val=&quot;00AC33AE&quot;/&gt;&lt;wsp:rsid wsp:val=&quot;00AC33B7&quot;/&gt;&lt;wsp:rsid wsp:val=&quot;00AC36CD&quot;/&gt;&lt;wsp:rsid wsp:val=&quot;00AC3922&quot;/&gt;&lt;wsp:rsid wsp:val=&quot;00AC3FD5&quot;/&gt;&lt;wsp:rsid wsp:val=&quot;00AC4048&quot;/&gt;&lt;wsp:rsid wsp:val=&quot;00AC459A&quot;/&gt;&lt;wsp:rsid wsp:val=&quot;00AC4EF0&quot;/&gt;&lt;wsp:rsid wsp:val=&quot;00AC5004&quot;/&gt;&lt;wsp:rsid wsp:val=&quot;00AC50A9&quot;/&gt;&lt;wsp:rsid wsp:val=&quot;00AC52CB&quot;/&gt;&lt;wsp:rsid wsp:val=&quot;00AC53D5&quot;/&gt;&lt;wsp:rsid wsp:val=&quot;00AC580C&quot;/&gt;&lt;wsp:rsid wsp:val=&quot;00AC588C&quot;/&gt;&lt;wsp:rsid wsp:val=&quot;00AC588E&quot;/&gt;&lt;wsp:rsid wsp:val=&quot;00AC5F51&quot;/&gt;&lt;wsp:rsid wsp:val=&quot;00AC6016&quot;/&gt;&lt;wsp:rsid wsp:val=&quot;00AC6811&quot;/&gt;&lt;wsp:rsid wsp:val=&quot;00AC6B81&quot;/&gt;&lt;wsp:rsid wsp:val=&quot;00AC72B2&quot;/&gt;&lt;wsp:rsid wsp:val=&quot;00AC7429&quot;/&gt;&lt;wsp:rsid wsp:val=&quot;00AC7788&quot;/&gt;&lt;wsp:rsid wsp:val=&quot;00AD0141&quot;/&gt;&lt;wsp:rsid wsp:val=&quot;00AD01A3&quot;/&gt;&lt;wsp:rsid wsp:val=&quot;00AD04F7&quot;/&gt;&lt;wsp:rsid wsp:val=&quot;00AD070D&quot;/&gt;&lt;wsp:rsid wsp:val=&quot;00AD1A56&quot;/&gt;&lt;wsp:rsid wsp:val=&quot;00AD1BAB&quot;/&gt;&lt;wsp:rsid wsp:val=&quot;00AD1D7A&quot;/&gt;&lt;wsp:rsid wsp:val=&quot;00AD2074&quot;/&gt;&lt;wsp:rsid wsp:val=&quot;00AD28C5&quot;/&gt;&lt;wsp:rsid wsp:val=&quot;00AD28D9&quot;/&gt;&lt;wsp:rsid wsp:val=&quot;00AD29C1&quot;/&gt;&lt;wsp:rsid wsp:val=&quot;00AD2FE8&quot;/&gt;&lt;wsp:rsid wsp:val=&quot;00AD31C0&quot;/&gt;&lt;wsp:rsid wsp:val=&quot;00AD3378&quot;/&gt;&lt;wsp:rsid wsp:val=&quot;00AD3733&quot;/&gt;&lt;wsp:rsid wsp:val=&quot;00AD3782&quot;/&gt;&lt;wsp:rsid wsp:val=&quot;00AD3819&quot;/&gt;&lt;wsp:rsid wsp:val=&quot;00AD39D7&quot;/&gt;&lt;wsp:rsid wsp:val=&quot;00AD3FFE&quot;/&gt;&lt;wsp:rsid wsp:val=&quot;00AD5183&quot;/&gt;&lt;wsp:rsid wsp:val=&quot;00AD54C8&quot;/&gt;&lt;wsp:rsid wsp:val=&quot;00AD57DD&quot;/&gt;&lt;wsp:rsid wsp:val=&quot;00AD6196&quot;/&gt;&lt;wsp:rsid wsp:val=&quot;00AD6249&quot;/&gt;&lt;wsp:rsid wsp:val=&quot;00AD66FD&quot;/&gt;&lt;wsp:rsid wsp:val=&quot;00AD6743&quot;/&gt;&lt;wsp:rsid wsp:val=&quot;00AD71E1&quot;/&gt;&lt;wsp:rsid wsp:val=&quot;00AE0713&quot;/&gt;&lt;wsp:rsid wsp:val=&quot;00AE075C&quot;/&gt;&lt;wsp:rsid wsp:val=&quot;00AE0882&quot;/&gt;&lt;wsp:rsid wsp:val=&quot;00AE0DD0&quot;/&gt;&lt;wsp:rsid wsp:val=&quot;00AE17C7&quot;/&gt;&lt;wsp:rsid wsp:val=&quot;00AE1BD0&quot;/&gt;&lt;wsp:rsid wsp:val=&quot;00AE2537&quot;/&gt;&lt;wsp:rsid wsp:val=&quot;00AE2622&quot;/&gt;&lt;wsp:rsid wsp:val=&quot;00AE26EC&quot;/&gt;&lt;wsp:rsid wsp:val=&quot;00AE2F35&quot;/&gt;&lt;wsp:rsid wsp:val=&quot;00AE323A&quot;/&gt;&lt;wsp:rsid wsp:val=&quot;00AE32BA&quot;/&gt;&lt;wsp:rsid wsp:val=&quot;00AE32F2&quot;/&gt;&lt;wsp:rsid wsp:val=&quot;00AE33D9&quot;/&gt;&lt;wsp:rsid wsp:val=&quot;00AE35D2&quot;/&gt;&lt;wsp:rsid wsp:val=&quot;00AE4218&quot;/&gt;&lt;wsp:rsid wsp:val=&quot;00AE47C0&quot;/&gt;&lt;wsp:rsid wsp:val=&quot;00AE485F&quot;/&gt;&lt;wsp:rsid wsp:val=&quot;00AE48FA&quot;/&gt;&lt;wsp:rsid wsp:val=&quot;00AE49ED&quot;/&gt;&lt;wsp:rsid wsp:val=&quot;00AE4B08&quot;/&gt;&lt;wsp:rsid wsp:val=&quot;00AE4E57&quot;/&gt;&lt;wsp:rsid wsp:val=&quot;00AE4E6A&quot;/&gt;&lt;wsp:rsid wsp:val=&quot;00AE51E8&quot;/&gt;&lt;wsp:rsid wsp:val=&quot;00AE5214&quot;/&gt;&lt;wsp:rsid wsp:val=&quot;00AE526E&quot;/&gt;&lt;wsp:rsid wsp:val=&quot;00AE530C&quot;/&gt;&lt;wsp:rsid wsp:val=&quot;00AE56FC&quot;/&gt;&lt;wsp:rsid wsp:val=&quot;00AE5CEB&quot;/&gt;&lt;wsp:rsid wsp:val=&quot;00AE6668&quot;/&gt;&lt;wsp:rsid wsp:val=&quot;00AE667D&quot;/&gt;&lt;wsp:rsid wsp:val=&quot;00AE70B9&quot;/&gt;&lt;wsp:rsid wsp:val=&quot;00AE7F34&quot;/&gt;&lt;wsp:rsid wsp:val=&quot;00AE7FAA&quot;/&gt;&lt;wsp:rsid wsp:val=&quot;00AF00D6&quot;/&gt;&lt;wsp:rsid wsp:val=&quot;00AF0535&quot;/&gt;&lt;wsp:rsid wsp:val=&quot;00AF0854&quot;/&gt;&lt;wsp:rsid wsp:val=&quot;00AF08EB&quot;/&gt;&lt;wsp:rsid wsp:val=&quot;00AF0A90&quot;/&gt;&lt;wsp:rsid wsp:val=&quot;00AF0F89&quot;/&gt;&lt;wsp:rsid wsp:val=&quot;00AF10D9&quot;/&gt;&lt;wsp:rsid wsp:val=&quot;00AF29F8&quot;/&gt;&lt;wsp:rsid wsp:val=&quot;00AF3579&quot;/&gt;&lt;wsp:rsid wsp:val=&quot;00AF4255&quot;/&gt;&lt;wsp:rsid wsp:val=&quot;00AF4A7B&quot;/&gt;&lt;wsp:rsid wsp:val=&quot;00AF4FB6&quot;/&gt;&lt;wsp:rsid wsp:val=&quot;00AF5B11&quot;/&gt;&lt;wsp:rsid wsp:val=&quot;00AF5DAA&quot;/&gt;&lt;wsp:rsid wsp:val=&quot;00AF5EB0&quot;/&gt;&lt;wsp:rsid wsp:val=&quot;00AF6B1B&quot;/&gt;&lt;wsp:rsid wsp:val=&quot;00AF6C00&quot;/&gt;&lt;wsp:rsid wsp:val=&quot;00AF7FEB&quot;/&gt;&lt;wsp:rsid wsp:val=&quot;00B00C67&quot;/&gt;&lt;wsp:rsid wsp:val=&quot;00B01301&quot;/&gt;&lt;wsp:rsid wsp:val=&quot;00B015FC&quot;/&gt;&lt;wsp:rsid wsp:val=&quot;00B01914&quot;/&gt;&lt;wsp:rsid wsp:val=&quot;00B0196F&quot;/&gt;&lt;wsp:rsid wsp:val=&quot;00B029D8&quot;/&gt;&lt;wsp:rsid wsp:val=&quot;00B02AE0&quot;/&gt;&lt;wsp:rsid wsp:val=&quot;00B03C3F&quot;/&gt;&lt;wsp:rsid wsp:val=&quot;00B04A98&quot;/&gt;&lt;wsp:rsid wsp:val=&quot;00B04ED1&quot;/&gt;&lt;wsp:rsid wsp:val=&quot;00B05C39&quot;/&gt;&lt;wsp:rsid wsp:val=&quot;00B060FC&quot;/&gt;&lt;wsp:rsid wsp:val=&quot;00B061BA&quot;/&gt;&lt;wsp:rsid wsp:val=&quot;00B0658C&quot;/&gt;&lt;wsp:rsid wsp:val=&quot;00B06C77&quot;/&gt;&lt;wsp:rsid wsp:val=&quot;00B0705E&quot;/&gt;&lt;wsp:rsid wsp:val=&quot;00B07373&quot;/&gt;&lt;wsp:rsid wsp:val=&quot;00B07493&quot;/&gt;&lt;wsp:rsid wsp:val=&quot;00B07565&quot;/&gt;&lt;wsp:rsid wsp:val=&quot;00B076B0&quot;/&gt;&lt;wsp:rsid wsp:val=&quot;00B100C4&quot;/&gt;&lt;wsp:rsid wsp:val=&quot;00B10A3C&quot;/&gt;&lt;wsp:rsid wsp:val=&quot;00B10B65&quot;/&gt;&lt;wsp:rsid wsp:val=&quot;00B117F0&quot;/&gt;&lt;wsp:rsid wsp:val=&quot;00B11E9F&quot;/&gt;&lt;wsp:rsid wsp:val=&quot;00B124E0&quot;/&gt;&lt;wsp:rsid wsp:val=&quot;00B12CE1&quot;/&gt;&lt;wsp:rsid wsp:val=&quot;00B13413&quot;/&gt;&lt;wsp:rsid wsp:val=&quot;00B13745&quot;/&gt;&lt;wsp:rsid wsp:val=&quot;00B1517B&quot;/&gt;&lt;wsp:rsid wsp:val=&quot;00B158C6&quot;/&gt;&lt;wsp:rsid wsp:val=&quot;00B1596D&quot;/&gt;&lt;wsp:rsid wsp:val=&quot;00B15B3C&quot;/&gt;&lt;wsp:rsid wsp:val=&quot;00B1640F&quot;/&gt;&lt;wsp:rsid wsp:val=&quot;00B167D7&quot;/&gt;&lt;wsp:rsid wsp:val=&quot;00B16943&quot;/&gt;&lt;wsp:rsid wsp:val=&quot;00B169B1&quot;/&gt;&lt;wsp:rsid wsp:val=&quot;00B16AF2&quot;/&gt;&lt;wsp:rsid wsp:val=&quot;00B16DBA&quot;/&gt;&lt;wsp:rsid wsp:val=&quot;00B16EEF&quot;/&gt;&lt;wsp:rsid wsp:val=&quot;00B1716A&quot;/&gt;&lt;wsp:rsid wsp:val=&quot;00B17BBF&quot;/&gt;&lt;wsp:rsid wsp:val=&quot;00B17D5B&quot;/&gt;&lt;wsp:rsid wsp:val=&quot;00B20FDD&quot;/&gt;&lt;wsp:rsid wsp:val=&quot;00B21479&quot;/&gt;&lt;wsp:rsid wsp:val=&quot;00B21657&quot;/&gt;&lt;wsp:rsid wsp:val=&quot;00B21AF5&quot;/&gt;&lt;wsp:rsid wsp:val=&quot;00B2212C&quot;/&gt;&lt;wsp:rsid wsp:val=&quot;00B22177&quot;/&gt;&lt;wsp:rsid wsp:val=&quot;00B224D9&quot;/&gt;&lt;wsp:rsid wsp:val=&quot;00B22A56&quot;/&gt;&lt;wsp:rsid wsp:val=&quot;00B22DA6&quot;/&gt;&lt;wsp:rsid wsp:val=&quot;00B22F46&quot;/&gt;&lt;wsp:rsid wsp:val=&quot;00B231DB&quot;/&gt;&lt;wsp:rsid wsp:val=&quot;00B23369&quot;/&gt;&lt;wsp:rsid wsp:val=&quot;00B23DBF&quot;/&gt;&lt;wsp:rsid wsp:val=&quot;00B24051&quot;/&gt;&lt;wsp:rsid wsp:val=&quot;00B24D2B&quot;/&gt;&lt;wsp:rsid wsp:val=&quot;00B25421&quot;/&gt;&lt;wsp:rsid wsp:val=&quot;00B256B8&quot;/&gt;&lt;wsp:rsid wsp:val=&quot;00B25D5C&quot;/&gt;&lt;wsp:rsid wsp:val=&quot;00B264D8&quot;/&gt;&lt;wsp:rsid wsp:val=&quot;00B26559&quot;/&gt;&lt;wsp:rsid wsp:val=&quot;00B279BA&quot;/&gt;&lt;wsp:rsid wsp:val=&quot;00B304F8&quot;/&gt;&lt;wsp:rsid wsp:val=&quot;00B310D0&quot;/&gt;&lt;wsp:rsid wsp:val=&quot;00B312AC&quot;/&gt;&lt;wsp:rsid wsp:val=&quot;00B3168F&quot;/&gt;&lt;wsp:rsid wsp:val=&quot;00B31706&quot;/&gt;&lt;wsp:rsid wsp:val=&quot;00B31897&quot;/&gt;&lt;wsp:rsid wsp:val=&quot;00B3264E&quot;/&gt;&lt;wsp:rsid wsp:val=&quot;00B3351A&quot;/&gt;&lt;wsp:rsid wsp:val=&quot;00B33BBB&quot;/&gt;&lt;wsp:rsid wsp:val=&quot;00B33D04&quot;/&gt;&lt;wsp:rsid wsp:val=&quot;00B33D7B&quot;/&gt;&lt;wsp:rsid wsp:val=&quot;00B33DBE&quot;/&gt;&lt;wsp:rsid wsp:val=&quot;00B351BF&quot;/&gt;&lt;wsp:rsid wsp:val=&quot;00B36ABA&quot;/&gt;&lt;wsp:rsid wsp:val=&quot;00B36F8F&quot;/&gt;&lt;wsp:rsid wsp:val=&quot;00B37330&quot;/&gt;&lt;wsp:rsid wsp:val=&quot;00B37649&quot;/&gt;&lt;wsp:rsid wsp:val=&quot;00B37662&quot;/&gt;&lt;wsp:rsid wsp:val=&quot;00B377DD&quot;/&gt;&lt;wsp:rsid wsp:val=&quot;00B3783F&quot;/&gt;&lt;wsp:rsid wsp:val=&quot;00B37C64&quot;/&gt;&lt;wsp:rsid wsp:val=&quot;00B37F54&quot;/&gt;&lt;wsp:rsid wsp:val=&quot;00B4094F&quot;/&gt;&lt;wsp:rsid wsp:val=&quot;00B40A88&quot;/&gt;&lt;wsp:rsid wsp:val=&quot;00B41437&quot;/&gt;&lt;wsp:rsid wsp:val=&quot;00B41824&quot;/&gt;&lt;wsp:rsid wsp:val=&quot;00B41B72&quot;/&gt;&lt;wsp:rsid wsp:val=&quot;00B421B5&quot;/&gt;&lt;wsp:rsid wsp:val=&quot;00B4257B&quot;/&gt;&lt;wsp:rsid wsp:val=&quot;00B42806&quot;/&gt;&lt;wsp:rsid wsp:val=&quot;00B43516&quot;/&gt;&lt;wsp:rsid wsp:val=&quot;00B43EC2&quot;/&gt;&lt;wsp:rsid wsp:val=&quot;00B44287&quot;/&gt;&lt;wsp:rsid wsp:val=&quot;00B444DF&quot;/&gt;&lt;wsp:rsid wsp:val=&quot;00B44EE3&quot;/&gt;&lt;wsp:rsid wsp:val=&quot;00B45243&quot;/&gt;&lt;wsp:rsid wsp:val=&quot;00B458DE&quot;/&gt;&lt;wsp:rsid wsp:val=&quot;00B46708&quot;/&gt;&lt;wsp:rsid wsp:val=&quot;00B46D69&quot;/&gt;&lt;wsp:rsid wsp:val=&quot;00B470EF&quot;/&gt;&lt;wsp:rsid wsp:val=&quot;00B47509&quot;/&gt;&lt;wsp:rsid wsp:val=&quot;00B50FE9&quot;/&gt;&lt;wsp:rsid wsp:val=&quot;00B512DB&quot;/&gt;&lt;wsp:rsid wsp:val=&quot;00B51FC3&quot;/&gt;&lt;wsp:rsid wsp:val=&quot;00B52FFE&quot;/&gt;&lt;wsp:rsid wsp:val=&quot;00B5300A&quot;/&gt;&lt;wsp:rsid wsp:val=&quot;00B5304C&quot;/&gt;&lt;wsp:rsid wsp:val=&quot;00B55195&quot;/&gt;&lt;wsp:rsid wsp:val=&quot;00B55383&quot;/&gt;&lt;wsp:rsid wsp:val=&quot;00B553BD&quot;/&gt;&lt;wsp:rsid wsp:val=&quot;00B5548F&quot;/&gt;&lt;wsp:rsid wsp:val=&quot;00B55E25&quot;/&gt;&lt;wsp:rsid wsp:val=&quot;00B55E31&quot;/&gt;&lt;wsp:rsid wsp:val=&quot;00B56FED&quot;/&gt;&lt;wsp:rsid wsp:val=&quot;00B5788D&quot;/&gt;&lt;wsp:rsid wsp:val=&quot;00B60013&quot;/&gt;&lt;wsp:rsid wsp:val=&quot;00B6005B&quot;/&gt;&lt;wsp:rsid wsp:val=&quot;00B60A05&quot;/&gt;&lt;wsp:rsid wsp:val=&quot;00B60BB8&quot;/&gt;&lt;wsp:rsid wsp:val=&quot;00B60F5D&quot;/&gt;&lt;wsp:rsid wsp:val=&quot;00B6280C&quot;/&gt;&lt;wsp:rsid wsp:val=&quot;00B62B5B&quot;/&gt;&lt;wsp:rsid wsp:val=&quot;00B62DD7&quot;/&gt;&lt;wsp:rsid wsp:val=&quot;00B63BAB&quot;/&gt;&lt;wsp:rsid wsp:val=&quot;00B63FC6&quot;/&gt;&lt;wsp:rsid wsp:val=&quot;00B6449F&quot;/&gt;&lt;wsp:rsid wsp:val=&quot;00B6482E&quot;/&gt;&lt;wsp:rsid wsp:val=&quot;00B65D41&quot;/&gt;&lt;wsp:rsid wsp:val=&quot;00B65F77&quot;/&gt;&lt;wsp:rsid wsp:val=&quot;00B660FB&quot;/&gt;&lt;wsp:rsid wsp:val=&quot;00B663F5&quot;/&gt;&lt;wsp:rsid wsp:val=&quot;00B666BC&quot;/&gt;&lt;wsp:rsid wsp:val=&quot;00B66D2C&quot;/&gt;&lt;wsp:rsid wsp:val=&quot;00B70A9B&quot;/&gt;&lt;wsp:rsid wsp:val=&quot;00B7107B&quot;/&gt;&lt;wsp:rsid wsp:val=&quot;00B7124A&quot;/&gt;&lt;wsp:rsid wsp:val=&quot;00B722FB&quot;/&gt;&lt;wsp:rsid wsp:val=&quot;00B72507&quot;/&gt;&lt;wsp:rsid wsp:val=&quot;00B7287A&quot;/&gt;&lt;wsp:rsid wsp:val=&quot;00B72EDE&quot;/&gt;&lt;wsp:rsid wsp:val=&quot;00B73EEC&quot;/&gt;&lt;wsp:rsid wsp:val=&quot;00B7448D&quot;/&gt;&lt;wsp:rsid wsp:val=&quot;00B74E7B&quot;/&gt;&lt;wsp:rsid wsp:val=&quot;00B7516D&quot;/&gt;&lt;wsp:rsid wsp:val=&quot;00B7527A&quot;/&gt;&lt;wsp:rsid wsp:val=&quot;00B760C8&quot;/&gt;&lt;wsp:rsid wsp:val=&quot;00B7611D&quot;/&gt;&lt;wsp:rsid wsp:val=&quot;00B7663F&quot;/&gt;&lt;wsp:rsid wsp:val=&quot;00B76B06&quot;/&gt;&lt;wsp:rsid wsp:val=&quot;00B777FC&quot;/&gt;&lt;wsp:rsid wsp:val=&quot;00B77837&quot;/&gt;&lt;wsp:rsid wsp:val=&quot;00B80A5B&quot;/&gt;&lt;wsp:rsid wsp:val=&quot;00B814EE&quot;/&gt;&lt;wsp:rsid wsp:val=&quot;00B82295&quot;/&gt;&lt;wsp:rsid wsp:val=&quot;00B82750&quot;/&gt;&lt;wsp:rsid wsp:val=&quot;00B82FA8&quot;/&gt;&lt;wsp:rsid wsp:val=&quot;00B83694&quot;/&gt;&lt;wsp:rsid wsp:val=&quot;00B83EAB&quot;/&gt;&lt;wsp:rsid wsp:val=&quot;00B83FF6&quot;/&gt;&lt;wsp:rsid wsp:val=&quot;00B84179&quot;/&gt;&lt;wsp:rsid wsp:val=&quot;00B84388&quot;/&gt;&lt;wsp:rsid wsp:val=&quot;00B845D3&quot;/&gt;&lt;wsp:rsid wsp:val=&quot;00B84E50&quot;/&gt;&lt;wsp:rsid wsp:val=&quot;00B85E80&quot;/&gt;&lt;wsp:rsid wsp:val=&quot;00B86FC3&quot;/&gt;&lt;wsp:rsid wsp:val=&quot;00B903BD&quot;/&gt;&lt;wsp:rsid wsp:val=&quot;00B90D93&quot;/&gt;&lt;wsp:rsid wsp:val=&quot;00B9129A&quot;/&gt;&lt;wsp:rsid wsp:val=&quot;00B91DDC&quot;/&gt;&lt;wsp:rsid wsp:val=&quot;00B925D4&quot;/&gt;&lt;wsp:rsid wsp:val=&quot;00B92738&quot;/&gt;&lt;wsp:rsid wsp:val=&quot;00B928E2&quot;/&gt;&lt;wsp:rsid wsp:val=&quot;00B931F3&quot;/&gt;&lt;wsp:rsid wsp:val=&quot;00B93D50&quot;/&gt;&lt;wsp:rsid wsp:val=&quot;00B94204&quot;/&gt;&lt;wsp:rsid wsp:val=&quot;00B9429D&quot;/&gt;&lt;wsp:rsid wsp:val=&quot;00B94FF6&quot;/&gt;&lt;wsp:rsid wsp:val=&quot;00B9553C&quot;/&gt;&lt;wsp:rsid wsp:val=&quot;00B958D8&quot;/&gt;&lt;wsp:rsid wsp:val=&quot;00B95D32&quot;/&gt;&lt;wsp:rsid wsp:val=&quot;00B95E0B&quot;/&gt;&lt;wsp:rsid wsp:val=&quot;00B95F64&quot;/&gt;&lt;wsp:rsid wsp:val=&quot;00B972C3&quot;/&gt;&lt;wsp:rsid wsp:val=&quot;00B973B5&quot;/&gt;&lt;wsp:rsid wsp:val=&quot;00B97422&quot;/&gt;&lt;wsp:rsid wsp:val=&quot;00BA105E&quot;/&gt;&lt;wsp:rsid wsp:val=&quot;00BA1473&quot;/&gt;&lt;wsp:rsid wsp:val=&quot;00BA1A0B&quot;/&gt;&lt;wsp:rsid wsp:val=&quot;00BA1E27&quot;/&gt;&lt;wsp:rsid wsp:val=&quot;00BA2304&quot;/&gt;&lt;wsp:rsid wsp:val=&quot;00BA27FC&quot;/&gt;&lt;wsp:rsid wsp:val=&quot;00BA2C1E&quot;/&gt;&lt;wsp:rsid wsp:val=&quot;00BA3274&quot;/&gt;&lt;wsp:rsid wsp:val=&quot;00BA3D64&quot;/&gt;&lt;wsp:rsid wsp:val=&quot;00BA4225&quot;/&gt;&lt;wsp:rsid wsp:val=&quot;00BA4765&quot;/&gt;&lt;wsp:rsid wsp:val=&quot;00BA490B&quot;/&gt;&lt;wsp:rsid wsp:val=&quot;00BA55DD&quot;/&gt;&lt;wsp:rsid wsp:val=&quot;00BA60EC&quot;/&gt;&lt;wsp:rsid wsp:val=&quot;00BA75F7&quot;/&gt;&lt;wsp:rsid wsp:val=&quot;00BA79DE&quot;/&gt;&lt;wsp:rsid wsp:val=&quot;00BA7DCA&quot;/&gt;&lt;wsp:rsid wsp:val=&quot;00BB03D2&quot;/&gt;&lt;wsp:rsid wsp:val=&quot;00BB0529&quot;/&gt;&lt;wsp:rsid wsp:val=&quot;00BB0A30&quot;/&gt;&lt;wsp:rsid wsp:val=&quot;00BB0C0C&quot;/&gt;&lt;wsp:rsid wsp:val=&quot;00BB0EA3&quot;/&gt;&lt;wsp:rsid wsp:val=&quot;00BB16FC&quot;/&gt;&lt;wsp:rsid wsp:val=&quot;00BB17F3&quot;/&gt;&lt;wsp:rsid wsp:val=&quot;00BB1F6B&quot;/&gt;&lt;wsp:rsid wsp:val=&quot;00BB2161&quot;/&gt;&lt;wsp:rsid wsp:val=&quot;00BB21AE&quot;/&gt;&lt;wsp:rsid wsp:val=&quot;00BB2554&quot;/&gt;&lt;wsp:rsid wsp:val=&quot;00BB2557&quot;/&gt;&lt;wsp:rsid wsp:val=&quot;00BB26F9&quot;/&gt;&lt;wsp:rsid wsp:val=&quot;00BB2D4D&quot;/&gt;&lt;wsp:rsid wsp:val=&quot;00BB2E6D&quot;/&gt;&lt;wsp:rsid wsp:val=&quot;00BB35D6&quot;/&gt;&lt;wsp:rsid wsp:val=&quot;00BB3B49&quot;/&gt;&lt;wsp:rsid wsp:val=&quot;00BB4212&quot;/&gt;&lt;wsp:rsid wsp:val=&quot;00BB442E&quot;/&gt;&lt;wsp:rsid wsp:val=&quot;00BB4EE3&quot;/&gt;&lt;wsp:rsid wsp:val=&quot;00BB504B&quot;/&gt;&lt;wsp:rsid wsp:val=&quot;00BB50F1&quot;/&gt;&lt;wsp:rsid wsp:val=&quot;00BB70E7&quot;/&gt;&lt;wsp:rsid wsp:val=&quot;00BB7CEF&quot;/&gt;&lt;wsp:rsid wsp:val=&quot;00BB7F9D&quot;/&gt;&lt;wsp:rsid wsp:val=&quot;00BC059F&quot;/&gt;&lt;wsp:rsid wsp:val=&quot;00BC1714&quot;/&gt;&lt;wsp:rsid wsp:val=&quot;00BC1C4B&quot;/&gt;&lt;wsp:rsid wsp:val=&quot;00BC218D&quot;/&gt;&lt;wsp:rsid wsp:val=&quot;00BC246D&quot;/&gt;&lt;wsp:rsid wsp:val=&quot;00BC27E1&quot;/&gt;&lt;wsp:rsid wsp:val=&quot;00BC2BC7&quot;/&gt;&lt;wsp:rsid wsp:val=&quot;00BC35F1&quot;/&gt;&lt;wsp:rsid wsp:val=&quot;00BC3805&quot;/&gt;&lt;wsp:rsid wsp:val=&quot;00BC38B3&quot;/&gt;&lt;wsp:rsid wsp:val=&quot;00BC38C6&quot;/&gt;&lt;wsp:rsid wsp:val=&quot;00BC3982&quot;/&gt;&lt;wsp:rsid wsp:val=&quot;00BC3A99&quot;/&gt;&lt;wsp:rsid wsp:val=&quot;00BC3C0F&quot;/&gt;&lt;wsp:rsid wsp:val=&quot;00BC3E24&quot;/&gt;&lt;wsp:rsid wsp:val=&quot;00BC4C1F&quot;/&gt;&lt;wsp:rsid wsp:val=&quot;00BC55CA&quot;/&gt;&lt;wsp:rsid wsp:val=&quot;00BC5E4F&quot;/&gt;&lt;wsp:rsid wsp:val=&quot;00BC626B&quot;/&gt;&lt;wsp:rsid wsp:val=&quot;00BC65B1&quot;/&gt;&lt;wsp:rsid wsp:val=&quot;00BC65F1&quot;/&gt;&lt;wsp:rsid wsp:val=&quot;00BC6942&quot;/&gt;&lt;wsp:rsid wsp:val=&quot;00BC763C&quot;/&gt;&lt;wsp:rsid wsp:val=&quot;00BC7B0E&quot;/&gt;&lt;wsp:rsid wsp:val=&quot;00BD0832&quot;/&gt;&lt;wsp:rsid wsp:val=&quot;00BD0DD5&quot;/&gt;&lt;wsp:rsid wsp:val=&quot;00BD1034&quot;/&gt;&lt;wsp:rsid wsp:val=&quot;00BD10F6&quot;/&gt;&lt;wsp:rsid wsp:val=&quot;00BD1942&quot;/&gt;&lt;wsp:rsid wsp:val=&quot;00BD1FC7&quot;/&gt;&lt;wsp:rsid wsp:val=&quot;00BD2087&quot;/&gt;&lt;wsp:rsid wsp:val=&quot;00BD2192&quot;/&gt;&lt;wsp:rsid wsp:val=&quot;00BD2345&quot;/&gt;&lt;wsp:rsid wsp:val=&quot;00BD28AB&quot;/&gt;&lt;wsp:rsid wsp:val=&quot;00BD293D&quot;/&gt;&lt;wsp:rsid wsp:val=&quot;00BD2AA7&quot;/&gt;&lt;wsp:rsid wsp:val=&quot;00BD2B85&quot;/&gt;&lt;wsp:rsid wsp:val=&quot;00BD392A&quot;/&gt;&lt;wsp:rsid wsp:val=&quot;00BD3AF3&quot;/&gt;&lt;wsp:rsid wsp:val=&quot;00BD3B8E&quot;/&gt;&lt;wsp:rsid wsp:val=&quot;00BD3FB9&quot;/&gt;&lt;wsp:rsid wsp:val=&quot;00BD4509&quot;/&gt;&lt;wsp:rsid wsp:val=&quot;00BD4E7D&quot;/&gt;&lt;wsp:rsid wsp:val=&quot;00BD4F7F&quot;/&gt;&lt;wsp:rsid wsp:val=&quot;00BD55BF&quot;/&gt;&lt;wsp:rsid wsp:val=&quot;00BD56DB&quot;/&gt;&lt;wsp:rsid wsp:val=&quot;00BD5790&quot;/&gt;&lt;wsp:rsid wsp:val=&quot;00BD59BE&quot;/&gt;&lt;wsp:rsid wsp:val=&quot;00BD5ECA&quot;/&gt;&lt;wsp:rsid wsp:val=&quot;00BD6B30&quot;/&gt;&lt;wsp:rsid wsp:val=&quot;00BD7070&quot;/&gt;&lt;wsp:rsid wsp:val=&quot;00BD7480&quot;/&gt;&lt;wsp:rsid wsp:val=&quot;00BD75CC&quot;/&gt;&lt;wsp:rsid wsp:val=&quot;00BD7D54&quot;/&gt;&lt;wsp:rsid wsp:val=&quot;00BE04C7&quot;/&gt;&lt;wsp:rsid wsp:val=&quot;00BE05BE&quot;/&gt;&lt;wsp:rsid wsp:val=&quot;00BE0779&quot;/&gt;&lt;wsp:rsid wsp:val=&quot;00BE0E1F&quot;/&gt;&lt;wsp:rsid wsp:val=&quot;00BE18B7&quot;/&gt;&lt;wsp:rsid wsp:val=&quot;00BE1AFD&quot;/&gt;&lt;wsp:rsid wsp:val=&quot;00BE277C&quot;/&gt;&lt;wsp:rsid wsp:val=&quot;00BE38EA&quot;/&gt;&lt;wsp:rsid wsp:val=&quot;00BE56DC&quot;/&gt;&lt;wsp:rsid wsp:val=&quot;00BE5933&quot;/&gt;&lt;wsp:rsid wsp:val=&quot;00BE5A4E&quot;/&gt;&lt;wsp:rsid wsp:val=&quot;00BE6A52&quot;/&gt;&lt;wsp:rsid wsp:val=&quot;00BE6F51&quot;/&gt;&lt;wsp:rsid wsp:val=&quot;00BE70CC&quot;/&gt;&lt;wsp:rsid wsp:val=&quot;00BE73AA&quot;/&gt;&lt;wsp:rsid wsp:val=&quot;00BE74F9&quot;/&gt;&lt;wsp:rsid wsp:val=&quot;00BE7C1D&quot;/&gt;&lt;wsp:rsid wsp:val=&quot;00BE7C84&quot;/&gt;&lt;wsp:rsid wsp:val=&quot;00BE7F5C&quot;/&gt;&lt;wsp:rsid wsp:val=&quot;00BF16C6&quot;/&gt;&lt;wsp:rsid wsp:val=&quot;00BF18C7&quot;/&gt;&lt;wsp:rsid wsp:val=&quot;00BF21EA&quot;/&gt;&lt;wsp:rsid wsp:val=&quot;00BF2B69&quot;/&gt;&lt;wsp:rsid wsp:val=&quot;00BF3052&quot;/&gt;&lt;wsp:rsid wsp:val=&quot;00BF3CEF&quot;/&gt;&lt;wsp:rsid wsp:val=&quot;00BF3DD1&quot;/&gt;&lt;wsp:rsid wsp:val=&quot;00BF478D&quot;/&gt;&lt;wsp:rsid wsp:val=&quot;00BF4A2C&quot;/&gt;&lt;wsp:rsid wsp:val=&quot;00BF681C&quot;/&gt;&lt;wsp:rsid wsp:val=&quot;00BF6958&quot;/&gt;&lt;wsp:rsid wsp:val=&quot;00BF6AC6&quot;/&gt;&lt;wsp:rsid wsp:val=&quot;00BF6B8A&quot;/&gt;&lt;wsp:rsid wsp:val=&quot;00BF71B6&quot;/&gt;&lt;wsp:rsid wsp:val=&quot;00BF7FE9&quot;/&gt;&lt;wsp:rsid wsp:val=&quot;00C0008A&quot;/&gt;&lt;wsp:rsid wsp:val=&quot;00C01839&quot;/&gt;&lt;wsp:rsid wsp:val=&quot;00C02447&quot;/&gt;&lt;wsp:rsid wsp:val=&quot;00C02611&quot;/&gt;&lt;wsp:rsid wsp:val=&quot;00C02B31&quot;/&gt;&lt;wsp:rsid wsp:val=&quot;00C03CE9&quot;/&gt;&lt;wsp:rsid wsp:val=&quot;00C03D11&quot;/&gt;&lt;wsp:rsid wsp:val=&quot;00C0443F&quot;/&gt;&lt;wsp:rsid wsp:val=&quot;00C04B37&quot;/&gt;&lt;wsp:rsid wsp:val=&quot;00C05110&quot;/&gt;&lt;wsp:rsid wsp:val=&quot;00C058F0&quot;/&gt;&lt;wsp:rsid wsp:val=&quot;00C05B24&quot;/&gt;&lt;wsp:rsid wsp:val=&quot;00C05F0D&quot;/&gt;&lt;wsp:rsid wsp:val=&quot;00C05FFE&quot;/&gt;&lt;wsp:rsid wsp:val=&quot;00C06D16&quot;/&gt;&lt;wsp:rsid wsp:val=&quot;00C06DF4&quot;/&gt;&lt;wsp:rsid wsp:val=&quot;00C070F3&quot;/&gt;&lt;wsp:rsid wsp:val=&quot;00C07A1B&quot;/&gt;&lt;wsp:rsid wsp:val=&quot;00C07CF4&quot;/&gt;&lt;wsp:rsid wsp:val=&quot;00C10168&quot;/&gt;&lt;wsp:rsid wsp:val=&quot;00C10BB2&quot;/&gt;&lt;wsp:rsid wsp:val=&quot;00C1179C&quot;/&gt;&lt;wsp:rsid wsp:val=&quot;00C11DEB&quot;/&gt;&lt;wsp:rsid wsp:val=&quot;00C127B9&quot;/&gt;&lt;wsp:rsid wsp:val=&quot;00C127DA&quot;/&gt;&lt;wsp:rsid wsp:val=&quot;00C137A0&quot;/&gt;&lt;wsp:rsid wsp:val=&quot;00C13B9C&quot;/&gt;&lt;wsp:rsid wsp:val=&quot;00C156CE&quot;/&gt;&lt;wsp:rsid wsp:val=&quot;00C15E92&quot;/&gt;&lt;wsp:rsid wsp:val=&quot;00C17643&quot;/&gt;&lt;wsp:rsid wsp:val=&quot;00C17F44&quot;/&gt;&lt;wsp:rsid wsp:val=&quot;00C201AD&quot;/&gt;&lt;wsp:rsid wsp:val=&quot;00C204A9&quot;/&gt;&lt;wsp:rsid wsp:val=&quot;00C2080B&quot;/&gt;&lt;wsp:rsid wsp:val=&quot;00C20901&quot;/&gt;&lt;wsp:rsid wsp:val=&quot;00C20E48&quot;/&gt;&lt;wsp:rsid wsp:val=&quot;00C212D6&quot;/&gt;&lt;wsp:rsid wsp:val=&quot;00C2151F&quot;/&gt;&lt;wsp:rsid wsp:val=&quot;00C21860&quot;/&gt;&lt;wsp:rsid wsp:val=&quot;00C231E4&quot;/&gt;&lt;wsp:rsid wsp:val=&quot;00C232FA&quot;/&gt;&lt;wsp:rsid wsp:val=&quot;00C236C1&quot;/&gt;&lt;wsp:rsid wsp:val=&quot;00C23C26&quot;/&gt;&lt;wsp:rsid wsp:val=&quot;00C23F5B&quot;/&gt;&lt;wsp:rsid wsp:val=&quot;00C24788&quot;/&gt;&lt;wsp:rsid wsp:val=&quot;00C24C80&quot;/&gt;&lt;wsp:rsid wsp:val=&quot;00C250F2&quot;/&gt;&lt;wsp:rsid wsp:val=&quot;00C25825&quot;/&gt;&lt;wsp:rsid wsp:val=&quot;00C259EB&quot;/&gt;&lt;wsp:rsid wsp:val=&quot;00C25A42&quot;/&gt;&lt;wsp:rsid wsp:val=&quot;00C26717&quot;/&gt;&lt;wsp:rsid wsp:val=&quot;00C269F1&quot;/&gt;&lt;wsp:rsid wsp:val=&quot;00C2787E&quot;/&gt;&lt;wsp:rsid wsp:val=&quot;00C305A8&quot;/&gt;&lt;wsp:rsid wsp:val=&quot;00C305F1&quot;/&gt;&lt;wsp:rsid wsp:val=&quot;00C30DCD&quot;/&gt;&lt;wsp:rsid wsp:val=&quot;00C30E26&quot;/&gt;&lt;wsp:rsid wsp:val=&quot;00C31680&quot;/&gt;&lt;wsp:rsid wsp:val=&quot;00C31FBE&quot;/&gt;&lt;wsp:rsid wsp:val=&quot;00C327C6&quot;/&gt;&lt;wsp:rsid wsp:val=&quot;00C32C20&quot;/&gt;&lt;wsp:rsid wsp:val=&quot;00C32FA0&quot;/&gt;&lt;wsp:rsid wsp:val=&quot;00C32FE0&quot;/&gt;&lt;wsp:rsid wsp:val=&quot;00C330FB&quot;/&gt;&lt;wsp:rsid wsp:val=&quot;00C3318C&quot;/&gt;&lt;wsp:rsid wsp:val=&quot;00C332CF&quot;/&gt;&lt;wsp:rsid wsp:val=&quot;00C33C31&quot;/&gt;&lt;wsp:rsid wsp:val=&quot;00C33EA2&quot;/&gt;&lt;wsp:rsid wsp:val=&quot;00C33FED&quot;/&gt;&lt;wsp:rsid wsp:val=&quot;00C3471C&quot;/&gt;&lt;wsp:rsid wsp:val=&quot;00C34C17&quot;/&gt;&lt;wsp:rsid wsp:val=&quot;00C34CC1&quot;/&gt;&lt;wsp:rsid wsp:val=&quot;00C35112&quot;/&gt;&lt;wsp:rsid wsp:val=&quot;00C355E3&quot;/&gt;&lt;wsp:rsid wsp:val=&quot;00C358D9&quot;/&gt;&lt;wsp:rsid wsp:val=&quot;00C35942&quot;/&gt;&lt;wsp:rsid wsp:val=&quot;00C35AC5&quot;/&gt;&lt;wsp:rsid wsp:val=&quot;00C36E28&quot;/&gt;&lt;wsp:rsid wsp:val=&quot;00C379A7&quot;/&gt;&lt;wsp:rsid wsp:val=&quot;00C416A5&quot;/&gt;&lt;wsp:rsid wsp:val=&quot;00C418EF&quot;/&gt;&lt;wsp:rsid wsp:val=&quot;00C41D95&quot;/&gt;&lt;wsp:rsid wsp:val=&quot;00C42372&quot;/&gt;&lt;wsp:rsid wsp:val=&quot;00C4283F&quot;/&gt;&lt;wsp:rsid wsp:val=&quot;00C4337F&quot;/&gt;&lt;wsp:rsid wsp:val=&quot;00C433B9&quot;/&gt;&lt;wsp:rsid wsp:val=&quot;00C437F1&quot;/&gt;&lt;wsp:rsid wsp:val=&quot;00C43D1B&quot;/&gt;&lt;wsp:rsid wsp:val=&quot;00C44854&quot;/&gt;&lt;wsp:rsid wsp:val=&quot;00C455EF&quot;/&gt;&lt;wsp:rsid wsp:val=&quot;00C45A95&quot;/&gt;&lt;wsp:rsid wsp:val=&quot;00C4683F&quot;/&gt;&lt;wsp:rsid wsp:val=&quot;00C46D24&quot;/&gt;&lt;wsp:rsid wsp:val=&quot;00C47179&quot;/&gt;&lt;wsp:rsid wsp:val=&quot;00C5050E&quot;/&gt;&lt;wsp:rsid wsp:val=&quot;00C508CF&quot;/&gt;&lt;wsp:rsid wsp:val=&quot;00C50CC7&quot;/&gt;&lt;wsp:rsid wsp:val=&quot;00C51773&quot;/&gt;&lt;wsp:rsid wsp:val=&quot;00C520C5&quot;/&gt;&lt;wsp:rsid wsp:val=&quot;00C525C7&quot;/&gt;&lt;wsp:rsid wsp:val=&quot;00C52639&quot;/&gt;&lt;wsp:rsid wsp:val=&quot;00C52E23&quot;/&gt;&lt;wsp:rsid wsp:val=&quot;00C53053&quot;/&gt;&lt;wsp:rsid wsp:val=&quot;00C5366C&quot;/&gt;&lt;wsp:rsid wsp:val=&quot;00C545D2&quot;/&gt;&lt;wsp:rsid wsp:val=&quot;00C54B26&quot;/&gt;&lt;wsp:rsid wsp:val=&quot;00C54BEC&quot;/&gt;&lt;wsp:rsid wsp:val=&quot;00C54E5D&quot;/&gt;&lt;wsp:rsid wsp:val=&quot;00C5555E&quot;/&gt;&lt;wsp:rsid wsp:val=&quot;00C55CAF&quot;/&gt;&lt;wsp:rsid wsp:val=&quot;00C56455&quot;/&gt;&lt;wsp:rsid wsp:val=&quot;00C568D1&quot;/&gt;&lt;wsp:rsid wsp:val=&quot;00C57060&quot;/&gt;&lt;wsp:rsid wsp:val=&quot;00C57573&quot;/&gt;&lt;wsp:rsid wsp:val=&quot;00C57802&quot;/&gt;&lt;wsp:rsid wsp:val=&quot;00C603B0&quot;/&gt;&lt;wsp:rsid wsp:val=&quot;00C60565&quot;/&gt;&lt;wsp:rsid wsp:val=&quot;00C60843&quot;/&gt;&lt;wsp:rsid wsp:val=&quot;00C6115B&quot;/&gt;&lt;wsp:rsid wsp:val=&quot;00C61411&quot;/&gt;&lt;wsp:rsid wsp:val=&quot;00C61467&quot;/&gt;&lt;wsp:rsid wsp:val=&quot;00C6186D&quot;/&gt;&lt;wsp:rsid wsp:val=&quot;00C62217&quot;/&gt;&lt;wsp:rsid wsp:val=&quot;00C62AEC&quot;/&gt;&lt;wsp:rsid wsp:val=&quot;00C62FB4&quot;/&gt;&lt;wsp:rsid wsp:val=&quot;00C63242&quot;/&gt;&lt;wsp:rsid wsp:val=&quot;00C634B9&quot;/&gt;&lt;wsp:rsid wsp:val=&quot;00C638F4&quot;/&gt;&lt;wsp:rsid wsp:val=&quot;00C63AE3&quot;/&gt;&lt;wsp:rsid wsp:val=&quot;00C63D9A&quot;/&gt;&lt;wsp:rsid wsp:val=&quot;00C64439&quot;/&gt;&lt;wsp:rsid wsp:val=&quot;00C653E3&quot;/&gt;&lt;wsp:rsid wsp:val=&quot;00C653F4&quot;/&gt;&lt;wsp:rsid wsp:val=&quot;00C65804&quot;/&gt;&lt;wsp:rsid wsp:val=&quot;00C65B3E&quot;/&gt;&lt;wsp:rsid wsp:val=&quot;00C66E89&quot;/&gt;&lt;wsp:rsid wsp:val=&quot;00C6790A&quot;/&gt;&lt;wsp:rsid wsp:val=&quot;00C67D98&quot;/&gt;&lt;wsp:rsid wsp:val=&quot;00C70619&quot;/&gt;&lt;wsp:rsid wsp:val=&quot;00C70FAD&quot;/&gt;&lt;wsp:rsid wsp:val=&quot;00C7131E&quot;/&gt;&lt;wsp:rsid wsp:val=&quot;00C71524&quot;/&gt;&lt;wsp:rsid wsp:val=&quot;00C71C64&quot;/&gt;&lt;wsp:rsid wsp:val=&quot;00C731CE&quot;/&gt;&lt;wsp:rsid wsp:val=&quot;00C74791&quot;/&gt;&lt;wsp:rsid wsp:val=&quot;00C749E8&quot;/&gt;&lt;wsp:rsid wsp:val=&quot;00C74DDD&quot;/&gt;&lt;wsp:rsid wsp:val=&quot;00C75874&quot;/&gt;&lt;wsp:rsid wsp:val=&quot;00C76437&quot;/&gt;&lt;wsp:rsid wsp:val=&quot;00C76724&quot;/&gt;&lt;wsp:rsid wsp:val=&quot;00C76AEA&quot;/&gt;&lt;wsp:rsid wsp:val=&quot;00C7724A&quot;/&gt;&lt;wsp:rsid wsp:val=&quot;00C7749E&quot;/&gt;&lt;wsp:rsid wsp:val=&quot;00C779E5&quot;/&gt;&lt;wsp:rsid wsp:val=&quot;00C77C76&quot;/&gt;&lt;wsp:rsid wsp:val=&quot;00C80047&quot;/&gt;&lt;wsp:rsid wsp:val=&quot;00C80A52&quot;/&gt;&lt;wsp:rsid wsp:val=&quot;00C80B13&quot;/&gt;&lt;wsp:rsid wsp:val=&quot;00C80C3C&quot;/&gt;&lt;wsp:rsid wsp:val=&quot;00C80F27&quot;/&gt;&lt;wsp:rsid wsp:val=&quot;00C813EF&quot;/&gt;&lt;wsp:rsid wsp:val=&quot;00C818C2&quot;/&gt;&lt;wsp:rsid wsp:val=&quot;00C81CA1&quot;/&gt;&lt;wsp:rsid wsp:val=&quot;00C81CEF&quot;/&gt;&lt;wsp:rsid wsp:val=&quot;00C81F3E&quot;/&gt;&lt;wsp:rsid wsp:val=&quot;00C82063&quot;/&gt;&lt;wsp:rsid wsp:val=&quot;00C82413&quot;/&gt;&lt;wsp:rsid wsp:val=&quot;00C82447&quot;/&gt;&lt;wsp:rsid wsp:val=&quot;00C8299C&quot;/&gt;&lt;wsp:rsid wsp:val=&quot;00C83033&quot;/&gt;&lt;wsp:rsid wsp:val=&quot;00C836DF&quot;/&gt;&lt;wsp:rsid wsp:val=&quot;00C83C22&quot;/&gt;&lt;wsp:rsid wsp:val=&quot;00C84058&quot;/&gt;&lt;wsp:rsid wsp:val=&quot;00C844F7&quot;/&gt;&lt;wsp:rsid wsp:val=&quot;00C84E0A&quot;/&gt;&lt;wsp:rsid wsp:val=&quot;00C85254&quot;/&gt;&lt;wsp:rsid wsp:val=&quot;00C8540D&quot;/&gt;&lt;wsp:rsid wsp:val=&quot;00C8587C&quot;/&gt;&lt;wsp:rsid wsp:val=&quot;00C858D0&quot;/&gt;&lt;wsp:rsid wsp:val=&quot;00C85F84&quot;/&gt;&lt;wsp:rsid wsp:val=&quot;00C862D2&quot;/&gt;&lt;wsp:rsid wsp:val=&quot;00C865FB&quot;/&gt;&lt;wsp:rsid wsp:val=&quot;00C867AB&quot;/&gt;&lt;wsp:rsid wsp:val=&quot;00C870AE&quot;/&gt;&lt;wsp:rsid wsp:val=&quot;00C87160&quot;/&gt;&lt;wsp:rsid wsp:val=&quot;00C8740E&quot;/&gt;&lt;wsp:rsid wsp:val=&quot;00C874DF&quot;/&gt;&lt;wsp:rsid wsp:val=&quot;00C877A0&quot;/&gt;&lt;wsp:rsid wsp:val=&quot;00C90A2A&quot;/&gt;&lt;wsp:rsid wsp:val=&quot;00C918DD&quot;/&gt;&lt;wsp:rsid wsp:val=&quot;00C91AEF&quot;/&gt;&lt;wsp:rsid wsp:val=&quot;00C91DB5&quot;/&gt;&lt;wsp:rsid wsp:val=&quot;00C9345F&quot;/&gt;&lt;wsp:rsid wsp:val=&quot;00C94BF2&quot;/&gt;&lt;wsp:rsid wsp:val=&quot;00C950EA&quot;/&gt;&lt;wsp:rsid wsp:val=&quot;00C9533C&quot;/&gt;&lt;wsp:rsid wsp:val=&quot;00C95C24&quot;/&gt;&lt;wsp:rsid wsp:val=&quot;00C96005&quot;/&gt;&lt;wsp:rsid wsp:val=&quot;00C96EC1&quot;/&gt;&lt;wsp:rsid wsp:val=&quot;00C9779D&quot;/&gt;&lt;wsp:rsid wsp:val=&quot;00C978AB&quot;/&gt;&lt;wsp:rsid wsp:val=&quot;00C97B36&quot;/&gt;&lt;wsp:rsid wsp:val=&quot;00C97C37&quot;/&gt;&lt;wsp:rsid wsp:val=&quot;00CA07A8&quot;/&gt;&lt;wsp:rsid wsp:val=&quot;00CA1A4B&quot;/&gt;&lt;wsp:rsid wsp:val=&quot;00CA240D&quot;/&gt;&lt;wsp:rsid wsp:val=&quot;00CA2C40&quot;/&gt;&lt;wsp:rsid wsp:val=&quot;00CA2C91&quot;/&gt;&lt;wsp:rsid wsp:val=&quot;00CA2CDD&quot;/&gt;&lt;wsp:rsid wsp:val=&quot;00CA2EC3&quot;/&gt;&lt;wsp:rsid wsp:val=&quot;00CA39C1&quot;/&gt;&lt;wsp:rsid wsp:val=&quot;00CA3CF7&quot;/&gt;&lt;wsp:rsid wsp:val=&quot;00CA4417&quot;/&gt;&lt;wsp:rsid wsp:val=&quot;00CA4ECB&quot;/&gt;&lt;wsp:rsid wsp:val=&quot;00CA566C&quot;/&gt;&lt;wsp:rsid wsp:val=&quot;00CA599D&quot;/&gt;&lt;wsp:rsid wsp:val=&quot;00CA5F1E&quot;/&gt;&lt;wsp:rsid wsp:val=&quot;00CA62B0&quot;/&gt;&lt;wsp:rsid wsp:val=&quot;00CA6DE6&quot;/&gt;&lt;wsp:rsid wsp:val=&quot;00CA73EE&quot;/&gt;&lt;wsp:rsid wsp:val=&quot;00CA78BB&quot;/&gt;&lt;wsp:rsid wsp:val=&quot;00CA7927&quot;/&gt;&lt;wsp:rsid wsp:val=&quot;00CA7A66&quot;/&gt;&lt;wsp:rsid wsp:val=&quot;00CA7B95&quot;/&gt;&lt;wsp:rsid wsp:val=&quot;00CB0608&quot;/&gt;&lt;wsp:rsid wsp:val=&quot;00CB06C8&quot;/&gt;&lt;wsp:rsid wsp:val=&quot;00CB0E08&quot;/&gt;&lt;wsp:rsid wsp:val=&quot;00CB0EC8&quot;/&gt;&lt;wsp:rsid wsp:val=&quot;00CB1080&quot;/&gt;&lt;wsp:rsid wsp:val=&quot;00CB2685&quot;/&gt;&lt;wsp:rsid wsp:val=&quot;00CB395D&quot;/&gt;&lt;wsp:rsid wsp:val=&quot;00CB3C15&quot;/&gt;&lt;wsp:rsid wsp:val=&quot;00CB3F4A&quot;/&gt;&lt;wsp:rsid wsp:val=&quot;00CB5115&quot;/&gt;&lt;wsp:rsid wsp:val=&quot;00CB5137&quot;/&gt;&lt;wsp:rsid wsp:val=&quot;00CB5B2A&quot;/&gt;&lt;wsp:rsid wsp:val=&quot;00CB5D87&quot;/&gt;&lt;wsp:rsid wsp:val=&quot;00CB5E01&quot;/&gt;&lt;wsp:rsid wsp:val=&quot;00CB61B5&quot;/&gt;&lt;wsp:rsid wsp:val=&quot;00CB6449&quot;/&gt;&lt;wsp:rsid wsp:val=&quot;00CB702A&quot;/&gt;&lt;wsp:rsid wsp:val=&quot;00CB7D59&quot;/&gt;&lt;wsp:rsid wsp:val=&quot;00CC076D&quot;/&gt;&lt;wsp:rsid wsp:val=&quot;00CC0AC6&quot;/&gt;&lt;wsp:rsid wsp:val=&quot;00CC0DE9&quot;/&gt;&lt;wsp:rsid wsp:val=&quot;00CC1AA6&quot;/&gt;&lt;wsp:rsid wsp:val=&quot;00CC1B2D&quot;/&gt;&lt;wsp:rsid wsp:val=&quot;00CC1F35&quot;/&gt;&lt;wsp:rsid wsp:val=&quot;00CC249A&quot;/&gt;&lt;wsp:rsid wsp:val=&quot;00CC268C&quot;/&gt;&lt;wsp:rsid wsp:val=&quot;00CC3588&quot;/&gt;&lt;wsp:rsid wsp:val=&quot;00CC4182&quot;/&gt;&lt;wsp:rsid wsp:val=&quot;00CC435E&quot;/&gt;&lt;wsp:rsid wsp:val=&quot;00CC4EBE&quot;/&gt;&lt;wsp:rsid wsp:val=&quot;00CC5261&quot;/&gt;&lt;wsp:rsid wsp:val=&quot;00CC5FAD&quot;/&gt;&lt;wsp:rsid wsp:val=&quot;00CC646C&quot;/&gt;&lt;wsp:rsid wsp:val=&quot;00CC693F&quot;/&gt;&lt;wsp:rsid wsp:val=&quot;00CC6E0B&quot;/&gt;&lt;wsp:rsid wsp:val=&quot;00CC6EF5&quot;/&gt;&lt;wsp:rsid wsp:val=&quot;00CC7654&quot;/&gt;&lt;wsp:rsid wsp:val=&quot;00CC7AEE&quot;/&gt;&lt;wsp:rsid wsp:val=&quot;00CC7C4D&quot;/&gt;&lt;wsp:rsid wsp:val=&quot;00CD036C&quot;/&gt;&lt;wsp:rsid wsp:val=&quot;00CD03E4&quot;/&gt;&lt;wsp:rsid wsp:val=&quot;00CD117B&quot;/&gt;&lt;wsp:rsid wsp:val=&quot;00CD11E1&quot;/&gt;&lt;wsp:rsid wsp:val=&quot;00CD1A6C&quot;/&gt;&lt;wsp:rsid wsp:val=&quot;00CD1BB9&quot;/&gt;&lt;wsp:rsid wsp:val=&quot;00CD262D&quot;/&gt;&lt;wsp:rsid wsp:val=&quot;00CD2A3F&quot;/&gt;&lt;wsp:rsid wsp:val=&quot;00CD3413&quot;/&gt;&lt;wsp:rsid wsp:val=&quot;00CD368F&quot;/&gt;&lt;wsp:rsid wsp:val=&quot;00CD406D&quot;/&gt;&lt;wsp:rsid wsp:val=&quot;00CD40B3&quot;/&gt;&lt;wsp:rsid wsp:val=&quot;00CD4771&quot;/&gt;&lt;wsp:rsid wsp:val=&quot;00CD4D59&quot;/&gt;&lt;wsp:rsid wsp:val=&quot;00CD52E7&quot;/&gt;&lt;wsp:rsid wsp:val=&quot;00CD55E9&quot;/&gt;&lt;wsp:rsid wsp:val=&quot;00CD5D6C&quot;/&gt;&lt;wsp:rsid wsp:val=&quot;00CD7433&quot;/&gt;&lt;wsp:rsid wsp:val=&quot;00CD7D18&quot;/&gt;&lt;wsp:rsid wsp:val=&quot;00CE033C&quot;/&gt;&lt;wsp:rsid wsp:val=&quot;00CE05F0&quot;/&gt;&lt;wsp:rsid wsp:val=&quot;00CE0A06&quot;/&gt;&lt;wsp:rsid wsp:val=&quot;00CE0D82&quot;/&gt;&lt;wsp:rsid wsp:val=&quot;00CE0FDE&quot;/&gt;&lt;wsp:rsid wsp:val=&quot;00CE18EB&quot;/&gt;&lt;wsp:rsid wsp:val=&quot;00CE1B85&quot;/&gt;&lt;wsp:rsid wsp:val=&quot;00CE244E&quot;/&gt;&lt;wsp:rsid wsp:val=&quot;00CE3136&quot;/&gt;&lt;wsp:rsid wsp:val=&quot;00CE3B8A&quot;/&gt;&lt;wsp:rsid wsp:val=&quot;00CE5F3A&quot;/&gt;&lt;wsp:rsid wsp:val=&quot;00CE656C&quot;/&gt;&lt;wsp:rsid wsp:val=&quot;00CE6996&quot;/&gt;&lt;wsp:rsid wsp:val=&quot;00CE6D23&quot;/&gt;&lt;wsp:rsid wsp:val=&quot;00CE7203&quot;/&gt;&lt;wsp:rsid wsp:val=&quot;00CE72B9&quot;/&gt;&lt;wsp:rsid wsp:val=&quot;00CE752E&quot;/&gt;&lt;wsp:rsid wsp:val=&quot;00CE783C&quot;/&gt;&lt;wsp:rsid wsp:val=&quot;00CF0CC0&quot;/&gt;&lt;wsp:rsid wsp:val=&quot;00CF11F3&quot;/&gt;&lt;wsp:rsid wsp:val=&quot;00CF1715&quot;/&gt;&lt;wsp:rsid wsp:val=&quot;00CF18E6&quot;/&gt;&lt;wsp:rsid wsp:val=&quot;00CF1FD9&quot;/&gt;&lt;wsp:rsid wsp:val=&quot;00CF2558&quot;/&gt;&lt;wsp:rsid wsp:val=&quot;00CF28A3&quot;/&gt;&lt;wsp:rsid wsp:val=&quot;00CF367B&quot;/&gt;&lt;wsp:rsid wsp:val=&quot;00CF387C&quot;/&gt;&lt;wsp:rsid wsp:val=&quot;00CF3AAF&quot;/&gt;&lt;wsp:rsid wsp:val=&quot;00CF4EE4&quot;/&gt;&lt;wsp:rsid wsp:val=&quot;00CF587C&quot;/&gt;&lt;wsp:rsid wsp:val=&quot;00CF5D2A&quot;/&gt;&lt;wsp:rsid wsp:val=&quot;00CF621D&quot;/&gt;&lt;wsp:rsid wsp:val=&quot;00CF681C&quot;/&gt;&lt;wsp:rsid wsp:val=&quot;00CF692C&quot;/&gt;&lt;wsp:rsid wsp:val=&quot;00CF740D&quot;/&gt;&lt;wsp:rsid wsp:val=&quot;00CF7DD7&quot;/&gt;&lt;wsp:rsid wsp:val=&quot;00D00022&quot;/&gt;&lt;wsp:rsid wsp:val=&quot;00D00630&quot;/&gt;&lt;wsp:rsid wsp:val=&quot;00D0072A&quot;/&gt;&lt;wsp:rsid wsp:val=&quot;00D01453&quot;/&gt;&lt;wsp:rsid wsp:val=&quot;00D017E5&quot;/&gt;&lt;wsp:rsid wsp:val=&quot;00D027FD&quot;/&gt;&lt;wsp:rsid wsp:val=&quot;00D02E82&quot;/&gt;&lt;wsp:rsid wsp:val=&quot;00D03014&quot;/&gt;&lt;wsp:rsid wsp:val=&quot;00D03243&quot;/&gt;&lt;wsp:rsid wsp:val=&quot;00D03369&quot;/&gt;&lt;wsp:rsid wsp:val=&quot;00D033AC&quot;/&gt;&lt;wsp:rsid wsp:val=&quot;00D03837&quot;/&gt;&lt;wsp:rsid wsp:val=&quot;00D03A2A&quot;/&gt;&lt;wsp:rsid wsp:val=&quot;00D04729&quot;/&gt;&lt;wsp:rsid wsp:val=&quot;00D0477B&quot;/&gt;&lt;wsp:rsid wsp:val=&quot;00D04A14&quot;/&gt;&lt;wsp:rsid wsp:val=&quot;00D04BC9&quot;/&gt;&lt;wsp:rsid wsp:val=&quot;00D05012&quot;/&gt;&lt;wsp:rsid wsp:val=&quot;00D05509&quot;/&gt;&lt;wsp:rsid wsp:val=&quot;00D05611&quot;/&gt;&lt;wsp:rsid wsp:val=&quot;00D056C3&quot;/&gt;&lt;wsp:rsid wsp:val=&quot;00D05A4D&quot;/&gt;&lt;wsp:rsid wsp:val=&quot;00D05EAC&quot;/&gt;&lt;wsp:rsid wsp:val=&quot;00D06169&quot;/&gt;&lt;wsp:rsid wsp:val=&quot;00D064E2&quot;/&gt;&lt;wsp:rsid wsp:val=&quot;00D068CB&quot;/&gt;&lt;wsp:rsid wsp:val=&quot;00D06DA8&quot;/&gt;&lt;wsp:rsid wsp:val=&quot;00D06FAD&quot;/&gt;&lt;wsp:rsid wsp:val=&quot;00D072DA&quot;/&gt;&lt;wsp:rsid wsp:val=&quot;00D1048A&quot;/&gt;&lt;wsp:rsid wsp:val=&quot;00D10E06&quot;/&gt;&lt;wsp:rsid wsp:val=&quot;00D11012&quot;/&gt;&lt;wsp:rsid wsp:val=&quot;00D11353&quot;/&gt;&lt;wsp:rsid wsp:val=&quot;00D114B5&quot;/&gt;&lt;wsp:rsid wsp:val=&quot;00D1184D&quot;/&gt;&lt;wsp:rsid wsp:val=&quot;00D11D18&quot;/&gt;&lt;wsp:rsid wsp:val=&quot;00D11E2A&quot;/&gt;&lt;wsp:rsid wsp:val=&quot;00D120F3&quot;/&gt;&lt;wsp:rsid wsp:val=&quot;00D12110&quot;/&gt;&lt;wsp:rsid wsp:val=&quot;00D12B1E&quot;/&gt;&lt;wsp:rsid wsp:val=&quot;00D12C3A&quot;/&gt;&lt;wsp:rsid wsp:val=&quot;00D131AB&quot;/&gt;&lt;wsp:rsid wsp:val=&quot;00D13599&quot;/&gt;&lt;wsp:rsid wsp:val=&quot;00D1385F&quot;/&gt;&lt;wsp:rsid wsp:val=&quot;00D13906&quot;/&gt;&lt;wsp:rsid wsp:val=&quot;00D13BC1&quot;/&gt;&lt;wsp:rsid wsp:val=&quot;00D1428B&quot;/&gt;&lt;wsp:rsid wsp:val=&quot;00D144B1&quot;/&gt;&lt;wsp:rsid wsp:val=&quot;00D14FBC&quot;/&gt;&lt;wsp:rsid wsp:val=&quot;00D154C1&quot;/&gt;&lt;wsp:rsid wsp:val=&quot;00D159C8&quot;/&gt;&lt;wsp:rsid wsp:val=&quot;00D174AA&quot;/&gt;&lt;wsp:rsid wsp:val=&quot;00D174B0&quot;/&gt;&lt;wsp:rsid wsp:val=&quot;00D175BA&quot;/&gt;&lt;wsp:rsid wsp:val=&quot;00D176E9&quot;/&gt;&lt;wsp:rsid wsp:val=&quot;00D17CB8&quot;/&gt;&lt;wsp:rsid wsp:val=&quot;00D17D95&quot;/&gt;&lt;wsp:rsid wsp:val=&quot;00D206BA&quot;/&gt;&lt;wsp:rsid wsp:val=&quot;00D209E5&quot;/&gt;&lt;wsp:rsid wsp:val=&quot;00D20C1D&quot;/&gt;&lt;wsp:rsid wsp:val=&quot;00D20F2D&quot;/&gt;&lt;wsp:rsid wsp:val=&quot;00D214BF&quot;/&gt;&lt;wsp:rsid wsp:val=&quot;00D21AB2&quot;/&gt;&lt;wsp:rsid wsp:val=&quot;00D22435&quot;/&gt;&lt;wsp:rsid wsp:val=&quot;00D226BB&quot;/&gt;&lt;wsp:rsid wsp:val=&quot;00D227DB&quot;/&gt;&lt;wsp:rsid wsp:val=&quot;00D231ED&quot;/&gt;&lt;wsp:rsid wsp:val=&quot;00D23C52&quot;/&gt;&lt;wsp:rsid wsp:val=&quot;00D255E0&quot;/&gt;&lt;wsp:rsid wsp:val=&quot;00D26A8F&quot;/&gt;&lt;wsp:rsid wsp:val=&quot;00D26E94&quot;/&gt;&lt;wsp:rsid wsp:val=&quot;00D27340&quot;/&gt;&lt;wsp:rsid wsp:val=&quot;00D27704&quot;/&gt;&lt;wsp:rsid wsp:val=&quot;00D302B5&quot;/&gt;&lt;wsp:rsid wsp:val=&quot;00D30308&quot;/&gt;&lt;wsp:rsid wsp:val=&quot;00D3085D&quot;/&gt;&lt;wsp:rsid wsp:val=&quot;00D30A1E&quot;/&gt;&lt;wsp:rsid wsp:val=&quot;00D31594&quot;/&gt;&lt;wsp:rsid wsp:val=&quot;00D31AEA&quot;/&gt;&lt;wsp:rsid wsp:val=&quot;00D328AB&quot;/&gt;&lt;wsp:rsid wsp:val=&quot;00D32BF0&quot;/&gt;&lt;wsp:rsid wsp:val=&quot;00D33347&quot;/&gt;&lt;wsp:rsid wsp:val=&quot;00D33F19&quot;/&gt;&lt;wsp:rsid wsp:val=&quot;00D34021&quot;/&gt;&lt;wsp:rsid wsp:val=&quot;00D34AF5&quot;/&gt;&lt;wsp:rsid wsp:val=&quot;00D34DEA&quot;/&gt;&lt;wsp:rsid wsp:val=&quot;00D35EF1&quot;/&gt;&lt;wsp:rsid wsp:val=&quot;00D36115&quot;/&gt;&lt;wsp:rsid wsp:val=&quot;00D36495&quot;/&gt;&lt;wsp:rsid wsp:val=&quot;00D3704D&quot;/&gt;&lt;wsp:rsid wsp:val=&quot;00D37408&quot;/&gt;&lt;wsp:rsid wsp:val=&quot;00D40615&quot;/&gt;&lt;wsp:rsid wsp:val=&quot;00D40821&quot;/&gt;&lt;wsp:rsid wsp:val=&quot;00D4191B&quot;/&gt;&lt;wsp:rsid wsp:val=&quot;00D41A63&quot;/&gt;&lt;wsp:rsid wsp:val=&quot;00D41DB4&quot;/&gt;&lt;wsp:rsid wsp:val=&quot;00D41FE7&quot;/&gt;&lt;wsp:rsid wsp:val=&quot;00D4328B&quot;/&gt;&lt;wsp:rsid wsp:val=&quot;00D445D6&quot;/&gt;&lt;wsp:rsid wsp:val=&quot;00D445EC&quot;/&gt;&lt;wsp:rsid wsp:val=&quot;00D45A74&quot;/&gt;&lt;wsp:rsid wsp:val=&quot;00D461CD&quot;/&gt;&lt;wsp:rsid wsp:val=&quot;00D46F0A&quot;/&gt;&lt;wsp:rsid wsp:val=&quot;00D46F5F&quot;/&gt;&lt;wsp:rsid wsp:val=&quot;00D50890&quot;/&gt;&lt;wsp:rsid wsp:val=&quot;00D508EA&quot;/&gt;&lt;wsp:rsid wsp:val=&quot;00D50995&quot;/&gt;&lt;wsp:rsid wsp:val=&quot;00D50DF6&quot;/&gt;&lt;wsp:rsid wsp:val=&quot;00D51460&quot;/&gt;&lt;wsp:rsid wsp:val=&quot;00D51743&quot;/&gt;&lt;wsp:rsid wsp:val=&quot;00D51DBD&quot;/&gt;&lt;wsp:rsid wsp:val=&quot;00D52300&quot;/&gt;&lt;wsp:rsid wsp:val=&quot;00D52885&quot;/&gt;&lt;wsp:rsid wsp:val=&quot;00D52F9D&quot;/&gt;&lt;wsp:rsid wsp:val=&quot;00D53DED&quot;/&gt;&lt;wsp:rsid wsp:val=&quot;00D550AA&quot;/&gt;&lt;wsp:rsid wsp:val=&quot;00D5549A&quot;/&gt;&lt;wsp:rsid wsp:val=&quot;00D55C6C&quot;/&gt;&lt;wsp:rsid wsp:val=&quot;00D56B7F&quot;/&gt;&lt;wsp:rsid wsp:val=&quot;00D577E2&quot;/&gt;&lt;wsp:rsid wsp:val=&quot;00D60582&quot;/&gt;&lt;wsp:rsid wsp:val=&quot;00D60D59&quot;/&gt;&lt;wsp:rsid wsp:val=&quot;00D60E77&quot;/&gt;&lt;wsp:rsid wsp:val=&quot;00D610C6&quot;/&gt;&lt;wsp:rsid wsp:val=&quot;00D6121E&quot;/&gt;&lt;wsp:rsid wsp:val=&quot;00D61384&quot;/&gt;&lt;wsp:rsid wsp:val=&quot;00D61673&quot;/&gt;&lt;wsp:rsid wsp:val=&quot;00D61A08&quot;/&gt;&lt;wsp:rsid wsp:val=&quot;00D61A1D&quot;/&gt;&lt;wsp:rsid wsp:val=&quot;00D61AC0&quot;/&gt;&lt;wsp:rsid wsp:val=&quot;00D61D45&quot;/&gt;&lt;wsp:rsid wsp:val=&quot;00D621DE&quot;/&gt;&lt;wsp:rsid wsp:val=&quot;00D628A0&quot;/&gt;&lt;wsp:rsid wsp:val=&quot;00D6292F&quot;/&gt;&lt;wsp:rsid wsp:val=&quot;00D62AD0&quot;/&gt;&lt;wsp:rsid wsp:val=&quot;00D62D9B&quot;/&gt;&lt;wsp:rsid wsp:val=&quot;00D63556&quot;/&gt;&lt;wsp:rsid wsp:val=&quot;00D63FD8&quot;/&gt;&lt;wsp:rsid wsp:val=&quot;00D6487E&quot;/&gt;&lt;wsp:rsid wsp:val=&quot;00D65443&quot;/&gt;&lt;wsp:rsid wsp:val=&quot;00D665E5&quot;/&gt;&lt;wsp:rsid wsp:val=&quot;00D666A6&quot;/&gt;&lt;wsp:rsid wsp:val=&quot;00D67523&quot;/&gt;&lt;wsp:rsid wsp:val=&quot;00D677A6&quot;/&gt;&lt;wsp:rsid wsp:val=&quot;00D6782A&quot;/&gt;&lt;wsp:rsid wsp:val=&quot;00D701A1&quot;/&gt;&lt;wsp:rsid wsp:val=&quot;00D70917&quot;/&gt;&lt;wsp:rsid wsp:val=&quot;00D70AF2&quot;/&gt;&lt;wsp:rsid wsp:val=&quot;00D713FF&quot;/&gt;&lt;wsp:rsid wsp:val=&quot;00D71DDC&quot;/&gt;&lt;wsp:rsid wsp:val=&quot;00D72A09&quot;/&gt;&lt;wsp:rsid wsp:val=&quot;00D72CBB&quot;/&gt;&lt;wsp:rsid wsp:val=&quot;00D72F84&quot;/&gt;&lt;wsp:rsid wsp:val=&quot;00D72FAC&quot;/&gt;&lt;wsp:rsid wsp:val=&quot;00D74A58&quot;/&gt;&lt;wsp:rsid wsp:val=&quot;00D750B7&quot;/&gt;&lt;wsp:rsid wsp:val=&quot;00D7520C&quot;/&gt;&lt;wsp:rsid wsp:val=&quot;00D75376&quot;/&gt;&lt;wsp:rsid wsp:val=&quot;00D75920&quot;/&gt;&lt;wsp:rsid wsp:val=&quot;00D75FB2&quot;/&gt;&lt;wsp:rsid wsp:val=&quot;00D76AC9&quot;/&gt;&lt;wsp:rsid wsp:val=&quot;00D77849&quot;/&gt;&lt;wsp:rsid wsp:val=&quot;00D7795F&quot;/&gt;&lt;wsp:rsid wsp:val=&quot;00D8001F&quot;/&gt;&lt;wsp:rsid wsp:val=&quot;00D8110F&quot;/&gt;&lt;wsp:rsid wsp:val=&quot;00D8131C&quot;/&gt;&lt;wsp:rsid wsp:val=&quot;00D819A9&quot;/&gt;&lt;wsp:rsid wsp:val=&quot;00D81B51&quot;/&gt;&lt;wsp:rsid wsp:val=&quot;00D8230F&quot;/&gt;&lt;wsp:rsid wsp:val=&quot;00D82997&quot;/&gt;&lt;wsp:rsid wsp:val=&quot;00D82E70&quot;/&gt;&lt;wsp:rsid wsp:val=&quot;00D83A2A&quot;/&gt;&lt;wsp:rsid wsp:val=&quot;00D83D14&quot;/&gt;&lt;wsp:rsid wsp:val=&quot;00D84F5D&quot;/&gt;&lt;wsp:rsid wsp:val=&quot;00D85402&quot;/&gt;&lt;wsp:rsid wsp:val=&quot;00D866D2&quot;/&gt;&lt;wsp:rsid wsp:val=&quot;00D8701C&quot;/&gt;&lt;wsp:rsid wsp:val=&quot;00D91A1D&quot;/&gt;&lt;wsp:rsid wsp:val=&quot;00D91B23&quot;/&gt;&lt;wsp:rsid wsp:val=&quot;00D91F03&quot;/&gt;&lt;wsp:rsid wsp:val=&quot;00D92C3E&quot;/&gt;&lt;wsp:rsid wsp:val=&quot;00D9370A&quot;/&gt;&lt;wsp:rsid wsp:val=&quot;00D93985&quot;/&gt;&lt;wsp:rsid wsp:val=&quot;00D943BF&quot;/&gt;&lt;wsp:rsid wsp:val=&quot;00D943F1&quot;/&gt;&lt;wsp:rsid wsp:val=&quot;00D945E3&quot;/&gt;&lt;wsp:rsid wsp:val=&quot;00D9496A&quot;/&gt;&lt;wsp:rsid wsp:val=&quot;00D94BAE&quot;/&gt;&lt;wsp:rsid wsp:val=&quot;00D957D9&quot;/&gt;&lt;wsp:rsid wsp:val=&quot;00D95A78&quot;/&gt;&lt;wsp:rsid wsp:val=&quot;00D9640A&quot;/&gt;&lt;wsp:rsid wsp:val=&quot;00D96899&quot;/&gt;&lt;wsp:rsid wsp:val=&quot;00D96E59&quot;/&gt;&lt;wsp:rsid wsp:val=&quot;00DA04E3&quot;/&gt;&lt;wsp:rsid wsp:val=&quot;00DA13CD&quot;/&gt;&lt;wsp:rsid wsp:val=&quot;00DA1B78&quot;/&gt;&lt;wsp:rsid wsp:val=&quot;00DA1C91&quot;/&gt;&lt;wsp:rsid wsp:val=&quot;00DA1E8E&quot;/&gt;&lt;wsp:rsid wsp:val=&quot;00DA29C8&quot;/&gt;&lt;wsp:rsid wsp:val=&quot;00DA2ACA&quot;/&gt;&lt;wsp:rsid wsp:val=&quot;00DA3646&quot;/&gt;&lt;wsp:rsid wsp:val=&quot;00DA42A6&quot;/&gt;&lt;wsp:rsid wsp:val=&quot;00DA42F2&quot;/&gt;&lt;wsp:rsid wsp:val=&quot;00DA42F4&quot;/&gt;&lt;wsp:rsid wsp:val=&quot;00DA44D3&quot;/&gt;&lt;wsp:rsid wsp:val=&quot;00DA4CB5&quot;/&gt;&lt;wsp:rsid wsp:val=&quot;00DA4F26&quot;/&gt;&lt;wsp:rsid wsp:val=&quot;00DA5A6D&quot;/&gt;&lt;wsp:rsid wsp:val=&quot;00DA6022&quot;/&gt;&lt;wsp:rsid wsp:val=&quot;00DA6314&quot;/&gt;&lt;wsp:rsid wsp:val=&quot;00DA67AD&quot;/&gt;&lt;wsp:rsid wsp:val=&quot;00DA714F&quot;/&gt;&lt;wsp:rsid wsp:val=&quot;00DA79DA&quot;/&gt;&lt;wsp:rsid wsp:val=&quot;00DA7BDA&quot;/&gt;&lt;wsp:rsid wsp:val=&quot;00DB0195&quot;/&gt;&lt;wsp:rsid wsp:val=&quot;00DB03CE&quot;/&gt;&lt;wsp:rsid wsp:val=&quot;00DB0EF3&quot;/&gt;&lt;wsp:rsid wsp:val=&quot;00DB1120&quot;/&gt;&lt;wsp:rsid wsp:val=&quot;00DB1B32&quot;/&gt;&lt;wsp:rsid wsp:val=&quot;00DB228B&quot;/&gt;&lt;wsp:rsid wsp:val=&quot;00DB235B&quot;/&gt;&lt;wsp:rsid wsp:val=&quot;00DB242E&quot;/&gt;&lt;wsp:rsid wsp:val=&quot;00DB2793&quot;/&gt;&lt;wsp:rsid wsp:val=&quot;00DB2F33&quot;/&gt;&lt;wsp:rsid wsp:val=&quot;00DB3073&quot;/&gt;&lt;wsp:rsid wsp:val=&quot;00DB3906&quot;/&gt;&lt;wsp:rsid wsp:val=&quot;00DB3D44&quot;/&gt;&lt;wsp:rsid wsp:val=&quot;00DB524A&quot;/&gt;&lt;wsp:rsid wsp:val=&quot;00DB5354&quot;/&gt;&lt;wsp:rsid wsp:val=&quot;00DB5500&quot;/&gt;&lt;wsp:rsid wsp:val=&quot;00DB5B58&quot;/&gt;&lt;wsp:rsid wsp:val=&quot;00DB5C0F&quot;/&gt;&lt;wsp:rsid wsp:val=&quot;00DB6882&quot;/&gt;&lt;wsp:rsid wsp:val=&quot;00DB6AFD&quot;/&gt;&lt;wsp:rsid wsp:val=&quot;00DB6F9E&quot;/&gt;&lt;wsp:rsid wsp:val=&quot;00DB7162&quot;/&gt;&lt;wsp:rsid wsp:val=&quot;00DB7188&quot;/&gt;&lt;wsp:rsid wsp:val=&quot;00DB75B6&quot;/&gt;&lt;wsp:rsid wsp:val=&quot;00DB7B4E&quot;/&gt;&lt;wsp:rsid wsp:val=&quot;00DB7D64&quot;/&gt;&lt;wsp:rsid wsp:val=&quot;00DC0799&quot;/&gt;&lt;wsp:rsid wsp:val=&quot;00DC0952&quot;/&gt;&lt;wsp:rsid wsp:val=&quot;00DC1532&quot;/&gt;&lt;wsp:rsid wsp:val=&quot;00DC24D9&quot;/&gt;&lt;wsp:rsid wsp:val=&quot;00DC2762&quot;/&gt;&lt;wsp:rsid wsp:val=&quot;00DC36B6&quot;/&gt;&lt;wsp:rsid wsp:val=&quot;00DC3A03&quot;/&gt;&lt;wsp:rsid wsp:val=&quot;00DC3B67&quot;/&gt;&lt;wsp:rsid wsp:val=&quot;00DC3E10&quot;/&gt;&lt;wsp:rsid wsp:val=&quot;00DC4256&quot;/&gt;&lt;wsp:rsid wsp:val=&quot;00DC48BE&quot;/&gt;&lt;wsp:rsid wsp:val=&quot;00DC5329&quot;/&gt;&lt;wsp:rsid wsp:val=&quot;00DC714E&quot;/&gt;&lt;wsp:rsid wsp:val=&quot;00DD0CE1&quot;/&gt;&lt;wsp:rsid wsp:val=&quot;00DD11F4&quot;/&gt;&lt;wsp:rsid wsp:val=&quot;00DD1569&quot;/&gt;&lt;wsp:rsid wsp:val=&quot;00DD1CD6&quot;/&gt;&lt;wsp:rsid wsp:val=&quot;00DD1EAE&quot;/&gt;&lt;wsp:rsid wsp:val=&quot;00DD2202&quot;/&gt;&lt;wsp:rsid wsp:val=&quot;00DD258E&quot;/&gt;&lt;wsp:rsid wsp:val=&quot;00DD28BD&quot;/&gt;&lt;wsp:rsid wsp:val=&quot;00DD29BD&quot;/&gt;&lt;wsp:rsid wsp:val=&quot;00DD2C06&quot;/&gt;&lt;wsp:rsid wsp:val=&quot;00DD3168&quot;/&gt;&lt;wsp:rsid wsp:val=&quot;00DD3255&quot;/&gt;&lt;wsp:rsid wsp:val=&quot;00DD393B&quot;/&gt;&lt;wsp:rsid wsp:val=&quot;00DD3B98&quot;/&gt;&lt;wsp:rsid wsp:val=&quot;00DD4D95&quot;/&gt;&lt;wsp:rsid wsp:val=&quot;00DD4F38&quot;/&gt;&lt;wsp:rsid wsp:val=&quot;00DD4F6D&quot;/&gt;&lt;wsp:rsid wsp:val=&quot;00DD58F8&quot;/&gt;&lt;wsp:rsid wsp:val=&quot;00DD5937&quot;/&gt;&lt;wsp:rsid wsp:val=&quot;00DD6113&quot;/&gt;&lt;wsp:rsid wsp:val=&quot;00DD62F7&quot;/&gt;&lt;wsp:rsid wsp:val=&quot;00DD662D&quot;/&gt;&lt;wsp:rsid wsp:val=&quot;00DD6A58&quot;/&gt;&lt;wsp:rsid wsp:val=&quot;00DD6ADD&quot;/&gt;&lt;wsp:rsid wsp:val=&quot;00DD6CF0&quot;/&gt;&lt;wsp:rsid wsp:val=&quot;00DD77E2&quot;/&gt;&lt;wsp:rsid wsp:val=&quot;00DD7C2F&quot;/&gt;&lt;wsp:rsid wsp:val=&quot;00DE020F&quot;/&gt;&lt;wsp:rsid wsp:val=&quot;00DE077B&quot;/&gt;&lt;wsp:rsid wsp:val=&quot;00DE0CE6&quot;/&gt;&lt;wsp:rsid wsp:val=&quot;00DE1F03&quot;/&gt;&lt;wsp:rsid wsp:val=&quot;00DE221F&quot;/&gt;&lt;wsp:rsid wsp:val=&quot;00DE22A7&quot;/&gt;&lt;wsp:rsid wsp:val=&quot;00DE2DD3&quot;/&gt;&lt;wsp:rsid wsp:val=&quot;00DE2EC8&quot;/&gt;&lt;wsp:rsid wsp:val=&quot;00DE2F8F&quot;/&gt;&lt;wsp:rsid wsp:val=&quot;00DE3549&quot;/&gt;&lt;wsp:rsid wsp:val=&quot;00DE39B6&quot;/&gt;&lt;wsp:rsid wsp:val=&quot;00DE3C31&quot;/&gt;&lt;wsp:rsid wsp:val=&quot;00DE3F1E&quot;/&gt;&lt;wsp:rsid wsp:val=&quot;00DE4168&quot;/&gt;&lt;wsp:rsid wsp:val=&quot;00DE453A&quot;/&gt;&lt;wsp:rsid wsp:val=&quot;00DE4B21&quot;/&gt;&lt;wsp:rsid wsp:val=&quot;00DE4CFF&quot;/&gt;&lt;wsp:rsid wsp:val=&quot;00DE581C&quot;/&gt;&lt;wsp:rsid wsp:val=&quot;00DE69FF&quot;/&gt;&lt;wsp:rsid wsp:val=&quot;00DE6FAD&quot;/&gt;&lt;wsp:rsid wsp:val=&quot;00DE730F&quot;/&gt;&lt;wsp:rsid wsp:val=&quot;00DE745F&quot;/&gt;&lt;wsp:rsid wsp:val=&quot;00DE79AB&quot;/&gt;&lt;wsp:rsid wsp:val=&quot;00DF0772&quot;/&gt;&lt;wsp:rsid wsp:val=&quot;00DF089D&quot;/&gt;&lt;wsp:rsid wsp:val=&quot;00DF0C82&quot;/&gt;&lt;wsp:rsid wsp:val=&quot;00DF16E1&quot;/&gt;&lt;wsp:rsid wsp:val=&quot;00DF1E58&quot;/&gt;&lt;wsp:rsid wsp:val=&quot;00DF2C3B&quot;/&gt;&lt;wsp:rsid wsp:val=&quot;00DF37BA&quot;/&gt;&lt;wsp:rsid wsp:val=&quot;00DF38FA&quot;/&gt;&lt;wsp:rsid wsp:val=&quot;00DF3E1F&quot;/&gt;&lt;wsp:rsid wsp:val=&quot;00DF4445&quot;/&gt;&lt;wsp:rsid wsp:val=&quot;00DF483D&quot;/&gt;&lt;wsp:rsid wsp:val=&quot;00DF513E&quot;/&gt;&lt;wsp:rsid wsp:val=&quot;00DF53DD&quot;/&gt;&lt;wsp:rsid wsp:val=&quot;00DF53EB&quot;/&gt;&lt;wsp:rsid wsp:val=&quot;00DF5DBC&quot;/&gt;&lt;wsp:rsid wsp:val=&quot;00DF5E57&quot;/&gt;&lt;wsp:rsid wsp:val=&quot;00DF64ED&quot;/&gt;&lt;wsp:rsid wsp:val=&quot;00DF66BA&quot;/&gt;&lt;wsp:rsid wsp:val=&quot;00DF66D9&quot;/&gt;&lt;wsp:rsid wsp:val=&quot;00DF6C63&quot;/&gt;&lt;wsp:rsid wsp:val=&quot;00DF718E&quot;/&gt;&lt;wsp:rsid wsp:val=&quot;00DF7684&quot;/&gt;&lt;wsp:rsid wsp:val=&quot;00DF7F08&quot;/&gt;&lt;wsp:rsid wsp:val=&quot;00E00C8C&quot;/&gt;&lt;wsp:rsid wsp:val=&quot;00E0121C&quot;/&gt;&lt;wsp:rsid wsp:val=&quot;00E01333&quot;/&gt;&lt;wsp:rsid wsp:val=&quot;00E0195D&quot;/&gt;&lt;wsp:rsid wsp:val=&quot;00E0254D&quot;/&gt;&lt;wsp:rsid wsp:val=&quot;00E02747&quot;/&gt;&lt;wsp:rsid wsp:val=&quot;00E02B3D&quot;/&gt;&lt;wsp:rsid wsp:val=&quot;00E02C24&quot;/&gt;&lt;wsp:rsid wsp:val=&quot;00E0364D&quot;/&gt;&lt;wsp:rsid wsp:val=&quot;00E0383D&quot;/&gt;&lt;wsp:rsid wsp:val=&quot;00E03CE9&quot;/&gt;&lt;wsp:rsid wsp:val=&quot;00E04058&quot;/&gt;&lt;wsp:rsid wsp:val=&quot;00E050B5&quot;/&gt;&lt;wsp:rsid wsp:val=&quot;00E07133&quot;/&gt;&lt;wsp:rsid wsp:val=&quot;00E07C0A&quot;/&gt;&lt;wsp:rsid wsp:val=&quot;00E106E5&quot;/&gt;&lt;wsp:rsid wsp:val=&quot;00E10803&quot;/&gt;&lt;wsp:rsid wsp:val=&quot;00E11245&quot;/&gt;&lt;wsp:rsid wsp:val=&quot;00E1127E&quot;/&gt;&lt;wsp:rsid wsp:val=&quot;00E11A21&quot;/&gt;&lt;wsp:rsid wsp:val=&quot;00E11FD5&quot;/&gt;&lt;wsp:rsid wsp:val=&quot;00E12243&quot;/&gt;&lt;wsp:rsid wsp:val=&quot;00E1240C&quot;/&gt;&lt;wsp:rsid wsp:val=&quot;00E1246D&quot;/&gt;&lt;wsp:rsid wsp:val=&quot;00E125E0&quot;/&gt;&lt;wsp:rsid wsp:val=&quot;00E128A8&quot;/&gt;&lt;wsp:rsid wsp:val=&quot;00E147B3&quot;/&gt;&lt;wsp:rsid wsp:val=&quot;00E148EA&quot;/&gt;&lt;wsp:rsid wsp:val=&quot;00E14BC7&quot;/&gt;&lt;wsp:rsid wsp:val=&quot;00E1512E&quot;/&gt;&lt;wsp:rsid wsp:val=&quot;00E1604A&quot;/&gt;&lt;wsp:rsid wsp:val=&quot;00E165AB&quot;/&gt;&lt;wsp:rsid wsp:val=&quot;00E16C24&quot;/&gt;&lt;wsp:rsid wsp:val=&quot;00E172E8&quot;/&gt;&lt;wsp:rsid wsp:val=&quot;00E17333&quot;/&gt;&lt;wsp:rsid wsp:val=&quot;00E176A4&quot;/&gt;&lt;wsp:rsid wsp:val=&quot;00E17A5D&quot;/&gt;&lt;wsp:rsid wsp:val=&quot;00E17D32&quot;/&gt;&lt;wsp:rsid wsp:val=&quot;00E17EAD&quot;/&gt;&lt;wsp:rsid wsp:val=&quot;00E17FFD&quot;/&gt;&lt;wsp:rsid wsp:val=&quot;00E2213D&quot;/&gt;&lt;wsp:rsid wsp:val=&quot;00E2263E&quot;/&gt;&lt;wsp:rsid wsp:val=&quot;00E22AC6&quot;/&gt;&lt;wsp:rsid wsp:val=&quot;00E2341A&quot;/&gt;&lt;wsp:rsid wsp:val=&quot;00E23C3E&quot;/&gt;&lt;wsp:rsid wsp:val=&quot;00E24916&quot;/&gt;&lt;wsp:rsid wsp:val=&quot;00E25847&quot;/&gt;&lt;wsp:rsid wsp:val=&quot;00E25A5D&quot;/&gt;&lt;wsp:rsid wsp:val=&quot;00E25FD8&quot;/&gt;&lt;wsp:rsid wsp:val=&quot;00E26960&quot;/&gt;&lt;wsp:rsid wsp:val=&quot;00E26B3B&quot;/&gt;&lt;wsp:rsid wsp:val=&quot;00E26D5A&quot;/&gt;&lt;wsp:rsid wsp:val=&quot;00E2720B&quot;/&gt;&lt;wsp:rsid wsp:val=&quot;00E274A6&quot;/&gt;&lt;wsp:rsid wsp:val=&quot;00E2780F&quot;/&gt;&lt;wsp:rsid wsp:val=&quot;00E27C58&quot;/&gt;&lt;wsp:rsid wsp:val=&quot;00E27C76&quot;/&gt;&lt;wsp:rsid wsp:val=&quot;00E27F9B&quot;/&gt;&lt;wsp:rsid wsp:val=&quot;00E318A3&quot;/&gt;&lt;wsp:rsid wsp:val=&quot;00E31F45&quot;/&gt;&lt;wsp:rsid wsp:val=&quot;00E3201A&quot;/&gt;&lt;wsp:rsid wsp:val=&quot;00E32A4A&quot;/&gt;&lt;wsp:rsid wsp:val=&quot;00E32B29&quot;/&gt;&lt;wsp:rsid wsp:val=&quot;00E33ABD&quot;/&gt;&lt;wsp:rsid wsp:val=&quot;00E3482C&quot;/&gt;&lt;wsp:rsid wsp:val=&quot;00E34A05&quot;/&gt;&lt;wsp:rsid wsp:val=&quot;00E34A0A&quot;/&gt;&lt;wsp:rsid wsp:val=&quot;00E34BA2&quot;/&gt;&lt;wsp:rsid wsp:val=&quot;00E34EDA&quot;/&gt;&lt;wsp:rsid wsp:val=&quot;00E358DE&quot;/&gt;&lt;wsp:rsid wsp:val=&quot;00E36478&quot;/&gt;&lt;wsp:rsid wsp:val=&quot;00E3660B&quot;/&gt;&lt;wsp:rsid wsp:val=&quot;00E36CFF&quot;/&gt;&lt;wsp:rsid wsp:val=&quot;00E3709C&quot;/&gt;&lt;wsp:rsid wsp:val=&quot;00E402A1&quot;/&gt;&lt;wsp:rsid wsp:val=&quot;00E407D2&quot;/&gt;&lt;wsp:rsid wsp:val=&quot;00E40843&quot;/&gt;&lt;wsp:rsid wsp:val=&quot;00E409A0&quot;/&gt;&lt;wsp:rsid wsp:val=&quot;00E40AA3&quot;/&gt;&lt;wsp:rsid wsp:val=&quot;00E41349&quot;/&gt;&lt;wsp:rsid wsp:val=&quot;00E41973&quot;/&gt;&lt;wsp:rsid wsp:val=&quot;00E421FC&quot;/&gt;&lt;wsp:rsid wsp:val=&quot;00E4298D&quot;/&gt;&lt;wsp:rsid wsp:val=&quot;00E42C21&quot;/&gt;&lt;wsp:rsid wsp:val=&quot;00E437D2&quot;/&gt;&lt;wsp:rsid wsp:val=&quot;00E43CCD&quot;/&gt;&lt;wsp:rsid wsp:val=&quot;00E44258&quot;/&gt;&lt;wsp:rsid wsp:val=&quot;00E443A8&quot;/&gt;&lt;wsp:rsid wsp:val=&quot;00E44587&quot;/&gt;&lt;wsp:rsid wsp:val=&quot;00E44BCB&quot;/&gt;&lt;wsp:rsid wsp:val=&quot;00E46906&quot;/&gt;&lt;wsp:rsid wsp:val=&quot;00E46BB1&quot;/&gt;&lt;wsp:rsid wsp:val=&quot;00E46D16&quot;/&gt;&lt;wsp:rsid wsp:val=&quot;00E47194&quot;/&gt;&lt;wsp:rsid wsp:val=&quot;00E47985&quot;/&gt;&lt;wsp:rsid wsp:val=&quot;00E47CB8&quot;/&gt;&lt;wsp:rsid wsp:val=&quot;00E50309&quot;/&gt;&lt;wsp:rsid wsp:val=&quot;00E50859&quot;/&gt;&lt;wsp:rsid wsp:val=&quot;00E51C99&quot;/&gt;&lt;wsp:rsid wsp:val=&quot;00E5200D&quot;/&gt;&lt;wsp:rsid wsp:val=&quot;00E5261C&quot;/&gt;&lt;wsp:rsid wsp:val=&quot;00E527AA&quot;/&gt;&lt;wsp:rsid wsp:val=&quot;00E52C47&quot;/&gt;&lt;wsp:rsid wsp:val=&quot;00E532A6&quot;/&gt;&lt;wsp:rsid wsp:val=&quot;00E534C6&quot;/&gt;&lt;wsp:rsid wsp:val=&quot;00E5411F&quot;/&gt;&lt;wsp:rsid wsp:val=&quot;00E54240&quot;/&gt;&lt;wsp:rsid wsp:val=&quot;00E5454B&quot;/&gt;&lt;wsp:rsid wsp:val=&quot;00E54643&quot;/&gt;&lt;wsp:rsid wsp:val=&quot;00E547ED&quot;/&gt;&lt;wsp:rsid wsp:val=&quot;00E5550E&quot;/&gt;&lt;wsp:rsid wsp:val=&quot;00E55537&quot;/&gt;&lt;wsp:rsid wsp:val=&quot;00E55791&quot;/&gt;&lt;wsp:rsid wsp:val=&quot;00E55B05&quot;/&gt;&lt;wsp:rsid wsp:val=&quot;00E55C34&quot;/&gt;&lt;wsp:rsid wsp:val=&quot;00E56B62&quot;/&gt;&lt;wsp:rsid wsp:val=&quot;00E575F3&quot;/&gt;&lt;wsp:rsid wsp:val=&quot;00E57BC5&quot;/&gt;&lt;wsp:rsid wsp:val=&quot;00E57BD3&quot;/&gt;&lt;wsp:rsid wsp:val=&quot;00E6057B&quot;/&gt;&lt;wsp:rsid wsp:val=&quot;00E606EB&quot;/&gt;&lt;wsp:rsid wsp:val=&quot;00E6087B&quot;/&gt;&lt;wsp:rsid wsp:val=&quot;00E60A28&quot;/&gt;&lt;wsp:rsid wsp:val=&quot;00E60E71&quot;/&gt;&lt;wsp:rsid wsp:val=&quot;00E61205&quot;/&gt;&lt;wsp:rsid wsp:val=&quot;00E61596&quot;/&gt;&lt;wsp:rsid wsp:val=&quot;00E61678&quot;/&gt;&lt;wsp:rsid wsp:val=&quot;00E619FC&quot;/&gt;&lt;wsp:rsid wsp:val=&quot;00E61B9A&quot;/&gt;&lt;wsp:rsid wsp:val=&quot;00E62DA6&quot;/&gt;&lt;wsp:rsid wsp:val=&quot;00E63065&quot;/&gt;&lt;wsp:rsid wsp:val=&quot;00E6360A&quot;/&gt;&lt;wsp:rsid wsp:val=&quot;00E63B3F&quot;/&gt;&lt;wsp:rsid wsp:val=&quot;00E63C25&quot;/&gt;&lt;wsp:rsid wsp:val=&quot;00E63F75&quot;/&gt;&lt;wsp:rsid wsp:val=&quot;00E64F5A&quot;/&gt;&lt;wsp:rsid wsp:val=&quot;00E653E6&quot;/&gt;&lt;wsp:rsid wsp:val=&quot;00E66DB7&quot;/&gt;&lt;wsp:rsid wsp:val=&quot;00E66F50&quot;/&gt;&lt;wsp:rsid wsp:val=&quot;00E674B6&quot;/&gt;&lt;wsp:rsid wsp:val=&quot;00E67AAF&quot;/&gt;&lt;wsp:rsid wsp:val=&quot;00E67C87&quot;/&gt;&lt;wsp:rsid wsp:val=&quot;00E7029D&quot;/&gt;&lt;wsp:rsid wsp:val=&quot;00E7135A&quot;/&gt;&lt;wsp:rsid wsp:val=&quot;00E713A3&quot;/&gt;&lt;wsp:rsid wsp:val=&quot;00E72157&quot;/&gt;&lt;wsp:rsid wsp:val=&quot;00E728AC&quot;/&gt;&lt;wsp:rsid wsp:val=&quot;00E73464&quot;/&gt;&lt;wsp:rsid wsp:val=&quot;00E7391F&quot;/&gt;&lt;wsp:rsid wsp:val=&quot;00E74147&quot;/&gt;&lt;wsp:rsid wsp:val=&quot;00E7494B&quot;/&gt;&lt;wsp:rsid wsp:val=&quot;00E74DAD&quot;/&gt;&lt;wsp:rsid wsp:val=&quot;00E75441&quot;/&gt;&lt;wsp:rsid wsp:val=&quot;00E75788&quot;/&gt;&lt;wsp:rsid wsp:val=&quot;00E75931&quot;/&gt;&lt;wsp:rsid wsp:val=&quot;00E7784A&quot;/&gt;&lt;wsp:rsid wsp:val=&quot;00E779D7&quot;/&gt;&lt;wsp:rsid wsp:val=&quot;00E80450&quot;/&gt;&lt;wsp:rsid wsp:val=&quot;00E8047E&quot;/&gt;&lt;wsp:rsid wsp:val=&quot;00E8077B&quot;/&gt;&lt;wsp:rsid wsp:val=&quot;00E80E60&quot;/&gt;&lt;wsp:rsid wsp:val=&quot;00E81D8D&quot;/&gt;&lt;wsp:rsid wsp:val=&quot;00E81FEB&quot;/&gt;&lt;wsp:rsid wsp:val=&quot;00E82A12&quot;/&gt;&lt;wsp:rsid wsp:val=&quot;00E82B2E&quot;/&gt;&lt;wsp:rsid wsp:val=&quot;00E83233&quot;/&gt;&lt;wsp:rsid wsp:val=&quot;00E83758&quot;/&gt;&lt;wsp:rsid wsp:val=&quot;00E8377A&quot;/&gt;&lt;wsp:rsid wsp:val=&quot;00E8378B&quot;/&gt;&lt;wsp:rsid wsp:val=&quot;00E83862&quot;/&gt;&lt;wsp:rsid wsp:val=&quot;00E83899&quot;/&gt;&lt;wsp:rsid wsp:val=&quot;00E83BC8&quot;/&gt;&lt;wsp:rsid wsp:val=&quot;00E83C64&quot;/&gt;&lt;wsp:rsid wsp:val=&quot;00E83FE3&quot;/&gt;&lt;wsp:rsid wsp:val=&quot;00E846C9&quot;/&gt;&lt;wsp:rsid wsp:val=&quot;00E84C67&quot;/&gt;&lt;wsp:rsid wsp:val=&quot;00E8500C&quot;/&gt;&lt;wsp:rsid wsp:val=&quot;00E85612&quot;/&gt;&lt;wsp:rsid wsp:val=&quot;00E85AF4&quot;/&gt;&lt;wsp:rsid wsp:val=&quot;00E8639A&quot;/&gt;&lt;wsp:rsid wsp:val=&quot;00E87B44&quot;/&gt;&lt;wsp:rsid wsp:val=&quot;00E87D7D&quot;/&gt;&lt;wsp:rsid wsp:val=&quot;00E90341&quot;/&gt;&lt;wsp:rsid wsp:val=&quot;00E9034B&quot;/&gt;&lt;wsp:rsid wsp:val=&quot;00E909A1&quot;/&gt;&lt;wsp:rsid wsp:val=&quot;00E90E4D&quot;/&gt;&lt;wsp:rsid wsp:val=&quot;00E91866&quot;/&gt;&lt;wsp:rsid wsp:val=&quot;00E91B77&quot;/&gt;&lt;wsp:rsid wsp:val=&quot;00E9301B&quot;/&gt;&lt;wsp:rsid wsp:val=&quot;00E93567&quot;/&gt;&lt;wsp:rsid wsp:val=&quot;00E94169&quot;/&gt;&lt;wsp:rsid wsp:val=&quot;00E94406&quot;/&gt;&lt;wsp:rsid wsp:val=&quot;00E94628&quot;/&gt;&lt;wsp:rsid wsp:val=&quot;00E94DB7&quot;/&gt;&lt;wsp:rsid wsp:val=&quot;00E95127&quot;/&gt;&lt;wsp:rsid wsp:val=&quot;00E95287&quot;/&gt;&lt;wsp:rsid wsp:val=&quot;00E958AA&quot;/&gt;&lt;wsp:rsid wsp:val=&quot;00E96074&quot;/&gt;&lt;wsp:rsid wsp:val=&quot;00E96746&quot;/&gt;&lt;wsp:rsid wsp:val=&quot;00E969EC&quot;/&gt;&lt;wsp:rsid wsp:val=&quot;00E96ED7&quot;/&gt;&lt;wsp:rsid wsp:val=&quot;00E97099&quot;/&gt;&lt;wsp:rsid wsp:val=&quot;00E9744E&quot;/&gt;&lt;wsp:rsid wsp:val=&quot;00EA0DE7&quot;/&gt;&lt;wsp:rsid wsp:val=&quot;00EA110F&quot;/&gt;&lt;wsp:rsid wsp:val=&quot;00EA1404&quot;/&gt;&lt;wsp:rsid wsp:val=&quot;00EA14DB&quot;/&gt;&lt;wsp:rsid wsp:val=&quot;00EA2270&quot;/&gt;&lt;wsp:rsid wsp:val=&quot;00EA2520&quot;/&gt;&lt;wsp:rsid wsp:val=&quot;00EA286D&quot;/&gt;&lt;wsp:rsid wsp:val=&quot;00EA2E2C&quot;/&gt;&lt;wsp:rsid wsp:val=&quot;00EA3019&quot;/&gt;&lt;wsp:rsid wsp:val=&quot;00EA31C2&quot;/&gt;&lt;wsp:rsid wsp:val=&quot;00EA364E&quot;/&gt;&lt;wsp:rsid wsp:val=&quot;00EA36F6&quot;/&gt;&lt;wsp:rsid wsp:val=&quot;00EA38D3&quot;/&gt;&lt;wsp:rsid wsp:val=&quot;00EA3D52&quot;/&gt;&lt;wsp:rsid wsp:val=&quot;00EA3F91&quot;/&gt;&lt;wsp:rsid wsp:val=&quot;00EA4125&quot;/&gt;&lt;wsp:rsid wsp:val=&quot;00EA41FA&quot;/&gt;&lt;wsp:rsid wsp:val=&quot;00EA43C7&quot;/&gt;&lt;wsp:rsid wsp:val=&quot;00EA440E&quot;/&gt;&lt;wsp:rsid wsp:val=&quot;00EA4732&quot;/&gt;&lt;wsp:rsid wsp:val=&quot;00EA5CF6&quot;/&gt;&lt;wsp:rsid wsp:val=&quot;00EA60EC&quot;/&gt;&lt;wsp:rsid wsp:val=&quot;00EA74B1&quot;/&gt;&lt;wsp:rsid wsp:val=&quot;00EA7CCB&quot;/&gt;&lt;wsp:rsid wsp:val=&quot;00EB0034&quot;/&gt;&lt;wsp:rsid wsp:val=&quot;00EB074F&quot;/&gt;&lt;wsp:rsid wsp:val=&quot;00EB0855&quot;/&gt;&lt;wsp:rsid wsp:val=&quot;00EB0F30&quot;/&gt;&lt;wsp:rsid wsp:val=&quot;00EB1BDB&quot;/&gt;&lt;wsp:rsid wsp:val=&quot;00EB1C5F&quot;/&gt;&lt;wsp:rsid wsp:val=&quot;00EB2706&quot;/&gt;&lt;wsp:rsid wsp:val=&quot;00EB3663&quot;/&gt;&lt;wsp:rsid wsp:val=&quot;00EB38C6&quot;/&gt;&lt;wsp:rsid wsp:val=&quot;00EB53B6&quot;/&gt;&lt;wsp:rsid wsp:val=&quot;00EB549C&quot;/&gt;&lt;wsp:rsid wsp:val=&quot;00EB58C7&quot;/&gt;&lt;wsp:rsid wsp:val=&quot;00EB621B&quot;/&gt;&lt;wsp:rsid wsp:val=&quot;00EB643B&quot;/&gt;&lt;wsp:rsid wsp:val=&quot;00EB6B19&quot;/&gt;&lt;wsp:rsid wsp:val=&quot;00EB73B2&quot;/&gt;&lt;wsp:rsid wsp:val=&quot;00EB73DA&quot;/&gt;&lt;wsp:rsid wsp:val=&quot;00EB78E8&quot;/&gt;&lt;wsp:rsid wsp:val=&quot;00EC068E&quot;/&gt;&lt;wsp:rsid wsp:val=&quot;00EC07E1&quot;/&gt;&lt;wsp:rsid wsp:val=&quot;00EC09F8&quot;/&gt;&lt;wsp:rsid wsp:val=&quot;00EC11FF&quot;/&gt;&lt;wsp:rsid wsp:val=&quot;00EC1A2D&quot;/&gt;&lt;wsp:rsid wsp:val=&quot;00EC21BB&quot;/&gt;&lt;wsp:rsid wsp:val=&quot;00EC237C&quot;/&gt;&lt;wsp:rsid wsp:val=&quot;00EC28D1&quot;/&gt;&lt;wsp:rsid wsp:val=&quot;00EC29CC&quot;/&gt;&lt;wsp:rsid wsp:val=&quot;00EC2FF8&quot;/&gt;&lt;wsp:rsid wsp:val=&quot;00EC363B&quot;/&gt;&lt;wsp:rsid wsp:val=&quot;00EC3A14&quot;/&gt;&lt;wsp:rsid wsp:val=&quot;00EC3F40&quot;/&gt;&lt;wsp:rsid wsp:val=&quot;00EC3FEB&quot;/&gt;&lt;wsp:rsid wsp:val=&quot;00EC444E&quot;/&gt;&lt;wsp:rsid wsp:val=&quot;00EC4766&quot;/&gt;&lt;wsp:rsid wsp:val=&quot;00EC4C1A&quot;/&gt;&lt;wsp:rsid wsp:val=&quot;00EC5C62&quot;/&gt;&lt;wsp:rsid wsp:val=&quot;00EC7539&quot;/&gt;&lt;wsp:rsid wsp:val=&quot;00EC7862&quot;/&gt;&lt;wsp:rsid wsp:val=&quot;00EC796D&quot;/&gt;&lt;wsp:rsid wsp:val=&quot;00ED0534&quot;/&gt;&lt;wsp:rsid wsp:val=&quot;00ED0EF5&quot;/&gt;&lt;wsp:rsid wsp:val=&quot;00ED13C4&quot;/&gt;&lt;wsp:rsid wsp:val=&quot;00ED1544&quot;/&gt;&lt;wsp:rsid wsp:val=&quot;00ED16DB&quot;/&gt;&lt;wsp:rsid wsp:val=&quot;00ED1AC8&quot;/&gt;&lt;wsp:rsid wsp:val=&quot;00ED1F4A&quot;/&gt;&lt;wsp:rsid wsp:val=&quot;00ED26B8&quot;/&gt;&lt;wsp:rsid wsp:val=&quot;00ED2D48&quot;/&gt;&lt;wsp:rsid wsp:val=&quot;00ED2E0E&quot;/&gt;&lt;wsp:rsid wsp:val=&quot;00ED3063&quot;/&gt;&lt;wsp:rsid wsp:val=&quot;00ED346A&quot;/&gt;&lt;wsp:rsid wsp:val=&quot;00ED3776&quot;/&gt;&lt;wsp:rsid wsp:val=&quot;00ED3AA5&quot;/&gt;&lt;wsp:rsid wsp:val=&quot;00ED3B7C&quot;/&gt;&lt;wsp:rsid wsp:val=&quot;00ED3BB5&quot;/&gt;&lt;wsp:rsid wsp:val=&quot;00ED3CA3&quot;/&gt;&lt;wsp:rsid wsp:val=&quot;00ED4193&quot;/&gt;&lt;wsp:rsid wsp:val=&quot;00ED420A&quot;/&gt;&lt;wsp:rsid wsp:val=&quot;00ED43BD&quot;/&gt;&lt;wsp:rsid wsp:val=&quot;00ED4D33&quot;/&gt;&lt;wsp:rsid wsp:val=&quot;00ED50BB&quot;/&gt;&lt;wsp:rsid wsp:val=&quot;00ED5708&quot;/&gt;&lt;wsp:rsid wsp:val=&quot;00ED580C&quot;/&gt;&lt;wsp:rsid wsp:val=&quot;00ED5B16&quot;/&gt;&lt;wsp:rsid wsp:val=&quot;00ED5CC0&quot;/&gt;&lt;wsp:rsid wsp:val=&quot;00ED6411&quot;/&gt;&lt;wsp:rsid wsp:val=&quot;00ED72A3&quot;/&gt;&lt;wsp:rsid wsp:val=&quot;00ED72E1&quot;/&gt;&lt;wsp:rsid wsp:val=&quot;00ED7AC1&quot;/&gt;&lt;wsp:rsid wsp:val=&quot;00ED7B81&quot;/&gt;&lt;wsp:rsid wsp:val=&quot;00EE0260&quot;/&gt;&lt;wsp:rsid wsp:val=&quot;00EE08C0&quot;/&gt;&lt;wsp:rsid wsp:val=&quot;00EE0B7D&quot;/&gt;&lt;wsp:rsid wsp:val=&quot;00EE240D&quot;/&gt;&lt;wsp:rsid wsp:val=&quot;00EE29C2&quot;/&gt;&lt;wsp:rsid wsp:val=&quot;00EE3A90&quot;/&gt;&lt;wsp:rsid wsp:val=&quot;00EE40F7&quot;/&gt;&lt;wsp:rsid wsp:val=&quot;00EE49F2&quot;/&gt;&lt;wsp:rsid wsp:val=&quot;00EE57BF&quot;/&gt;&lt;wsp:rsid wsp:val=&quot;00EE6A94&quot;/&gt;&lt;wsp:rsid wsp:val=&quot;00EE6DA0&quot;/&gt;&lt;wsp:rsid wsp:val=&quot;00EE6DBE&quot;/&gt;&lt;wsp:rsid wsp:val=&quot;00EE6EAA&quot;/&gt;&lt;wsp:rsid wsp:val=&quot;00EE716D&quot;/&gt;&lt;wsp:rsid wsp:val=&quot;00EE7666&quot;/&gt;&lt;wsp:rsid wsp:val=&quot;00EF0454&quot;/&gt;&lt;wsp:rsid wsp:val=&quot;00EF0B8B&quot;/&gt;&lt;wsp:rsid wsp:val=&quot;00EF1B70&quot;/&gt;&lt;wsp:rsid wsp:val=&quot;00EF20D6&quot;/&gt;&lt;wsp:rsid wsp:val=&quot;00EF20F9&quot;/&gt;&lt;wsp:rsid wsp:val=&quot;00EF33D3&quot;/&gt;&lt;wsp:rsid wsp:val=&quot;00EF368C&quot;/&gt;&lt;wsp:rsid wsp:val=&quot;00EF3DE8&quot;/&gt;&lt;wsp:rsid wsp:val=&quot;00EF40D6&quot;/&gt;&lt;wsp:rsid wsp:val=&quot;00EF45A5&quot;/&gt;&lt;wsp:rsid wsp:val=&quot;00EF4731&quot;/&gt;&lt;wsp:rsid wsp:val=&quot;00EF4D18&quot;/&gt;&lt;wsp:rsid wsp:val=&quot;00EF4F0C&quot;/&gt;&lt;wsp:rsid wsp:val=&quot;00EF52A7&quot;/&gt;&lt;wsp:rsid wsp:val=&quot;00EF5644&quot;/&gt;&lt;wsp:rsid wsp:val=&quot;00EF5D9A&quot;/&gt;&lt;wsp:rsid wsp:val=&quot;00EF63E9&quot;/&gt;&lt;wsp:rsid wsp:val=&quot;00EF64A3&quot;/&gt;&lt;wsp:rsid wsp:val=&quot;00EF706A&quot;/&gt;&lt;wsp:rsid wsp:val=&quot;00EF7378&quot;/&gt;&lt;wsp:rsid wsp:val=&quot;00EF7A64&quot;/&gt;&lt;wsp:rsid wsp:val=&quot;00EF7EC2&quot;/&gt;&lt;wsp:rsid wsp:val=&quot;00F0143D&quot;/&gt;&lt;wsp:rsid wsp:val=&quot;00F01E72&quot;/&gt;&lt;wsp:rsid wsp:val=&quot;00F027FD&quot;/&gt;&lt;wsp:rsid wsp:val=&quot;00F03238&quot;/&gt;&lt;wsp:rsid wsp:val=&quot;00F033BE&quot;/&gt;&lt;wsp:rsid wsp:val=&quot;00F03B76&quot;/&gt;&lt;wsp:rsid wsp:val=&quot;00F03CAF&quot;/&gt;&lt;wsp:rsid wsp:val=&quot;00F03D26&quot;/&gt;&lt;wsp:rsid wsp:val=&quot;00F040E7&quot;/&gt;&lt;wsp:rsid wsp:val=&quot;00F048B7&quot;/&gt;&lt;wsp:rsid wsp:val=&quot;00F05069&quot;/&gt;&lt;wsp:rsid wsp:val=&quot;00F05F67&quot;/&gt;&lt;wsp:rsid wsp:val=&quot;00F061F3&quot;/&gt;&lt;wsp:rsid wsp:val=&quot;00F062B5&quot;/&gt;&lt;wsp:rsid wsp:val=&quot;00F06846&quot;/&gt;&lt;wsp:rsid wsp:val=&quot;00F07553&quot;/&gt;&lt;wsp:rsid wsp:val=&quot;00F07577&quot;/&gt;&lt;wsp:rsid wsp:val=&quot;00F1020B&quot;/&gt;&lt;wsp:rsid wsp:val=&quot;00F10850&quot;/&gt;&lt;wsp:rsid wsp:val=&quot;00F10BD2&quot;/&gt;&lt;wsp:rsid wsp:val=&quot;00F10CA7&quot;/&gt;&lt;wsp:rsid wsp:val=&quot;00F10E1B&quot;/&gt;&lt;wsp:rsid wsp:val=&quot;00F10F97&quot;/&gt;&lt;wsp:rsid wsp:val=&quot;00F1145A&quot;/&gt;&lt;wsp:rsid wsp:val=&quot;00F114B6&quot;/&gt;&lt;wsp:rsid wsp:val=&quot;00F11610&quot;/&gt;&lt;wsp:rsid wsp:val=&quot;00F11742&quot;/&gt;&lt;wsp:rsid wsp:val=&quot;00F11BBB&quot;/&gt;&lt;wsp:rsid wsp:val=&quot;00F1227B&quot;/&gt;&lt;wsp:rsid wsp:val=&quot;00F12B4D&quot;/&gt;&lt;wsp:rsid wsp:val=&quot;00F1382B&quot;/&gt;&lt;wsp:rsid wsp:val=&quot;00F14203&quot;/&gt;&lt;wsp:rsid wsp:val=&quot;00F1429F&quot;/&gt;&lt;wsp:rsid wsp:val=&quot;00F1464F&quot;/&gt;&lt;wsp:rsid wsp:val=&quot;00F156A3&quot;/&gt;&lt;wsp:rsid wsp:val=&quot;00F1574D&quot;/&gt;&lt;wsp:rsid wsp:val=&quot;00F1576C&quot;/&gt;&lt;wsp:rsid wsp:val=&quot;00F15916&quot;/&gt;&lt;wsp:rsid wsp:val=&quot;00F15ED9&quot;/&gt;&lt;wsp:rsid wsp:val=&quot;00F165BF&quot;/&gt;&lt;wsp:rsid wsp:val=&quot;00F16F3F&quot;/&gt;&lt;wsp:rsid wsp:val=&quot;00F175D6&quot;/&gt;&lt;wsp:rsid wsp:val=&quot;00F17A4D&quot;/&gt;&lt;wsp:rsid wsp:val=&quot;00F20BDA&quot;/&gt;&lt;wsp:rsid wsp:val=&quot;00F20DF9&quot;/&gt;&lt;wsp:rsid wsp:val=&quot;00F20F2C&quot;/&gt;&lt;wsp:rsid wsp:val=&quot;00F2108D&quot;/&gt;&lt;wsp:rsid wsp:val=&quot;00F21A4C&quot;/&gt;&lt;wsp:rsid wsp:val=&quot;00F21E44&quot;/&gt;&lt;wsp:rsid wsp:val=&quot;00F21E53&quot;/&gt;&lt;wsp:rsid wsp:val=&quot;00F220CC&quot;/&gt;&lt;wsp:rsid wsp:val=&quot;00F23144&quot;/&gt;&lt;wsp:rsid wsp:val=&quot;00F23729&quot;/&gt;&lt;wsp:rsid wsp:val=&quot;00F23861&quot;/&gt;&lt;wsp:rsid wsp:val=&quot;00F23B8E&quot;/&gt;&lt;wsp:rsid wsp:val=&quot;00F23C2E&quot;/&gt;&lt;wsp:rsid wsp:val=&quot;00F23E7F&quot;/&gt;&lt;wsp:rsid wsp:val=&quot;00F25390&quot;/&gt;&lt;wsp:rsid wsp:val=&quot;00F2611C&quot;/&gt;&lt;wsp:rsid wsp:val=&quot;00F267E1&quot;/&gt;&lt;wsp:rsid wsp:val=&quot;00F26B4E&quot;/&gt;&lt;wsp:rsid wsp:val=&quot;00F2706B&quot;/&gt;&lt;wsp:rsid wsp:val=&quot;00F30582&quot;/&gt;&lt;wsp:rsid wsp:val=&quot;00F30968&quot;/&gt;&lt;wsp:rsid wsp:val=&quot;00F311D3&quot;/&gt;&lt;wsp:rsid wsp:val=&quot;00F318AE&quot;/&gt;&lt;wsp:rsid wsp:val=&quot;00F32852&quot;/&gt;&lt;wsp:rsid wsp:val=&quot;00F32D9E&quot;/&gt;&lt;wsp:rsid wsp:val=&quot;00F33320&quot;/&gt;&lt;wsp:rsid wsp:val=&quot;00F33C77&quot;/&gt;&lt;wsp:rsid wsp:val=&quot;00F34156&quot;/&gt;&lt;wsp:rsid wsp:val=&quot;00F3434A&quot;/&gt;&lt;wsp:rsid wsp:val=&quot;00F3435E&quot;/&gt;&lt;wsp:rsid wsp:val=&quot;00F34A99&quot;/&gt;&lt;wsp:rsid wsp:val=&quot;00F34B44&quot;/&gt;&lt;wsp:rsid wsp:val=&quot;00F3537F&quot;/&gt;&lt;wsp:rsid wsp:val=&quot;00F3555C&quot;/&gt;&lt;wsp:rsid wsp:val=&quot;00F35B15&quot;/&gt;&lt;wsp:rsid wsp:val=&quot;00F360C1&quot;/&gt;&lt;wsp:rsid wsp:val=&quot;00F363C3&quot;/&gt;&lt;wsp:rsid wsp:val=&quot;00F363F3&quot;/&gt;&lt;wsp:rsid wsp:val=&quot;00F36769&quot;/&gt;&lt;wsp:rsid wsp:val=&quot;00F36CB5&quot;/&gt;&lt;wsp:rsid wsp:val=&quot;00F36EA7&quot;/&gt;&lt;wsp:rsid wsp:val=&quot;00F37209&quot;/&gt;&lt;wsp:rsid wsp:val=&quot;00F37DCA&quot;/&gt;&lt;wsp:rsid wsp:val=&quot;00F37F3C&quot;/&gt;&lt;wsp:rsid wsp:val=&quot;00F40341&quot;/&gt;&lt;wsp:rsid wsp:val=&quot;00F406E3&quot;/&gt;&lt;wsp:rsid wsp:val=&quot;00F40F33&quot;/&gt;&lt;wsp:rsid wsp:val=&quot;00F41FAC&quot;/&gt;&lt;wsp:rsid wsp:val=&quot;00F4325A&quot;/&gt;&lt;wsp:rsid wsp:val=&quot;00F432EC&quot;/&gt;&lt;wsp:rsid wsp:val=&quot;00F438EB&quot;/&gt;&lt;wsp:rsid wsp:val=&quot;00F43CCB&quot;/&gt;&lt;wsp:rsid wsp:val=&quot;00F4414D&quot;/&gt;&lt;wsp:rsid wsp:val=&quot;00F442BF&quot;/&gt;&lt;wsp:rsid wsp:val=&quot;00F44881&quot;/&gt;&lt;wsp:rsid wsp:val=&quot;00F44CA8&quot;/&gt;&lt;wsp:rsid wsp:val=&quot;00F44D57&quot;/&gt;&lt;wsp:rsid wsp:val=&quot;00F45205&quot;/&gt;&lt;wsp:rsid wsp:val=&quot;00F45F39&quot;/&gt;&lt;wsp:rsid wsp:val=&quot;00F4682F&quot;/&gt;&lt;wsp:rsid wsp:val=&quot;00F46AE8&quot;/&gt;&lt;wsp:rsid wsp:val=&quot;00F46DF4&quot;/&gt;&lt;wsp:rsid wsp:val=&quot;00F4733C&quot;/&gt;&lt;wsp:rsid wsp:val=&quot;00F477C8&quot;/&gt;&lt;wsp:rsid wsp:val=&quot;00F47EA2&quot;/&gt;&lt;wsp:rsid wsp:val=&quot;00F5020A&quot;/&gt;&lt;wsp:rsid wsp:val=&quot;00F50AA0&quot;/&gt;&lt;wsp:rsid wsp:val=&quot;00F51276&quot;/&gt;&lt;wsp:rsid wsp:val=&quot;00F51CD4&quot;/&gt;&lt;wsp:rsid wsp:val=&quot;00F51F24&quot;/&gt;&lt;wsp:rsid wsp:val=&quot;00F5299B&quot;/&gt;&lt;wsp:rsid wsp:val=&quot;00F534BD&quot;/&gt;&lt;wsp:rsid wsp:val=&quot;00F535A2&quot;/&gt;&lt;wsp:rsid wsp:val=&quot;00F53B72&quot;/&gt;&lt;wsp:rsid wsp:val=&quot;00F53BC0&quot;/&gt;&lt;wsp:rsid wsp:val=&quot;00F55319&quot;/&gt;&lt;wsp:rsid wsp:val=&quot;00F55B26&quot;/&gt;&lt;wsp:rsid wsp:val=&quot;00F5606F&quot;/&gt;&lt;wsp:rsid wsp:val=&quot;00F562ED&quot;/&gt;&lt;wsp:rsid wsp:val=&quot;00F56E8B&quot;/&gt;&lt;wsp:rsid wsp:val=&quot;00F56ED2&quot;/&gt;&lt;wsp:rsid wsp:val=&quot;00F60279&quot;/&gt;&lt;wsp:rsid wsp:val=&quot;00F60788&quot;/&gt;&lt;wsp:rsid wsp:val=&quot;00F609BB&quot;/&gt;&lt;wsp:rsid wsp:val=&quot;00F6148A&quot;/&gt;&lt;wsp:rsid wsp:val=&quot;00F61EC6&quot;/&gt;&lt;wsp:rsid wsp:val=&quot;00F62579&quot;/&gt;&lt;wsp:rsid wsp:val=&quot;00F62960&quot;/&gt;&lt;wsp:rsid wsp:val=&quot;00F62E72&quot;/&gt;&lt;wsp:rsid wsp:val=&quot;00F64431&quot;/&gt;&lt;wsp:rsid wsp:val=&quot;00F64CE8&quot;/&gt;&lt;wsp:rsid wsp:val=&quot;00F64D1D&quot;/&gt;&lt;wsp:rsid wsp:val=&quot;00F65D26&quot;/&gt;&lt;wsp:rsid wsp:val=&quot;00F6614C&quot;/&gt;&lt;wsp:rsid wsp:val=&quot;00F664CE&quot;/&gt;&lt;wsp:rsid wsp:val=&quot;00F664DB&quot;/&gt;&lt;wsp:rsid wsp:val=&quot;00F66992&quot;/&gt;&lt;wsp:rsid wsp:val=&quot;00F67204&quot;/&gt;&lt;wsp:rsid wsp:val=&quot;00F672BB&quot;/&gt;&lt;wsp:rsid wsp:val=&quot;00F67472&quot;/&gt;&lt;wsp:rsid wsp:val=&quot;00F67AC3&quot;/&gt;&lt;wsp:rsid wsp:val=&quot;00F7027D&quot;/&gt;&lt;wsp:rsid wsp:val=&quot;00F703A4&quot;/&gt;&lt;wsp:rsid wsp:val=&quot;00F703D1&quot;/&gt;&lt;wsp:rsid wsp:val=&quot;00F70418&quot;/&gt;&lt;wsp:rsid wsp:val=&quot;00F707CE&quot;/&gt;&lt;wsp:rsid wsp:val=&quot;00F70D1C&quot;/&gt;&lt;wsp:rsid wsp:val=&quot;00F7117D&quot;/&gt;&lt;wsp:rsid wsp:val=&quot;00F7118D&quot;/&gt;&lt;wsp:rsid wsp:val=&quot;00F716E5&quot;/&gt;&lt;wsp:rsid wsp:val=&quot;00F71B15&quot;/&gt;&lt;wsp:rsid wsp:val=&quot;00F72CB7&quot;/&gt;&lt;wsp:rsid wsp:val=&quot;00F72ED2&quot;/&gt;&lt;wsp:rsid wsp:val=&quot;00F733ED&quot;/&gt;&lt;wsp:rsid wsp:val=&quot;00F73956&quot;/&gt;&lt;wsp:rsid wsp:val=&quot;00F73BD3&quot;/&gt;&lt;wsp:rsid wsp:val=&quot;00F75293&quot;/&gt;&lt;wsp:rsid wsp:val=&quot;00F7579F&quot;/&gt;&lt;wsp:rsid wsp:val=&quot;00F768F2&quot;/&gt;&lt;wsp:rsid wsp:val=&quot;00F76F71&quot;/&gt;&lt;wsp:rsid wsp:val=&quot;00F77234&quot;/&gt;&lt;wsp:rsid wsp:val=&quot;00F774C2&quot;/&gt;&lt;wsp:rsid wsp:val=&quot;00F77F7B&quot;/&gt;&lt;wsp:rsid wsp:val=&quot;00F80B56&quot;/&gt;&lt;wsp:rsid wsp:val=&quot;00F81390&quot;/&gt;&lt;wsp:rsid wsp:val=&quot;00F813F9&quot;/&gt;&lt;wsp:rsid wsp:val=&quot;00F8191B&quot;/&gt;&lt;wsp:rsid wsp:val=&quot;00F81F10&quot;/&gt;&lt;wsp:rsid wsp:val=&quot;00F8292B&quot;/&gt;&lt;wsp:rsid wsp:val=&quot;00F82A05&quot;/&gt;&lt;wsp:rsid wsp:val=&quot;00F83641&quot;/&gt;&lt;wsp:rsid wsp:val=&quot;00F843A4&quot;/&gt;&lt;wsp:rsid wsp:val=&quot;00F843D5&quot;/&gt;&lt;wsp:rsid wsp:val=&quot;00F84708&quot;/&gt;&lt;wsp:rsid wsp:val=&quot;00F847B0&quot;/&gt;&lt;wsp:rsid wsp:val=&quot;00F848B4&quot;/&gt;&lt;wsp:rsid wsp:val=&quot;00F84A7A&quot;/&gt;&lt;wsp:rsid wsp:val=&quot;00F84E0B&quot;/&gt;&lt;wsp:rsid wsp:val=&quot;00F850A0&quot;/&gt;&lt;wsp:rsid wsp:val=&quot;00F85375&quot;/&gt;&lt;wsp:rsid wsp:val=&quot;00F85521&quot;/&gt;&lt;wsp:rsid wsp:val=&quot;00F855FD&quot;/&gt;&lt;wsp:rsid wsp:val=&quot;00F85BDC&quot;/&gt;&lt;wsp:rsid wsp:val=&quot;00F86165&quot;/&gt;&lt;wsp:rsid wsp:val=&quot;00F862EC&quot;/&gt;&lt;wsp:rsid wsp:val=&quot;00F86516&quot;/&gt;&lt;wsp:rsid wsp:val=&quot;00F87227&quot;/&gt;&lt;wsp:rsid wsp:val=&quot;00F873A4&quot;/&gt;&lt;wsp:rsid wsp:val=&quot;00F873C2&quot;/&gt;&lt;wsp:rsid wsp:val=&quot;00F87874&quot;/&gt;&lt;wsp:rsid wsp:val=&quot;00F9033D&quot;/&gt;&lt;wsp:rsid wsp:val=&quot;00F90DFC&quot;/&gt;&lt;wsp:rsid wsp:val=&quot;00F919AC&quot;/&gt;&lt;wsp:rsid wsp:val=&quot;00F926BA&quot;/&gt;&lt;wsp:rsid wsp:val=&quot;00F92D03&quot;/&gt;&lt;wsp:rsid wsp:val=&quot;00F931FC&quot;/&gt;&lt;wsp:rsid wsp:val=&quot;00F9389C&quot;/&gt;&lt;wsp:rsid wsp:val=&quot;00F9401C&quot;/&gt;&lt;wsp:rsid wsp:val=&quot;00F941A1&quot;/&gt;&lt;wsp:rsid wsp:val=&quot;00F944D5&quot;/&gt;&lt;wsp:rsid wsp:val=&quot;00F94662&quot;/&gt;&lt;wsp:rsid wsp:val=&quot;00F95271&quot;/&gt;&lt;wsp:rsid wsp:val=&quot;00F95382&quot;/&gt;&lt;wsp:rsid wsp:val=&quot;00F95CA4&quot;/&gt;&lt;wsp:rsid wsp:val=&quot;00F963C9&quot;/&gt;&lt;wsp:rsid wsp:val=&quot;00F9653D&quot;/&gt;&lt;wsp:rsid wsp:val=&quot;00F96AB6&quot;/&gt;&lt;wsp:rsid wsp:val=&quot;00F970BF&quot;/&gt;&lt;wsp:rsid wsp:val=&quot;00F9720F&quot;/&gt;&lt;wsp:rsid wsp:val=&quot;00F974FB&quot;/&gt;&lt;wsp:rsid wsp:val=&quot;00F97837&quot;/&gt;&lt;wsp:rsid wsp:val=&quot;00F97C08&quot;/&gt;&lt;wsp:rsid wsp:val=&quot;00F97D87&quot;/&gt;&lt;wsp:rsid wsp:val=&quot;00F97FB9&quot;/&gt;&lt;wsp:rsid wsp:val=&quot;00F97FBD&quot;/&gt;&lt;wsp:rsid wsp:val=&quot;00FA0265&quot;/&gt;&lt;wsp:rsid wsp:val=&quot;00FA081A&quot;/&gt;&lt;wsp:rsid wsp:val=&quot;00FA0AEF&quot;/&gt;&lt;wsp:rsid wsp:val=&quot;00FA0DE4&quot;/&gt;&lt;wsp:rsid wsp:val=&quot;00FA12F8&quot;/&gt;&lt;wsp:rsid wsp:val=&quot;00FA1BAC&quot;/&gt;&lt;wsp:rsid wsp:val=&quot;00FA2769&quot;/&gt;&lt;wsp:rsid wsp:val=&quot;00FA3A3B&quot;/&gt;&lt;wsp:rsid wsp:val=&quot;00FA3BAD&quot;/&gt;&lt;wsp:rsid wsp:val=&quot;00FA3C75&quot;/&gt;&lt;wsp:rsid wsp:val=&quot;00FA3EF6&quot;/&gt;&lt;wsp:rsid wsp:val=&quot;00FA404E&quot;/&gt;&lt;wsp:rsid wsp:val=&quot;00FA44B8&quot;/&gt;&lt;wsp:rsid wsp:val=&quot;00FA47B1&quot;/&gt;&lt;wsp:rsid wsp:val=&quot;00FA47C8&quot;/&gt;&lt;wsp:rsid wsp:val=&quot;00FA49A9&quot;/&gt;&lt;wsp:rsid wsp:val=&quot;00FA537E&quot;/&gt;&lt;wsp:rsid wsp:val=&quot;00FA5653&quot;/&gt;&lt;wsp:rsid wsp:val=&quot;00FA588B&quot;/&gt;&lt;wsp:rsid wsp:val=&quot;00FA632A&quot;/&gt;&lt;wsp:rsid wsp:val=&quot;00FA6DBD&quot;/&gt;&lt;wsp:rsid wsp:val=&quot;00FA6FC0&quot;/&gt;&lt;wsp:rsid wsp:val=&quot;00FA7E4E&quot;/&gt;&lt;wsp:rsid wsp:val=&quot;00FB05A4&quot;/&gt;&lt;wsp:rsid wsp:val=&quot;00FB066E&quot;/&gt;&lt;wsp:rsid wsp:val=&quot;00FB0E0B&quot;/&gt;&lt;wsp:rsid wsp:val=&quot;00FB20EC&quot;/&gt;&lt;wsp:rsid wsp:val=&quot;00FB2358&quot;/&gt;&lt;wsp:rsid wsp:val=&quot;00FB349A&quot;/&gt;&lt;wsp:rsid wsp:val=&quot;00FB3A2B&quot;/&gt;&lt;wsp:rsid wsp:val=&quot;00FB3BC4&quot;/&gt;&lt;wsp:rsid wsp:val=&quot;00FB3F04&quot;/&gt;&lt;wsp:rsid wsp:val=&quot;00FB4360&quot;/&gt;&lt;wsp:rsid wsp:val=&quot;00FB50C8&quot;/&gt;&lt;wsp:rsid wsp:val=&quot;00FB5B03&quot;/&gt;&lt;wsp:rsid wsp:val=&quot;00FB5BD9&quot;/&gt;&lt;wsp:rsid wsp:val=&quot;00FB5F8A&quot;/&gt;&lt;wsp:rsid wsp:val=&quot;00FB6088&quot;/&gt;&lt;wsp:rsid wsp:val=&quot;00FB60CA&quot;/&gt;&lt;wsp:rsid wsp:val=&quot;00FB6185&quot;/&gt;&lt;wsp:rsid wsp:val=&quot;00FB6675&quot;/&gt;&lt;wsp:rsid wsp:val=&quot;00FB693E&quot;/&gt;&lt;wsp:rsid wsp:val=&quot;00FB6A47&quot;/&gt;&lt;wsp:rsid wsp:val=&quot;00FB7C28&quot;/&gt;&lt;wsp:rsid wsp:val=&quot;00FB7F95&quot;/&gt;&lt;wsp:rsid wsp:val=&quot;00FC0076&quot;/&gt;&lt;wsp:rsid wsp:val=&quot;00FC0633&quot;/&gt;&lt;wsp:rsid wsp:val=&quot;00FC0964&quot;/&gt;&lt;wsp:rsid wsp:val=&quot;00FC174F&quot;/&gt;&lt;wsp:rsid wsp:val=&quot;00FC1B4E&quot;/&gt;&lt;wsp:rsid wsp:val=&quot;00FC1D4B&quot;/&gt;&lt;wsp:rsid wsp:val=&quot;00FC22A3&quot;/&gt;&lt;wsp:rsid wsp:val=&quot;00FC2936&quot;/&gt;&lt;wsp:rsid wsp:val=&quot;00FC2D8A&quot;/&gt;&lt;wsp:rsid wsp:val=&quot;00FC2FEE&quot;/&gt;&lt;wsp:rsid wsp:val=&quot;00FC36E4&quot;/&gt;&lt;wsp:rsid wsp:val=&quot;00FC37FE&quot;/&gt;&lt;wsp:rsid wsp:val=&quot;00FC3C34&quot;/&gt;&lt;wsp:rsid wsp:val=&quot;00FC410F&quot;/&gt;&lt;wsp:rsid wsp:val=&quot;00FC445E&quot;/&gt;&lt;wsp:rsid wsp:val=&quot;00FC4559&quot;/&gt;&lt;wsp:rsid wsp:val=&quot;00FC4646&quot;/&gt;&lt;wsp:rsid wsp:val=&quot;00FC4A63&quot;/&gt;&lt;wsp:rsid wsp:val=&quot;00FC57E4&quot;/&gt;&lt;wsp:rsid wsp:val=&quot;00FC5B1C&quot;/&gt;&lt;wsp:rsid wsp:val=&quot;00FC5F35&quot;/&gt;&lt;wsp:rsid wsp:val=&quot;00FC5F8C&quot;/&gt;&lt;wsp:rsid wsp:val=&quot;00FC6068&quot;/&gt;&lt;wsp:rsid wsp:val=&quot;00FC6CEB&quot;/&gt;&lt;wsp:rsid wsp:val=&quot;00FC7009&quot;/&gt;&lt;wsp:rsid wsp:val=&quot;00FC731C&quot;/&gt;&lt;wsp:rsid wsp:val=&quot;00FC7650&quot;/&gt;&lt;wsp:rsid wsp:val=&quot;00FC7B87&quot;/&gt;&lt;wsp:rsid wsp:val=&quot;00FD0697&quot;/&gt;&lt;wsp:rsid wsp:val=&quot;00FD0EDA&quot;/&gt;&lt;wsp:rsid wsp:val=&quot;00FD2727&quot;/&gt;&lt;wsp:rsid wsp:val=&quot;00FD3909&quot;/&gt;&lt;wsp:rsid wsp:val=&quot;00FD395A&quot;/&gt;&lt;wsp:rsid wsp:val=&quot;00FD3960&quot;/&gt;&lt;wsp:rsid wsp:val=&quot;00FD3FAC&quot;/&gt;&lt;wsp:rsid wsp:val=&quot;00FD418C&quot;/&gt;&lt;wsp:rsid wsp:val=&quot;00FD5731&quot;/&gt;&lt;wsp:rsid wsp:val=&quot;00FD581B&quot;/&gt;&lt;wsp:rsid wsp:val=&quot;00FD63F9&quot;/&gt;&lt;wsp:rsid wsp:val=&quot;00FD65C6&quot;/&gt;&lt;wsp:rsid wsp:val=&quot;00FD69E7&quot;/&gt;&lt;wsp:rsid wsp:val=&quot;00FD6FDE&quot;/&gt;&lt;wsp:rsid wsp:val=&quot;00FD7327&quot;/&gt;&lt;wsp:rsid wsp:val=&quot;00FD760B&quot;/&gt;&lt;wsp:rsid wsp:val=&quot;00FE016B&quot;/&gt;&lt;wsp:rsid wsp:val=&quot;00FE11A1&quot;/&gt;&lt;wsp:rsid wsp:val=&quot;00FE21E4&quot;/&gt;&lt;wsp:rsid wsp:val=&quot;00FE22EE&quot;/&gt;&lt;wsp:rsid wsp:val=&quot;00FE25A2&quot;/&gt;&lt;wsp:rsid wsp:val=&quot;00FE363E&quot;/&gt;&lt;wsp:rsid wsp:val=&quot;00FE3968&quot;/&gt;&lt;wsp:rsid wsp:val=&quot;00FE3F17&quot;/&gt;&lt;wsp:rsid wsp:val=&quot;00FE4A80&quot;/&gt;&lt;wsp:rsid wsp:val=&quot;00FE52F2&quot;/&gt;&lt;wsp:rsid wsp:val=&quot;00FE5B13&quot;/&gt;&lt;wsp:rsid wsp:val=&quot;00FE5D9E&quot;/&gt;&lt;wsp:rsid wsp:val=&quot;00FE6C0D&quot;/&gt;&lt;wsp:rsid wsp:val=&quot;00FE6C70&quot;/&gt;&lt;wsp:rsid wsp:val=&quot;00FE6F47&quot;/&gt;&lt;wsp:rsid wsp:val=&quot;00FE72B2&quot;/&gt;&lt;wsp:rsid wsp:val=&quot;00FE72CD&quot;/&gt;&lt;wsp:rsid wsp:val=&quot;00FE75D8&quot;/&gt;&lt;wsp:rsid wsp:val=&quot;00FE795A&quot;/&gt;&lt;wsp:rsid wsp:val=&quot;00FE7BA4&quot;/&gt;&lt;wsp:rsid wsp:val=&quot;00FF01FC&quot;/&gt;&lt;wsp:rsid wsp:val=&quot;00FF0BCD&quot;/&gt;&lt;wsp:rsid wsp:val=&quot;00FF0C84&quot;/&gt;&lt;wsp:rsid wsp:val=&quot;00FF0DB7&quot;/&gt;&lt;wsp:rsid wsp:val=&quot;00FF12D7&quot;/&gt;&lt;wsp:rsid wsp:val=&quot;00FF1362&quot;/&gt;&lt;wsp:rsid wsp:val=&quot;00FF226E&quot;/&gt;&lt;wsp:rsid wsp:val=&quot;00FF299F&quot;/&gt;&lt;wsp:rsid wsp:val=&quot;00FF2DF6&quot;/&gt;&lt;wsp:rsid wsp:val=&quot;00FF3226&quot;/&gt;&lt;wsp:rsid wsp:val=&quot;00FF32A8&quot;/&gt;&lt;wsp:rsid wsp:val=&quot;00FF3664&quot;/&gt;&lt;wsp:rsid wsp:val=&quot;00FF3C5F&quot;/&gt;&lt;wsp:rsid wsp:val=&quot;00FF3D19&quot;/&gt;&lt;wsp:rsid wsp:val=&quot;00FF42E1&quot;/&gt;&lt;wsp:rsid wsp:val=&quot;00FF50DD&quot;/&gt;&lt;wsp:rsid wsp:val=&quot;00FF53D8&quot;/&gt;&lt;wsp:rsid wsp:val=&quot;00FF59DB&quot;/&gt;&lt;wsp:rsid wsp:val=&quot;00FF5B4A&quot;/&gt;&lt;wsp:rsid wsp:val=&quot;00FF5B72&quot;/&gt;&lt;wsp:rsid wsp:val=&quot;00FF5D43&quot;/&gt;&lt;wsp:rsid wsp:val=&quot;00FF5D83&quot;/&gt;&lt;wsp:rsid wsp:val=&quot;00FF5FAE&quot;/&gt;&lt;wsp:rsid wsp:val=&quot;00FF63D7&quot;/&gt;&lt;wsp:rsid wsp:val=&quot;00FF6FFE&quot;/&gt;&lt;wsp:rsid wsp:val=&quot;00FF7C21&quot;/&gt;&lt;wsp:rsid wsp:val=&quot;00FF7D46&quot;/&gt;&lt;/wsp:rsids&gt;&lt;/w:docPr&gt;&lt;w:body&gt;&lt;wx:sect&gt;&lt;w:p wsp:rsidR=&quot;00000000&quot; wsp:rsidRDefault=&quot;00752383&quot; wsp:rsidP=&quot;00752383&quot;&gt;&lt;m:oMathPara&gt;&lt;m:oMath&gt;&lt;m:r&gt;&lt;w:rPr&gt;&lt;w:rFonts w:ascii=&quot;Cambria Math&quot; w:h-ansi=&quot;Cambria Math&quot;/&gt;&lt;wx:font wx:val=&quot;Cambria Math&quot;/&gt;&lt;w:i/&gt;&lt;/w:rPr&gt;&lt;m:t&gt;T&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8" o:title="" chromakey="white"/>
          </v:shape>
        </w:pict>
      </w:r>
      <w:r w:rsidRPr="001535A7">
        <w:rPr>
          <w:rFonts w:eastAsia="宋体"/>
          <w:i/>
          <w:iCs/>
        </w:rPr>
        <w:instrText xml:space="preserve"> </w:instrText>
      </w:r>
      <w:r w:rsidRPr="001535A7">
        <w:rPr>
          <w:rFonts w:eastAsia="宋体"/>
          <w:i/>
          <w:iCs/>
        </w:rPr>
        <w:fldChar w:fldCharType="separate"/>
      </w:r>
      <w:r w:rsidR="003B5D66">
        <w:rPr>
          <w:rFonts w:eastAsia="宋体"/>
          <w:i/>
          <w:iCs/>
          <w:position w:val="-5"/>
        </w:rPr>
        <w:pict w14:anchorId="4C05F8CF">
          <v:shape id="_x0000_i1027" type="#_x0000_t75" style="width:6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0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breakWrappedTables/&gt;&lt;w:snapToGridInCell/&gt;&lt;w:wrapTextWithPunct/&gt;&lt;w:useAsianBreakRules/&gt;&lt;w:dontGrowAutofit/&gt;&lt;w:useFELayout/&gt;&lt;/w:compat&gt;&lt;wsp:rsids&gt;&lt;wsp:rsidRoot wsp:val=&quot;00E07C0A&quot;/&gt;&lt;wsp:rsid wsp:val=&quot;00000594&quot;/&gt;&lt;wsp:rsid wsp:val=&quot;00000658&quot;/&gt;&lt;wsp:rsid wsp:val=&quot;000006F4&quot;/&gt;&lt;wsp:rsid wsp:val=&quot;00000CA3&quot;/&gt;&lt;wsp:rsid wsp:val=&quot;00001AB9&quot;/&gt;&lt;wsp:rsid wsp:val=&quot;00003664&quot;/&gt;&lt;wsp:rsid wsp:val=&quot;0000437E&quot;/&gt;&lt;wsp:rsid wsp:val=&quot;000046FC&quot;/&gt;&lt;wsp:rsid wsp:val=&quot;00004ECB&quot;/&gt;&lt;wsp:rsid wsp:val=&quot;000052A1&quot;/&gt;&lt;wsp:rsid wsp:val=&quot;0000549C&quot;/&gt;&lt;wsp:rsid wsp:val=&quot;000054B1&quot;/&gt;&lt;wsp:rsid wsp:val=&quot;000059BB&quot;/&gt;&lt;wsp:rsid wsp:val=&quot;000059D0&quot;/&gt;&lt;wsp:rsid wsp:val=&quot;000063C5&quot;/&gt;&lt;wsp:rsid wsp:val=&quot;00006F04&quot;/&gt;&lt;wsp:rsid wsp:val=&quot;00007ADA&quot;/&gt;&lt;wsp:rsid wsp:val=&quot;000103B9&quot;/&gt;&lt;wsp:rsid wsp:val=&quot;00010E18&quot;/&gt;&lt;wsp:rsid wsp:val=&quot;00010F2C&quot;/&gt;&lt;wsp:rsid wsp:val=&quot;000116BD&quot;/&gt;&lt;wsp:rsid wsp:val=&quot;00012217&quot;/&gt;&lt;wsp:rsid wsp:val=&quot;000122DC&quot;/&gt;&lt;wsp:rsid wsp:val=&quot;000128D2&quot;/&gt;&lt;wsp:rsid wsp:val=&quot;000133C5&quot;/&gt;&lt;wsp:rsid wsp:val=&quot;00013738&quot;/&gt;&lt;wsp:rsid wsp:val=&quot;00014963&quot;/&gt;&lt;wsp:rsid wsp:val=&quot;00014C47&quot;/&gt;&lt;wsp:rsid wsp:val=&quot;00014D7E&quot;/&gt;&lt;wsp:rsid wsp:val=&quot;00014E13&quot;/&gt;&lt;wsp:rsid wsp:val=&quot;000159E9&quot;/&gt;&lt;wsp:rsid wsp:val=&quot;00015A37&quot;/&gt;&lt;wsp:rsid wsp:val=&quot;00015C34&quot;/&gt;&lt;wsp:rsid wsp:val=&quot;00016E65&quot;/&gt;&lt;wsp:rsid wsp:val=&quot;0001724C&quot;/&gt;&lt;wsp:rsid wsp:val=&quot;000174D3&quot;/&gt;&lt;wsp:rsid wsp:val=&quot;00017B85&quot;/&gt;&lt;wsp:rsid wsp:val=&quot;00017E2D&quot;/&gt;&lt;wsp:rsid wsp:val=&quot;0002000E&quot;/&gt;&lt;wsp:rsid wsp:val=&quot;00020776&quot;/&gt;&lt;wsp:rsid wsp:val=&quot;00020E1B&quot;/&gt;&lt;wsp:rsid wsp:val=&quot;00021018&quot;/&gt;&lt;wsp:rsid wsp:val=&quot;00021042&quot;/&gt;&lt;wsp:rsid wsp:val=&quot;000212A1&quot;/&gt;&lt;wsp:rsid wsp:val=&quot;00021907&quot;/&gt;&lt;wsp:rsid wsp:val=&quot;000220CE&quot;/&gt;&lt;wsp:rsid wsp:val=&quot;000220E2&quot;/&gt;&lt;wsp:rsid wsp:val=&quot;0002225D&quot;/&gt;&lt;wsp:rsid wsp:val=&quot;000226AB&quot;/&gt;&lt;wsp:rsid wsp:val=&quot;000226FB&quot;/&gt;&lt;wsp:rsid wsp:val=&quot;00022BE0&quot;/&gt;&lt;wsp:rsid wsp:val=&quot;00023F5A&quot;/&gt;&lt;wsp:rsid wsp:val=&quot;0002475A&quot;/&gt;&lt;wsp:rsid wsp:val=&quot;000252CA&quot;/&gt;&lt;wsp:rsid wsp:val=&quot;0002589A&quot;/&gt;&lt;wsp:rsid wsp:val=&quot;00026262&quot;/&gt;&lt;wsp:rsid wsp:val=&quot;00026904&quot;/&gt;&lt;wsp:rsid wsp:val=&quot;00026A59&quot;/&gt;&lt;wsp:rsid wsp:val=&quot;00026F5D&quot;/&gt;&lt;wsp:rsid wsp:val=&quot;0002723D&quot;/&gt;&lt;wsp:rsid wsp:val=&quot;000276B3&quot;/&gt;&lt;wsp:rsid wsp:val=&quot;00027E1B&quot;/&gt;&lt;wsp:rsid wsp:val=&quot;00027EBB&quot;/&gt;&lt;wsp:rsid wsp:val=&quot;000301E7&quot;/&gt;&lt;wsp:rsid wsp:val=&quot;00030386&quot;/&gt;&lt;wsp:rsid wsp:val=&quot;00031165&quot;/&gt;&lt;wsp:rsid wsp:val=&quot;00031CC0&quot;/&gt;&lt;wsp:rsid wsp:val=&quot;0003252F&quot;/&gt;&lt;wsp:rsid wsp:val=&quot;00032561&quot;/&gt;&lt;wsp:rsid wsp:val=&quot;000326E2&quot;/&gt;&lt;wsp:rsid wsp:val=&quot;00033398&quot;/&gt;&lt;wsp:rsid wsp:val=&quot;00033827&quot;/&gt;&lt;wsp:rsid wsp:val=&quot;00033AC7&quot;/&gt;&lt;wsp:rsid wsp:val=&quot;00033F47&quot;/&gt;&lt;wsp:rsid wsp:val=&quot;00034F28&quot;/&gt;&lt;wsp:rsid wsp:val=&quot;0003564D&quot;/&gt;&lt;wsp:rsid wsp:val=&quot;00035AE2&quot;/&gt;&lt;wsp:rsid wsp:val=&quot;000361FD&quot;/&gt;&lt;wsp:rsid wsp:val=&quot;000368DA&quot;/&gt;&lt;wsp:rsid wsp:val=&quot;000402AB&quot;/&gt;&lt;wsp:rsid wsp:val=&quot;000412FD&quot;/&gt;&lt;wsp:rsid wsp:val=&quot;000413D5&quot;/&gt;&lt;wsp:rsid wsp:val=&quot;00041AF5&quot;/&gt;&lt;wsp:rsid wsp:val=&quot;0004251B&quot;/&gt;&lt;wsp:rsid wsp:val=&quot;0004270D&quot;/&gt;&lt;wsp:rsid wsp:val=&quot;00042E11&quot;/&gt;&lt;wsp:rsid wsp:val=&quot;00043564&quot;/&gt;&lt;wsp:rsid wsp:val=&quot;00044123&quot;/&gt;&lt;wsp:rsid wsp:val=&quot;00044759&quot;/&gt;&lt;wsp:rsid wsp:val=&quot;0004492F&quot;/&gt;&lt;wsp:rsid wsp:val=&quot;00044985&quot;/&gt;&lt;wsp:rsid wsp:val=&quot;00044FE8&quot;/&gt;&lt;wsp:rsid wsp:val=&quot;00045776&quot;/&gt;&lt;wsp:rsid wsp:val=&quot;00045975&quot;/&gt;&lt;wsp:rsid wsp:val=&quot;00045EEA&quot;/&gt;&lt;wsp:rsid wsp:val=&quot;00045FD7&quot;/&gt;&lt;wsp:rsid wsp:val=&quot;00046E05&quot;/&gt;&lt;wsp:rsid wsp:val=&quot;00047059&quot;/&gt;&lt;wsp:rsid wsp:val=&quot;0004729B&quot;/&gt;&lt;wsp:rsid wsp:val=&quot;00047A83&quot;/&gt;&lt;wsp:rsid wsp:val=&quot;000503DF&quot;/&gt;&lt;wsp:rsid wsp:val=&quot;000505B8&quot;/&gt;&lt;wsp:rsid wsp:val=&quot;000505C9&quot;/&gt;&lt;wsp:rsid wsp:val=&quot;00050DA6&quot;/&gt;&lt;wsp:rsid wsp:val=&quot;00050DBE&quot;/&gt;&lt;wsp:rsid wsp:val=&quot;00053083&quot;/&gt;&lt;wsp:rsid wsp:val=&quot;0005317F&quot;/&gt;&lt;wsp:rsid wsp:val=&quot;0005366B&quot;/&gt;&lt;wsp:rsid wsp:val=&quot;00053841&quot;/&gt;&lt;wsp:rsid wsp:val=&quot;00054AC2&quot;/&gt;&lt;wsp:rsid wsp:val=&quot;00054FF6&quot;/&gt;&lt;wsp:rsid wsp:val=&quot;000550B9&quot;/&gt;&lt;wsp:rsid wsp:val=&quot;00055559&quot;/&gt;&lt;wsp:rsid wsp:val=&quot;00055AD9&quot;/&gt;&lt;wsp:rsid wsp:val=&quot;00055CA7&quot;/&gt;&lt;wsp:rsid wsp:val=&quot;00056CBD&quot;/&gt;&lt;wsp:rsid wsp:val=&quot;00056FBF&quot;/&gt;&lt;wsp:rsid wsp:val=&quot;00057835&quot;/&gt;&lt;wsp:rsid wsp:val=&quot;0005796C&quot;/&gt;&lt;wsp:rsid wsp:val=&quot;00057C66&quot;/&gt;&lt;wsp:rsid wsp:val=&quot;00060B37&quot;/&gt;&lt;wsp:rsid wsp:val=&quot;00060BCD&quot;/&gt;&lt;wsp:rsid wsp:val=&quot;00062143&quot;/&gt;&lt;wsp:rsid wsp:val=&quot;00062A68&quot;/&gt;&lt;wsp:rsid wsp:val=&quot;000633D5&quot;/&gt;&lt;wsp:rsid wsp:val=&quot;00063907&quot;/&gt;&lt;wsp:rsid wsp:val=&quot;00063B92&quot;/&gt;&lt;wsp:rsid wsp:val=&quot;0006423A&quot;/&gt;&lt;wsp:rsid wsp:val=&quot;000657CC&quot;/&gt;&lt;wsp:rsid wsp:val=&quot;000658D0&quot;/&gt;&lt;wsp:rsid wsp:val=&quot;00065D07&quot;/&gt;&lt;wsp:rsid wsp:val=&quot;00066134&quot;/&gt;&lt;wsp:rsid wsp:val=&quot;000667C2&quot;/&gt;&lt;wsp:rsid wsp:val=&quot;00066E67&quot;/&gt;&lt;wsp:rsid wsp:val=&quot;00066E95&quot;/&gt;&lt;wsp:rsid wsp:val=&quot;00066F58&quot;/&gt;&lt;wsp:rsid wsp:val=&quot;0006712A&quot;/&gt;&lt;wsp:rsid wsp:val=&quot;0006739A&quot;/&gt;&lt;wsp:rsid wsp:val=&quot;00067DAE&quot;/&gt;&lt;wsp:rsid wsp:val=&quot;000702F2&quot;/&gt;&lt;wsp:rsid wsp:val=&quot;000704C8&quot;/&gt;&lt;wsp:rsid wsp:val=&quot;000707F9&quot;/&gt;&lt;wsp:rsid wsp:val=&quot;00070974&quot;/&gt;&lt;wsp:rsid wsp:val=&quot;00070E01&quot;/&gt;&lt;wsp:rsid wsp:val=&quot;00071278&quot;/&gt;&lt;wsp:rsid wsp:val=&quot;000714D1&quot;/&gt;&lt;wsp:rsid wsp:val=&quot;00071A8C&quot;/&gt;&lt;wsp:rsid wsp:val=&quot;00071DB0&quot;/&gt;&lt;wsp:rsid wsp:val=&quot;00071F2C&quot;/&gt;&lt;wsp:rsid wsp:val=&quot;00072097&quot;/&gt;&lt;wsp:rsid wsp:val=&quot;000722B0&quot;/&gt;&lt;wsp:rsid wsp:val=&quot;000723F1&quot;/&gt;&lt;wsp:rsid wsp:val=&quot;000727A3&quot;/&gt;&lt;wsp:rsid wsp:val=&quot;00072FAF&quot;/&gt;&lt;wsp:rsid wsp:val=&quot;00073739&quot;/&gt;&lt;wsp:rsid wsp:val=&quot;00073B61&quot;/&gt;&lt;wsp:rsid wsp:val=&quot;00073D2A&quot;/&gt;&lt;wsp:rsid wsp:val=&quot;000761DE&quot;/&gt;&lt;wsp:rsid wsp:val=&quot;000768CB&quot;/&gt;&lt;wsp:rsid wsp:val=&quot;00076D24&quot;/&gt;&lt;wsp:rsid wsp:val=&quot;00077DCD&quot;/&gt;&lt;wsp:rsid wsp:val=&quot;00077F33&quot;/&gt;&lt;wsp:rsid wsp:val=&quot;00080C3A&quot;/&gt;&lt;wsp:rsid wsp:val=&quot;000811D2&quot;/&gt;&lt;wsp:rsid wsp:val=&quot;00081D13&quot;/&gt;&lt;wsp:rsid wsp:val=&quot;00082230&quot;/&gt;&lt;wsp:rsid wsp:val=&quot;000822CB&quot;/&gt;&lt;wsp:rsid wsp:val=&quot;0008285B&quot;/&gt;&lt;wsp:rsid wsp:val=&quot;000834ED&quot;/&gt;&lt;wsp:rsid wsp:val=&quot;00083DF5&quot;/&gt;&lt;wsp:rsid wsp:val=&quot;000848C0&quot;/&gt;&lt;wsp:rsid wsp:val=&quot;00085AC1&quot;/&gt;&lt;wsp:rsid wsp:val=&quot;00085B28&quot;/&gt;&lt;wsp:rsid wsp:val=&quot;00085C18&quot;/&gt;&lt;wsp:rsid wsp:val=&quot;000860C0&quot;/&gt;&lt;wsp:rsid wsp:val=&quot;0008727B&quot;/&gt;&lt;wsp:rsid wsp:val=&quot;0008742B&quot;/&gt;&lt;wsp:rsid wsp:val=&quot;00087852&quot;/&gt;&lt;wsp:rsid wsp:val=&quot;00087D25&quot;/&gt;&lt;wsp:rsid wsp:val=&quot;0009044A&quot;/&gt;&lt;wsp:rsid wsp:val=&quot;00091FF1&quot;/&gt;&lt;wsp:rsid wsp:val=&quot;000923CF&quot;/&gt;&lt;wsp:rsid wsp:val=&quot;000928ED&quot;/&gt;&lt;wsp:rsid wsp:val=&quot;00092E62&quot;/&gt;&lt;wsp:rsid wsp:val=&quot;000947DE&quot;/&gt;&lt;wsp:rsid wsp:val=&quot;00094940&quot;/&gt;&lt;wsp:rsid wsp:val=&quot;00094AE2&quot;/&gt;&lt;wsp:rsid wsp:val=&quot;0009544E&quot;/&gt;&lt;wsp:rsid wsp:val=&quot;000954F5&quot;/&gt;&lt;wsp:rsid wsp:val=&quot;00095745&quot;/&gt;&lt;wsp:rsid wsp:val=&quot;0009612A&quot;/&gt;&lt;wsp:rsid wsp:val=&quot;0009671A&quot;/&gt;&lt;wsp:rsid wsp:val=&quot;000967AD&quot;/&gt;&lt;wsp:rsid wsp:val=&quot;00096B23&quot;/&gt;&lt;wsp:rsid wsp:val=&quot;0009717D&quot;/&gt;&lt;wsp:rsid wsp:val=&quot;000973F5&quot;/&gt;&lt;wsp:rsid wsp:val=&quot;00097608&quot;/&gt;&lt;wsp:rsid wsp:val=&quot;0009783A&quot;/&gt;&lt;wsp:rsid wsp:val=&quot;000978C0&quot;/&gt;&lt;wsp:rsid wsp:val=&quot;00097C02&quot;/&gt;&lt;wsp:rsid wsp:val=&quot;00097D0E&quot;/&gt;&lt;wsp:rsid wsp:val=&quot;000A016B&quot;/&gt;&lt;wsp:rsid wsp:val=&quot;000A0333&quot;/&gt;&lt;wsp:rsid wsp:val=&quot;000A1284&quot;/&gt;&lt;wsp:rsid wsp:val=&quot;000A20F4&quot;/&gt;&lt;wsp:rsid wsp:val=&quot;000A2529&quot;/&gt;&lt;wsp:rsid wsp:val=&quot;000A2B0C&quot;/&gt;&lt;wsp:rsid wsp:val=&quot;000A3954&quot;/&gt;&lt;wsp:rsid wsp:val=&quot;000A3EF1&quot;/&gt;&lt;wsp:rsid wsp:val=&quot;000A3F89&quot;/&gt;&lt;wsp:rsid wsp:val=&quot;000A471D&quot;/&gt;&lt;wsp:rsid wsp:val=&quot;000A5151&quot;/&gt;&lt;wsp:rsid wsp:val=&quot;000A5594&quot;/&gt;&lt;wsp:rsid wsp:val=&quot;000A5F5E&quot;/&gt;&lt;wsp:rsid wsp:val=&quot;000A62EC&quot;/&gt;&lt;wsp:rsid wsp:val=&quot;000A706F&quot;/&gt;&lt;wsp:rsid wsp:val=&quot;000A7819&quot;/&gt;&lt;wsp:rsid wsp:val=&quot;000A7B11&quot;/&gt;&lt;wsp:rsid wsp:val=&quot;000A7C07&quot;/&gt;&lt;wsp:rsid wsp:val=&quot;000A7DA1&quot;/&gt;&lt;wsp:rsid wsp:val=&quot;000B0854&quot;/&gt;&lt;wsp:rsid wsp:val=&quot;000B0BA7&quot;/&gt;&lt;wsp:rsid wsp:val=&quot;000B10F1&quot;/&gt;&lt;wsp:rsid wsp:val=&quot;000B1F1E&quot;/&gt;&lt;wsp:rsid wsp:val=&quot;000B2103&quot;/&gt;&lt;wsp:rsid wsp:val=&quot;000B36BA&quot;/&gt;&lt;wsp:rsid wsp:val=&quot;000B3A07&quot;/&gt;&lt;wsp:rsid wsp:val=&quot;000B3B5B&quot;/&gt;&lt;wsp:rsid wsp:val=&quot;000B3F62&quot;/&gt;&lt;wsp:rsid wsp:val=&quot;000B49CF&quot;/&gt;&lt;wsp:rsid wsp:val=&quot;000B4A69&quot;/&gt;&lt;wsp:rsid wsp:val=&quot;000B5225&quot;/&gt;&lt;wsp:rsid wsp:val=&quot;000B5449&quot;/&gt;&lt;wsp:rsid wsp:val=&quot;000B5A70&quot;/&gt;&lt;wsp:rsid wsp:val=&quot;000B5EEC&quot;/&gt;&lt;wsp:rsid wsp:val=&quot;000B6621&quot;/&gt;&lt;wsp:rsid wsp:val=&quot;000B6E22&quot;/&gt;&lt;wsp:rsid wsp:val=&quot;000B7302&quot;/&gt;&lt;wsp:rsid wsp:val=&quot;000B73D6&quot;/&gt;&lt;wsp:rsid wsp:val=&quot;000B770A&quot;/&gt;&lt;wsp:rsid wsp:val=&quot;000B7F2C&quot;/&gt;&lt;wsp:rsid wsp:val=&quot;000C00A2&quot;/&gt;&lt;wsp:rsid wsp:val=&quot;000C0293&quot;/&gt;&lt;wsp:rsid wsp:val=&quot;000C1636&quot;/&gt;&lt;wsp:rsid wsp:val=&quot;000C26BB&quot;/&gt;&lt;wsp:rsid wsp:val=&quot;000C28E8&quot;/&gt;&lt;wsp:rsid wsp:val=&quot;000C2EF7&quot;/&gt;&lt;wsp:rsid wsp:val=&quot;000C322C&quot;/&gt;&lt;wsp:rsid wsp:val=&quot;000C34E9&quot;/&gt;&lt;wsp:rsid wsp:val=&quot;000C3874&quot;/&gt;&lt;wsp:rsid wsp:val=&quot;000C3D1C&quot;/&gt;&lt;wsp:rsid wsp:val=&quot;000C4244&quot;/&gt;&lt;wsp:rsid wsp:val=&quot;000C4338&quot;/&gt;&lt;wsp:rsid wsp:val=&quot;000C440D&quot;/&gt;&lt;wsp:rsid wsp:val=&quot;000C4D56&quot;/&gt;&lt;wsp:rsid wsp:val=&quot;000C5EBD&quot;/&gt;&lt;wsp:rsid wsp:val=&quot;000C5FCB&quot;/&gt;&lt;wsp:rsid wsp:val=&quot;000C6108&quot;/&gt;&lt;wsp:rsid wsp:val=&quot;000C67EF&quot;/&gt;&lt;wsp:rsid wsp:val=&quot;000C6B58&quot;/&gt;&lt;wsp:rsid wsp:val=&quot;000C7058&quot;/&gt;&lt;wsp:rsid wsp:val=&quot;000C7174&quot;/&gt;&lt;wsp:rsid wsp:val=&quot;000C72D6&quot;/&gt;&lt;wsp:rsid wsp:val=&quot;000C737C&quot;/&gt;&lt;wsp:rsid wsp:val=&quot;000C7479&quot;/&gt;&lt;wsp:rsid wsp:val=&quot;000C7687&quot;/&gt;&lt;wsp:rsid wsp:val=&quot;000C77F4&quot;/&gt;&lt;wsp:rsid wsp:val=&quot;000C7887&quot;/&gt;&lt;wsp:rsid wsp:val=&quot;000C7A70&quot;/&gt;&lt;wsp:rsid wsp:val=&quot;000C7C7C&quot;/&gt;&lt;wsp:rsid wsp:val=&quot;000D02AA&quot;/&gt;&lt;wsp:rsid wsp:val=&quot;000D18CD&quot;/&gt;&lt;wsp:rsid wsp:val=&quot;000D192E&quot;/&gt;&lt;wsp:rsid wsp:val=&quot;000D1D23&quot;/&gt;&lt;wsp:rsid wsp:val=&quot;000D1FEC&quot;/&gt;&lt;wsp:rsid wsp:val=&quot;000D22DB&quot;/&gt;&lt;wsp:rsid wsp:val=&quot;000D2359&quot;/&gt;&lt;wsp:rsid wsp:val=&quot;000D3544&quot;/&gt;&lt;wsp:rsid wsp:val=&quot;000D3F34&quot;/&gt;&lt;wsp:rsid wsp:val=&quot;000D4391&quot;/&gt;&lt;wsp:rsid wsp:val=&quot;000D4A00&quot;/&gt;&lt;wsp:rsid wsp:val=&quot;000D58BA&quot;/&gt;&lt;wsp:rsid wsp:val=&quot;000D59BD&quot;/&gt;&lt;wsp:rsid wsp:val=&quot;000D5D86&quot;/&gt;&lt;wsp:rsid wsp:val=&quot;000D60F8&quot;/&gt;&lt;wsp:rsid wsp:val=&quot;000D6118&quot;/&gt;&lt;wsp:rsid wsp:val=&quot;000D651E&quot;/&gt;&lt;wsp:rsid wsp:val=&quot;000D662B&quot;/&gt;&lt;wsp:rsid wsp:val=&quot;000D6AD0&quot;/&gt;&lt;wsp:rsid wsp:val=&quot;000D743F&quot;/&gt;&lt;wsp:rsid wsp:val=&quot;000D765D&quot;/&gt;&lt;wsp:rsid wsp:val=&quot;000D7986&quot;/&gt;&lt;wsp:rsid wsp:val=&quot;000D7C54&quot;/&gt;&lt;wsp:rsid wsp:val=&quot;000D7E31&quot;/&gt;&lt;wsp:rsid wsp:val=&quot;000D7E93&quot;/&gt;&lt;wsp:rsid wsp:val=&quot;000E014D&quot;/&gt;&lt;wsp:rsid wsp:val=&quot;000E0B57&quot;/&gt;&lt;wsp:rsid wsp:val=&quot;000E1093&quot;/&gt;&lt;wsp:rsid wsp:val=&quot;000E112E&quot;/&gt;&lt;wsp:rsid wsp:val=&quot;000E1177&quot;/&gt;&lt;wsp:rsid wsp:val=&quot;000E1B40&quot;/&gt;&lt;wsp:rsid wsp:val=&quot;000E3D41&quot;/&gt;&lt;wsp:rsid wsp:val=&quot;000E3DDF&quot;/&gt;&lt;wsp:rsid wsp:val=&quot;000E3E80&quot;/&gt;&lt;wsp:rsid wsp:val=&quot;000E41EC&quot;/&gt;&lt;wsp:rsid wsp:val=&quot;000E4890&quot;/&gt;&lt;wsp:rsid wsp:val=&quot;000E4CA3&quot;/&gt;&lt;wsp:rsid wsp:val=&quot;000E5033&quot;/&gt;&lt;wsp:rsid wsp:val=&quot;000E6783&quot;/&gt;&lt;wsp:rsid wsp:val=&quot;000E692C&quot;/&gt;&lt;wsp:rsid wsp:val=&quot;000E71E1&quot;/&gt;&lt;wsp:rsid wsp:val=&quot;000E79C6&quot;/&gt;&lt;wsp:rsid wsp:val=&quot;000F031A&quot;/&gt;&lt;wsp:rsid wsp:val=&quot;000F0576&quot;/&gt;&lt;wsp:rsid wsp:val=&quot;000F0E69&quot;/&gt;&lt;wsp:rsid wsp:val=&quot;000F0F33&quot;/&gt;&lt;wsp:rsid wsp:val=&quot;000F1736&quot;/&gt;&lt;wsp:rsid wsp:val=&quot;000F19AC&quot;/&gt;&lt;wsp:rsid wsp:val=&quot;000F2651&quot;/&gt;&lt;wsp:rsid wsp:val=&quot;000F271E&quot;/&gt;&lt;wsp:rsid wsp:val=&quot;000F283B&quot;/&gt;&lt;wsp:rsid wsp:val=&quot;000F328C&quot;/&gt;&lt;wsp:rsid wsp:val=&quot;000F36A9&quot;/&gt;&lt;wsp:rsid wsp:val=&quot;000F42D3&quot;/&gt;&lt;wsp:rsid wsp:val=&quot;000F4599&quot;/&gt;&lt;wsp:rsid wsp:val=&quot;000F53BB&quot;/&gt;&lt;wsp:rsid wsp:val=&quot;000F5488&quot;/&gt;&lt;wsp:rsid wsp:val=&quot;000F5530&quot;/&gt;&lt;wsp:rsid wsp:val=&quot;000F643C&quot;/&gt;&lt;wsp:rsid wsp:val=&quot;000F68F1&quot;/&gt;&lt;wsp:rsid wsp:val=&quot;000F690C&quot;/&gt;&lt;wsp:rsid wsp:val=&quot;000F6A99&quot;/&gt;&lt;wsp:rsid wsp:val=&quot;000F6DDF&quot;/&gt;&lt;wsp:rsid wsp:val=&quot;000F70E0&quot;/&gt;&lt;wsp:rsid wsp:val=&quot;000F7382&quot;/&gt;&lt;wsp:rsid wsp:val=&quot;00100615&quot;/&gt;&lt;wsp:rsid wsp:val=&quot;0010092D&quot;/&gt;&lt;wsp:rsid wsp:val=&quot;00100ED8&quot;/&gt;&lt;wsp:rsid wsp:val=&quot;001012BF&quot;/&gt;&lt;wsp:rsid wsp:val=&quot;00101596&quot;/&gt;&lt;wsp:rsid wsp:val=&quot;00101760&quot;/&gt;&lt;wsp:rsid wsp:val=&quot;0010179A&quot;/&gt;&lt;wsp:rsid wsp:val=&quot;00101BB4&quot;/&gt;&lt;wsp:rsid wsp:val=&quot;00101D0D&quot;/&gt;&lt;wsp:rsid wsp:val=&quot;00101FE5&quot;/&gt;&lt;wsp:rsid wsp:val=&quot;00102470&quot;/&gt;&lt;wsp:rsid wsp:val=&quot;00102932&quot;/&gt;&lt;wsp:rsid wsp:val=&quot;00102C0F&quot;/&gt;&lt;wsp:rsid wsp:val=&quot;00102C85&quot;/&gt;&lt;wsp:rsid wsp:val=&quot;00102D94&quot;/&gt;&lt;wsp:rsid wsp:val=&quot;001033CA&quot;/&gt;&lt;wsp:rsid wsp:val=&quot;0010363E&quot;/&gt;&lt;wsp:rsid wsp:val=&quot;00103ECD&quot;/&gt;&lt;wsp:rsid wsp:val=&quot;00104A73&quot;/&gt;&lt;wsp:rsid wsp:val=&quot;00104B44&quot;/&gt;&lt;wsp:rsid wsp:val=&quot;001051FC&quot;/&gt;&lt;wsp:rsid wsp:val=&quot;0010552D&quot;/&gt;&lt;wsp:rsid wsp:val=&quot;00105D85&quot;/&gt;&lt;wsp:rsid wsp:val=&quot;00105DF7&quot;/&gt;&lt;wsp:rsid wsp:val=&quot;00105FAF&quot;/&gt;&lt;wsp:rsid wsp:val=&quot;00106050&quot;/&gt;&lt;wsp:rsid wsp:val=&quot;0010684E&quot;/&gt;&lt;wsp:rsid wsp:val=&quot;00107099&quot;/&gt;&lt;wsp:rsid wsp:val=&quot;001076AC&quot;/&gt;&lt;wsp:rsid wsp:val=&quot;00111828&quot;/&gt;&lt;wsp:rsid wsp:val=&quot;0011274D&quot;/&gt;&lt;wsp:rsid wsp:val=&quot;0011282B&quot;/&gt;&lt;wsp:rsid wsp:val=&quot;00112D66&quot;/&gt;&lt;wsp:rsid wsp:val=&quot;00112DDC&quot;/&gt;&lt;wsp:rsid wsp:val=&quot;00114764&quot;/&gt;&lt;wsp:rsid wsp:val=&quot;00115045&quot;/&gt;&lt;wsp:rsid wsp:val=&quot;0011565D&quot;/&gt;&lt;wsp:rsid wsp:val=&quot;00115671&quot;/&gt;&lt;wsp:rsid wsp:val=&quot;00115EE2&quot;/&gt;&lt;wsp:rsid wsp:val=&quot;00116080&quot;/&gt;&lt;wsp:rsid wsp:val=&quot;001170D2&quot;/&gt;&lt;wsp:rsid wsp:val=&quot;00117964&quot;/&gt;&lt;wsp:rsid wsp:val=&quot;00120055&quot;/&gt;&lt;wsp:rsid wsp:val=&quot;0012028F&quot;/&gt;&lt;wsp:rsid wsp:val=&quot;00120A5F&quot;/&gt;&lt;wsp:rsid wsp:val=&quot;00120BBB&quot;/&gt;&lt;wsp:rsid wsp:val=&quot;0012120A&quot;/&gt;&lt;wsp:rsid wsp:val=&quot;001214D0&quot;/&gt;&lt;wsp:rsid wsp:val=&quot;001216DF&quot;/&gt;&lt;wsp:rsid wsp:val=&quot;0012277C&quot;/&gt;&lt;wsp:rsid wsp:val=&quot;00123389&quot;/&gt;&lt;wsp:rsid wsp:val=&quot;00123816&quot;/&gt;&lt;wsp:rsid wsp:val=&quot;0012407B&quot;/&gt;&lt;wsp:rsid wsp:val=&quot;00124DA0&quot;/&gt;&lt;wsp:rsid wsp:val=&quot;00124E4D&quot;/&gt;&lt;wsp:rsid wsp:val=&quot;001252A7&quot;/&gt;&lt;wsp:rsid wsp:val=&quot;00125824&quot;/&gt;&lt;wsp:rsid wsp:val=&quot;00125FC0&quot;/&gt;&lt;wsp:rsid wsp:val=&quot;0012604B&quot;/&gt;&lt;wsp:rsid wsp:val=&quot;0012618D&quot;/&gt;&lt;wsp:rsid wsp:val=&quot;001268F0&quot;/&gt;&lt;wsp:rsid wsp:val=&quot;00126A3F&quot;/&gt;&lt;wsp:rsid wsp:val=&quot;00126CB9&quot;/&gt;&lt;wsp:rsid wsp:val=&quot;00126D58&quot;/&gt;&lt;wsp:rsid wsp:val=&quot;00127CB0&quot;/&gt;&lt;wsp:rsid wsp:val=&quot;001300F3&quot;/&gt;&lt;wsp:rsid wsp:val=&quot;001303AE&quot;/&gt;&lt;wsp:rsid wsp:val=&quot;0013050F&quot;/&gt;&lt;wsp:rsid wsp:val=&quot;00130D14&quot;/&gt;&lt;wsp:rsid wsp:val=&quot;00130DD7&quot;/&gt;&lt;wsp:rsid wsp:val=&quot;001310D9&quot;/&gt;&lt;wsp:rsid wsp:val=&quot;0013179B&quot;/&gt;&lt;wsp:rsid wsp:val=&quot;00131CC8&quot;/&gt;&lt;wsp:rsid wsp:val=&quot;00131F11&quot;/&gt;&lt;wsp:rsid wsp:val=&quot;00132B1C&quot;/&gt;&lt;wsp:rsid wsp:val=&quot;00133EB9&quot;/&gt;&lt;wsp:rsid wsp:val=&quot;001348D2&quot;/&gt;&lt;wsp:rsid wsp:val=&quot;00134F93&quot;/&gt;&lt;wsp:rsid wsp:val=&quot;0013512A&quot;/&gt;&lt;wsp:rsid wsp:val=&quot;00135141&quot;/&gt;&lt;wsp:rsid wsp:val=&quot;00135405&quot;/&gt;&lt;wsp:rsid wsp:val=&quot;00135898&quot;/&gt;&lt;wsp:rsid wsp:val=&quot;00135C70&quot;/&gt;&lt;wsp:rsid wsp:val=&quot;00136B9F&quot;/&gt;&lt;wsp:rsid wsp:val=&quot;00136ECA&quot;/&gt;&lt;wsp:rsid wsp:val=&quot;0013728B&quot;/&gt;&lt;wsp:rsid wsp:val=&quot;00137A20&quot;/&gt;&lt;wsp:rsid wsp:val=&quot;0014074A&quot;/&gt;&lt;wsp:rsid wsp:val=&quot;00140CB7&quot;/&gt;&lt;wsp:rsid wsp:val=&quot;00140F21&quot;/&gt;&lt;wsp:rsid wsp:val=&quot;00141A03&quot;/&gt;&lt;wsp:rsid wsp:val=&quot;00141A40&quot;/&gt;&lt;wsp:rsid wsp:val=&quot;00141EB1&quot;/&gt;&lt;wsp:rsid wsp:val=&quot;001420CF&quot;/&gt;&lt;wsp:rsid wsp:val=&quot;00142A41&quot;/&gt;&lt;wsp:rsid wsp:val=&quot;00142B4D&quot;/&gt;&lt;wsp:rsid wsp:val=&quot;00143488&quot;/&gt;&lt;wsp:rsid wsp:val=&quot;00143759&quot;/&gt;&lt;wsp:rsid wsp:val=&quot;00143C8B&quot;/&gt;&lt;wsp:rsid wsp:val=&quot;00143D2E&quot;/&gt;&lt;wsp:rsid wsp:val=&quot;00143F56&quot;/&gt;&lt;wsp:rsid wsp:val=&quot;00144083&quot;/&gt;&lt;wsp:rsid wsp:val=&quot;0014440F&quot;/&gt;&lt;wsp:rsid wsp:val=&quot;001446B1&quot;/&gt;&lt;wsp:rsid wsp:val=&quot;001448B7&quot;/&gt;&lt;wsp:rsid wsp:val=&quot;00145741&quot;/&gt;&lt;wsp:rsid wsp:val=&quot;0014575D&quot;/&gt;&lt;wsp:rsid wsp:val=&quot;00146015&quot;/&gt;&lt;wsp:rsid wsp:val=&quot;001460BE&quot;/&gt;&lt;wsp:rsid wsp:val=&quot;001462C7&quot;/&gt;&lt;wsp:rsid wsp:val=&quot;001468B4&quot;/&gt;&lt;wsp:rsid wsp:val=&quot;00146B21&quot;/&gt;&lt;wsp:rsid wsp:val=&quot;00146B58&quot;/&gt;&lt;wsp:rsid wsp:val=&quot;00151161&quot;/&gt;&lt;wsp:rsid wsp:val=&quot;0015196F&quot;/&gt;&lt;wsp:rsid wsp:val=&quot;00151C22&quot;/&gt;&lt;wsp:rsid wsp:val=&quot;0015286C&quot;/&gt;&lt;wsp:rsid wsp:val=&quot;00152BC7&quot;/&gt;&lt;wsp:rsid wsp:val=&quot;0015380C&quot;/&gt;&lt;wsp:rsid wsp:val=&quot;0015387D&quot;/&gt;&lt;wsp:rsid wsp:val=&quot;00153921&quot;/&gt;&lt;wsp:rsid wsp:val=&quot;00153BFD&quot;/&gt;&lt;wsp:rsid wsp:val=&quot;00154106&quot;/&gt;&lt;wsp:rsid wsp:val=&quot;00154A8E&quot;/&gt;&lt;wsp:rsid wsp:val=&quot;00155826&quot;/&gt;&lt;wsp:rsid wsp:val=&quot;001562F2&quot;/&gt;&lt;wsp:rsid wsp:val=&quot;00156DDB&quot;/&gt;&lt;wsp:rsid wsp:val=&quot;00156FA1&quot;/&gt;&lt;wsp:rsid wsp:val=&quot;0015714C&quot;/&gt;&lt;wsp:rsid wsp:val=&quot;00157C9C&quot;/&gt;&lt;wsp:rsid wsp:val=&quot;0016089E&quot;/&gt;&lt;wsp:rsid wsp:val=&quot;00160B74&quot;/&gt;&lt;wsp:rsid wsp:val=&quot;001612BA&quot;/&gt;&lt;wsp:rsid wsp:val=&quot;0016195F&quot;/&gt;&lt;wsp:rsid wsp:val=&quot;001620DA&quot;/&gt;&lt;wsp:rsid wsp:val=&quot;00162C66&quot;/&gt;&lt;wsp:rsid wsp:val=&quot;00163225&quot;/&gt;&lt;wsp:rsid wsp:val=&quot;00163D7E&quot;/&gt;&lt;wsp:rsid wsp:val=&quot;00164333&quot;/&gt;&lt;wsp:rsid wsp:val=&quot;001645B2&quot;/&gt;&lt;wsp:rsid wsp:val=&quot;00164A1C&quot;/&gt;&lt;wsp:rsid wsp:val=&quot;00164D63&quot;/&gt;&lt;wsp:rsid wsp:val=&quot;0016526E&quot;/&gt;&lt;wsp:rsid wsp:val=&quot;001654CE&quot;/&gt;&lt;wsp:rsid wsp:val=&quot;001657A1&quot;/&gt;&lt;wsp:rsid wsp:val=&quot;00165CF7&quot;/&gt;&lt;wsp:rsid wsp:val=&quot;00166617&quot;/&gt;&lt;wsp:rsid wsp:val=&quot;001668D7&quot;/&gt;&lt;wsp:rsid wsp:val=&quot;0016711C&quot;/&gt;&lt;wsp:rsid wsp:val=&quot;0016727A&quot;/&gt;&lt;wsp:rsid wsp:val=&quot;0016727F&quot;/&gt;&lt;wsp:rsid wsp:val=&quot;001674AF&quot;/&gt;&lt;wsp:rsid wsp:val=&quot;0016752D&quot;/&gt;&lt;wsp:rsid wsp:val=&quot;0016772E&quot;/&gt;&lt;wsp:rsid wsp:val=&quot;00167BA0&quot;/&gt;&lt;wsp:rsid wsp:val=&quot;001704F1&quot;/&gt;&lt;wsp:rsid wsp:val=&quot;001705AC&quot;/&gt;&lt;wsp:rsid wsp:val=&quot;00170A94&quot;/&gt;&lt;wsp:rsid wsp:val=&quot;00170E4D&quot;/&gt;&lt;wsp:rsid wsp:val=&quot;001713BB&quot;/&gt;&lt;wsp:rsid wsp:val=&quot;00171D17&quot;/&gt;&lt;wsp:rsid wsp:val=&quot;00172515&quot;/&gt;&lt;wsp:rsid wsp:val=&quot;001736B8&quot;/&gt;&lt;wsp:rsid wsp:val=&quot;00173B5D&quot;/&gt;&lt;wsp:rsid wsp:val=&quot;0017453C&quot;/&gt;&lt;wsp:rsid wsp:val=&quot;0017474B&quot;/&gt;&lt;wsp:rsid wsp:val=&quot;00174C11&quot;/&gt;&lt;wsp:rsid wsp:val=&quot;00174C72&quot;/&gt;&lt;wsp:rsid wsp:val=&quot;00175090&quot;/&gt;&lt;wsp:rsid wsp:val=&quot;001760EC&quot;/&gt;&lt;wsp:rsid wsp:val=&quot;0017653B&quot;/&gt;&lt;wsp:rsid wsp:val=&quot;0017660B&quot;/&gt;&lt;wsp:rsid wsp:val=&quot;00176AED&quot;/&gt;&lt;wsp:rsid wsp:val=&quot;00177C30&quot;/&gt;&lt;wsp:rsid wsp:val=&quot;00177C7E&quot;/&gt;&lt;wsp:rsid wsp:val=&quot;00177FC0&quot;/&gt;&lt;wsp:rsid wsp:val=&quot;001804BE&quot;/&gt;&lt;wsp:rsid wsp:val=&quot;0018054F&quot;/&gt;&lt;wsp:rsid wsp:val=&quot;00180F0B&quot;/&gt;&lt;wsp:rsid wsp:val=&quot;00181AD5&quot;/&gt;&lt;wsp:rsid wsp:val=&quot;00181D3C&quot;/&gt;&lt;wsp:rsid wsp:val=&quot;001822D6&quot;/&gt;&lt;wsp:rsid wsp:val=&quot;001824D1&quot;/&gt;&lt;wsp:rsid wsp:val=&quot;0018251E&quot;/&gt;&lt;wsp:rsid wsp:val=&quot;001827C7&quot;/&gt;&lt;wsp:rsid wsp:val=&quot;00182D6C&quot;/&gt;&lt;wsp:rsid wsp:val=&quot;00182ECA&quot;/&gt;&lt;wsp:rsid wsp:val=&quot;0018314E&quot;/&gt;&lt;wsp:rsid wsp:val=&quot;0018409A&quot;/&gt;&lt;wsp:rsid wsp:val=&quot;00184145&quot;/&gt;&lt;wsp:rsid wsp:val=&quot;001841B0&quot;/&gt;&lt;wsp:rsid wsp:val=&quot;001844D0&quot;/&gt;&lt;wsp:rsid wsp:val=&quot;00185839&quot;/&gt;&lt;wsp:rsid wsp:val=&quot;00185E33&quot;/&gt;&lt;wsp:rsid wsp:val=&quot;0018686E&quot;/&gt;&lt;wsp:rsid wsp:val=&quot;0018689E&quot;/&gt;&lt;wsp:rsid wsp:val=&quot;00186918&quot;/&gt;&lt;wsp:rsid wsp:val=&quot;00186BC8&quot;/&gt;&lt;wsp:rsid wsp:val=&quot;00186FED&quot;/&gt;&lt;wsp:rsid wsp:val=&quot;00187197&quot;/&gt;&lt;wsp:rsid wsp:val=&quot;001874A3&quot;/&gt;&lt;wsp:rsid wsp:val=&quot;001878F6&quot;/&gt;&lt;wsp:rsid wsp:val=&quot;00187B6A&quot;/&gt;&lt;wsp:rsid wsp:val=&quot;001913A3&quot;/&gt;&lt;wsp:rsid wsp:val=&quot;00191780&quot;/&gt;&lt;wsp:rsid wsp:val=&quot;00192276&quot;/&gt;&lt;wsp:rsid wsp:val=&quot;00192CF8&quot;/&gt;&lt;wsp:rsid wsp:val=&quot;001933B6&quot;/&gt;&lt;wsp:rsid wsp:val=&quot;00193508&quot;/&gt;&lt;wsp:rsid wsp:val=&quot;00193752&quot;/&gt;&lt;wsp:rsid wsp:val=&quot;00193AB2&quot;/&gt;&lt;wsp:rsid wsp:val=&quot;0019558C&quot;/&gt;&lt;wsp:rsid wsp:val=&quot;0019588B&quot;/&gt;&lt;wsp:rsid wsp:val=&quot;00197591&quot;/&gt;&lt;wsp:rsid wsp:val=&quot;001977F1&quot;/&gt;&lt;wsp:rsid wsp:val=&quot;0019781D&quot;/&gt;&lt;wsp:rsid wsp:val=&quot;001A04E7&quot;/&gt;&lt;wsp:rsid wsp:val=&quot;001A052E&quot;/&gt;&lt;wsp:rsid wsp:val=&quot;001A070B&quot;/&gt;&lt;wsp:rsid wsp:val=&quot;001A08FF&quot;/&gt;&lt;wsp:rsid wsp:val=&quot;001A094C&quot;/&gt;&lt;wsp:rsid wsp:val=&quot;001A17B5&quot;/&gt;&lt;wsp:rsid wsp:val=&quot;001A183C&quot;/&gt;&lt;wsp:rsid wsp:val=&quot;001A1C3A&quot;/&gt;&lt;wsp:rsid wsp:val=&quot;001A2071&quot;/&gt;&lt;wsp:rsid wsp:val=&quot;001A2BA1&quot;/&gt;&lt;wsp:rsid wsp:val=&quot;001A3117&quot;/&gt;&lt;wsp:rsid wsp:val=&quot;001A325A&quot;/&gt;&lt;wsp:rsid wsp:val=&quot;001A371C&quot;/&gt;&lt;wsp:rsid wsp:val=&quot;001A3767&quot;/&gt;&lt;wsp:rsid wsp:val=&quot;001A3AE0&quot;/&gt;&lt;wsp:rsid wsp:val=&quot;001A45F5&quot;/&gt;&lt;wsp:rsid wsp:val=&quot;001A4830&quot;/&gt;&lt;wsp:rsid wsp:val=&quot;001A52F1&quot;/&gt;&lt;wsp:rsid wsp:val=&quot;001A5951&quot;/&gt;&lt;wsp:rsid wsp:val=&quot;001A5FAC&quot;/&gt;&lt;wsp:rsid wsp:val=&quot;001A652B&quot;/&gt;&lt;wsp:rsid wsp:val=&quot;001A6C85&quot;/&gt;&lt;wsp:rsid wsp:val=&quot;001A7BF1&quot;/&gt;&lt;wsp:rsid wsp:val=&quot;001B015A&quot;/&gt;&lt;wsp:rsid wsp:val=&quot;001B0330&quot;/&gt;&lt;wsp:rsid wsp:val=&quot;001B044D&quot;/&gt;&lt;wsp:rsid wsp:val=&quot;001B04A1&quot;/&gt;&lt;wsp:rsid wsp:val=&quot;001B0B7A&quot;/&gt;&lt;wsp:rsid wsp:val=&quot;001B0D44&quot;/&gt;&lt;wsp:rsid wsp:val=&quot;001B0EA1&quot;/&gt;&lt;wsp:rsid wsp:val=&quot;001B14C1&quot;/&gt;&lt;wsp:rsid wsp:val=&quot;001B15B6&quot;/&gt;&lt;wsp:rsid wsp:val=&quot;001B16F1&quot;/&gt;&lt;wsp:rsid wsp:val=&quot;001B2489&quot;/&gt;&lt;wsp:rsid wsp:val=&quot;001B2C67&quot;/&gt;&lt;wsp:rsid wsp:val=&quot;001B2DD9&quot;/&gt;&lt;wsp:rsid wsp:val=&quot;001B32FB&quot;/&gt;&lt;wsp:rsid wsp:val=&quot;001B3B8D&quot;/&gt;&lt;wsp:rsid wsp:val=&quot;001B3BC3&quot;/&gt;&lt;wsp:rsid wsp:val=&quot;001B4001&quot;/&gt;&lt;wsp:rsid wsp:val=&quot;001B46E7&quot;/&gt;&lt;wsp:rsid wsp:val=&quot;001B4DEB&quot;/&gt;&lt;wsp:rsid wsp:val=&quot;001B4F8C&quot;/&gt;&lt;wsp:rsid wsp:val=&quot;001B5E00&quot;/&gt;&lt;wsp:rsid wsp:val=&quot;001B659B&quot;/&gt;&lt;wsp:rsid wsp:val=&quot;001B6BFD&quot;/&gt;&lt;wsp:rsid wsp:val=&quot;001B6C60&quot;/&gt;&lt;wsp:rsid wsp:val=&quot;001B6F51&quot;/&gt;&lt;wsp:rsid wsp:val=&quot;001B7033&quot;/&gt;&lt;wsp:rsid wsp:val=&quot;001B708E&quot;/&gt;&lt;wsp:rsid wsp:val=&quot;001B72DC&quot;/&gt;&lt;wsp:rsid wsp:val=&quot;001B7AC7&quot;/&gt;&lt;wsp:rsid wsp:val=&quot;001C03BA&quot;/&gt;&lt;wsp:rsid wsp:val=&quot;001C08A7&quot;/&gt;&lt;wsp:rsid wsp:val=&quot;001C0CC6&quot;/&gt;&lt;wsp:rsid wsp:val=&quot;001C11FD&quot;/&gt;&lt;wsp:rsid wsp:val=&quot;001C1302&quot;/&gt;&lt;wsp:rsid wsp:val=&quot;001C1BB3&quot;/&gt;&lt;wsp:rsid wsp:val=&quot;001C23E8&quot;/&gt;&lt;wsp:rsid wsp:val=&quot;001C2697&quot;/&gt;&lt;wsp:rsid wsp:val=&quot;001C34DC&quot;/&gt;&lt;wsp:rsid wsp:val=&quot;001C37A9&quot;/&gt;&lt;wsp:rsid wsp:val=&quot;001C389D&quot;/&gt;&lt;wsp:rsid wsp:val=&quot;001C4141&quot;/&gt;&lt;wsp:rsid wsp:val=&quot;001C4218&quot;/&gt;&lt;wsp:rsid wsp:val=&quot;001C4764&quot;/&gt;&lt;wsp:rsid wsp:val=&quot;001C4B3F&quot;/&gt;&lt;wsp:rsid wsp:val=&quot;001C562B&quot;/&gt;&lt;wsp:rsid wsp:val=&quot;001C5661&quot;/&gt;&lt;wsp:rsid wsp:val=&quot;001C5822&quot;/&gt;&lt;wsp:rsid wsp:val=&quot;001C6066&quot;/&gt;&lt;wsp:rsid wsp:val=&quot;001C614F&quot;/&gt;&lt;wsp:rsid wsp:val=&quot;001C650E&quot;/&gt;&lt;wsp:rsid wsp:val=&quot;001C6572&quot;/&gt;&lt;wsp:rsid wsp:val=&quot;001C66BA&quot;/&gt;&lt;wsp:rsid wsp:val=&quot;001C7A02&quot;/&gt;&lt;wsp:rsid wsp:val=&quot;001D1BDA&quot;/&gt;&lt;wsp:rsid wsp:val=&quot;001D1C24&quot;/&gt;&lt;wsp:rsid wsp:val=&quot;001D1C95&quot;/&gt;&lt;wsp:rsid wsp:val=&quot;001D1F10&quot;/&gt;&lt;wsp:rsid wsp:val=&quot;001D200C&quot;/&gt;&lt;wsp:rsid wsp:val=&quot;001D212F&quot;/&gt;&lt;wsp:rsid wsp:val=&quot;001D272D&quot;/&gt;&lt;wsp:rsid wsp:val=&quot;001D3743&quot;/&gt;&lt;wsp:rsid wsp:val=&quot;001D3E28&quot;/&gt;&lt;wsp:rsid wsp:val=&quot;001D4717&quot;/&gt;&lt;wsp:rsid wsp:val=&quot;001D4AC5&quot;/&gt;&lt;wsp:rsid wsp:val=&quot;001D4F42&quot;/&gt;&lt;wsp:rsid wsp:val=&quot;001D509A&quot;/&gt;&lt;wsp:rsid wsp:val=&quot;001D5249&quot;/&gt;&lt;wsp:rsid wsp:val=&quot;001D53AF&quot;/&gt;&lt;wsp:rsid wsp:val=&quot;001D54EC&quot;/&gt;&lt;wsp:rsid wsp:val=&quot;001D6045&quot;/&gt;&lt;wsp:rsid wsp:val=&quot;001D6668&quot;/&gt;&lt;wsp:rsid wsp:val=&quot;001D6DE8&quot;/&gt;&lt;wsp:rsid wsp:val=&quot;001D7D1D&quot;/&gt;&lt;wsp:rsid wsp:val=&quot;001E0142&quot;/&gt;&lt;wsp:rsid wsp:val=&quot;001E028D&quot;/&gt;&lt;wsp:rsid wsp:val=&quot;001E0399&quot;/&gt;&lt;wsp:rsid wsp:val=&quot;001E07FB&quot;/&gt;&lt;wsp:rsid wsp:val=&quot;001E0870&quot;/&gt;&lt;wsp:rsid wsp:val=&quot;001E112C&quot;/&gt;&lt;wsp:rsid wsp:val=&quot;001E182C&quot;/&gt;&lt;wsp:rsid wsp:val=&quot;001E19B1&quot;/&gt;&lt;wsp:rsid wsp:val=&quot;001E19CB&quot;/&gt;&lt;wsp:rsid wsp:val=&quot;001E2050&quot;/&gt;&lt;wsp:rsid wsp:val=&quot;001E2A0D&quot;/&gt;&lt;wsp:rsid wsp:val=&quot;001E36E8&quot;/&gt;&lt;wsp:rsid wsp:val=&quot;001E399C&quot;/&gt;&lt;wsp:rsid wsp:val=&quot;001E3ABE&quot;/&gt;&lt;wsp:rsid wsp:val=&quot;001E3B64&quot;/&gt;&lt;wsp:rsid wsp:val=&quot;001E4374&quot;/&gt;&lt;wsp:rsid wsp:val=&quot;001E4987&quot;/&gt;&lt;wsp:rsid wsp:val=&quot;001E5665&quot;/&gt;&lt;wsp:rsid wsp:val=&quot;001E5D78&quot;/&gt;&lt;wsp:rsid wsp:val=&quot;001E6112&quot;/&gt;&lt;wsp:rsid wsp:val=&quot;001E6381&quot;/&gt;&lt;wsp:rsid wsp:val=&quot;001E71A9&quot;/&gt;&lt;wsp:rsid wsp:val=&quot;001E74A4&quot;/&gt;&lt;wsp:rsid wsp:val=&quot;001E7D6A&quot;/&gt;&lt;wsp:rsid wsp:val=&quot;001E7E6C&quot;/&gt;&lt;wsp:rsid wsp:val=&quot;001F00E3&quot;/&gt;&lt;wsp:rsid wsp:val=&quot;001F06DF&quot;/&gt;&lt;wsp:rsid wsp:val=&quot;001F09BA&quot;/&gt;&lt;wsp:rsid wsp:val=&quot;001F15FA&quot;/&gt;&lt;wsp:rsid wsp:val=&quot;001F16E1&quot;/&gt;&lt;wsp:rsid wsp:val=&quot;001F1A42&quot;/&gt;&lt;wsp:rsid wsp:val=&quot;001F1E6B&quot;/&gt;&lt;wsp:rsid wsp:val=&quot;001F2087&quot;/&gt;&lt;wsp:rsid wsp:val=&quot;001F27B2&quot;/&gt;&lt;wsp:rsid wsp:val=&quot;001F2D59&quot;/&gt;&lt;wsp:rsid wsp:val=&quot;001F30BA&quot;/&gt;&lt;wsp:rsid wsp:val=&quot;001F341A&quot;/&gt;&lt;wsp:rsid wsp:val=&quot;001F35D0&quot;/&gt;&lt;wsp:rsid wsp:val=&quot;001F38F4&quot;/&gt;&lt;wsp:rsid wsp:val=&quot;001F3909&quot;/&gt;&lt;wsp:rsid wsp:val=&quot;001F39C3&quot;/&gt;&lt;wsp:rsid wsp:val=&quot;001F4DD6&quot;/&gt;&lt;wsp:rsid wsp:val=&quot;001F5512&quot;/&gt;&lt;wsp:rsid wsp:val=&quot;001F5890&quot;/&gt;&lt;wsp:rsid wsp:val=&quot;001F5D6A&quot;/&gt;&lt;wsp:rsid wsp:val=&quot;001F626C&quot;/&gt;&lt;wsp:rsid wsp:val=&quot;001F6F34&quot;/&gt;&lt;wsp:rsid wsp:val=&quot;001F71E4&quot;/&gt;&lt;wsp:rsid wsp:val=&quot;001F7792&quot;/&gt;&lt;wsp:rsid wsp:val=&quot;001F7C4D&quot;/&gt;&lt;wsp:rsid wsp:val=&quot;00200262&quot;/&gt;&lt;wsp:rsid wsp:val=&quot;002003D6&quot;/&gt;&lt;wsp:rsid wsp:val=&quot;002003F6&quot;/&gt;&lt;wsp:rsid wsp:val=&quot;002004D3&quot;/&gt;&lt;wsp:rsid wsp:val=&quot;00200655&quot;/&gt;&lt;wsp:rsid wsp:val=&quot;002006E3&quot;/&gt;&lt;wsp:rsid wsp:val=&quot;00201225&quot;/&gt;&lt;wsp:rsid wsp:val=&quot;0020201F&quot;/&gt;&lt;wsp:rsid wsp:val=&quot;002024BA&quot;/&gt;&lt;wsp:rsid wsp:val=&quot;00202596&quot;/&gt;&lt;wsp:rsid wsp:val=&quot;00202D58&quot;/&gt;&lt;wsp:rsid wsp:val=&quot;00203326&quot;/&gt;&lt;wsp:rsid wsp:val=&quot;0020442C&quot;/&gt;&lt;wsp:rsid wsp:val=&quot;0020476C&quot;/&gt;&lt;wsp:rsid wsp:val=&quot;00206F1B&quot;/&gt;&lt;wsp:rsid wsp:val=&quot;00207065&quot;/&gt;&lt;wsp:rsid wsp:val=&quot;002071CE&quot;/&gt;&lt;wsp:rsid wsp:val=&quot;002072F3&quot;/&gt;&lt;wsp:rsid wsp:val=&quot;002074B6&quot;/&gt;&lt;wsp:rsid wsp:val=&quot;002078F4&quot;/&gt;&lt;wsp:rsid wsp:val=&quot;00207D80&quot;/&gt;&lt;wsp:rsid wsp:val=&quot;00210250&quot;/&gt;&lt;wsp:rsid wsp:val=&quot;00210AB3&quot;/&gt;&lt;wsp:rsid wsp:val=&quot;00210BAE&quot;/&gt;&lt;wsp:rsid wsp:val=&quot;00211125&quot;/&gt;&lt;wsp:rsid wsp:val=&quot;002113BC&quot;/&gt;&lt;wsp:rsid wsp:val=&quot;00211908&quot;/&gt;&lt;wsp:rsid wsp:val=&quot;00211AE1&quot;/&gt;&lt;wsp:rsid wsp:val=&quot;002122E4&quot;/&gt;&lt;wsp:rsid wsp:val=&quot;00212630&quot;/&gt;&lt;wsp:rsid wsp:val=&quot;00212F58&quot;/&gt;&lt;wsp:rsid wsp:val=&quot;0021325E&quot;/&gt;&lt;wsp:rsid wsp:val=&quot;00213D7A&quot;/&gt;&lt;wsp:rsid wsp:val=&quot;00214101&quot;/&gt;&lt;wsp:rsid wsp:val=&quot;0021490A&quot;/&gt;&lt;wsp:rsid wsp:val=&quot;0021494A&quot;/&gt;&lt;wsp:rsid wsp:val=&quot;002151C9&quot;/&gt;&lt;wsp:rsid wsp:val=&quot;002151E7&quot;/&gt;&lt;wsp:rsid wsp:val=&quot;002151EF&quot;/&gt;&lt;wsp:rsid wsp:val=&quot;00215964&quot;/&gt;&lt;wsp:rsid wsp:val=&quot;00215988&quot;/&gt;&lt;wsp:rsid wsp:val=&quot;00215995&quot;/&gt;&lt;wsp:rsid wsp:val=&quot;00215A45&quot;/&gt;&lt;wsp:rsid wsp:val=&quot;0021627F&quot;/&gt;&lt;wsp:rsid wsp:val=&quot;00216342&quot;/&gt;&lt;wsp:rsid wsp:val=&quot;002165A9&quot;/&gt;&lt;wsp:rsid wsp:val=&quot;00216AE8&quot;/&gt;&lt;wsp:rsid wsp:val=&quot;00216D41&quot;/&gt;&lt;wsp:rsid wsp:val=&quot;00216D56&quot;/&gt;&lt;wsp:rsid wsp:val=&quot;00217EE9&quot;/&gt;&lt;wsp:rsid wsp:val=&quot;00217F0A&quot;/&gt;&lt;wsp:rsid wsp:val=&quot;00217F22&quot;/&gt;&lt;wsp:rsid wsp:val=&quot;00220500&quot;/&gt;&lt;wsp:rsid wsp:val=&quot;002205AB&quot;/&gt;&lt;wsp:rsid wsp:val=&quot;002209D7&quot;/&gt;&lt;wsp:rsid wsp:val=&quot;00220BF6&quot;/&gt;&lt;wsp:rsid wsp:val=&quot;00220F43&quot;/&gt;&lt;wsp:rsid wsp:val=&quot;00221594&quot;/&gt;&lt;wsp:rsid wsp:val=&quot;002219F0&quot;/&gt;&lt;wsp:rsid wsp:val=&quot;00222AC9&quot;/&gt;&lt;wsp:rsid wsp:val=&quot;00222AD6&quot;/&gt;&lt;wsp:rsid wsp:val=&quot;00222F47&quot;/&gt;&lt;wsp:rsid wsp:val=&quot;00223904&quot;/&gt;&lt;wsp:rsid wsp:val=&quot;00223E02&quot;/&gt;&lt;wsp:rsid wsp:val=&quot;0022434E&quot;/&gt;&lt;wsp:rsid wsp:val=&quot;002245D6&quot;/&gt;&lt;wsp:rsid wsp:val=&quot;002246B0&quot;/&gt;&lt;wsp:rsid wsp:val=&quot;00224D4F&quot;/&gt;&lt;wsp:rsid wsp:val=&quot;0022506C&quot;/&gt;&lt;wsp:rsid wsp:val=&quot;00225234&quot;/&gt;&lt;wsp:rsid wsp:val=&quot;002254C3&quot;/&gt;&lt;wsp:rsid wsp:val=&quot;00225CA5&quot;/&gt;&lt;wsp:rsid wsp:val=&quot;00225E05&quot;/&gt;&lt;wsp:rsid wsp:val=&quot;00225E3F&quot;/&gt;&lt;wsp:rsid wsp:val=&quot;002264BB&quot;/&gt;&lt;wsp:rsid wsp:val=&quot;00226D57&quot;/&gt;&lt;wsp:rsid wsp:val=&quot;00226E14&quot;/&gt;&lt;wsp:rsid wsp:val=&quot;002275D2&quot;/&gt;&lt;wsp:rsid wsp:val=&quot;00227682&quot;/&gt;&lt;wsp:rsid wsp:val=&quot;00227AA4&quot;/&gt;&lt;wsp:rsid wsp:val=&quot;00227E46&quot;/&gt;&lt;wsp:rsid wsp:val=&quot;00227F44&quot;/&gt;&lt;wsp:rsid wsp:val=&quot;00230493&quot;/&gt;&lt;wsp:rsid wsp:val=&quot;00230BA6&quot;/&gt;&lt;wsp:rsid wsp:val=&quot;00231280&quot;/&gt;&lt;wsp:rsid wsp:val=&quot;0023136C&quot;/&gt;&lt;wsp:rsid wsp:val=&quot;00231484&quot;/&gt;&lt;wsp:rsid wsp:val=&quot;00231D5F&quot;/&gt;&lt;wsp:rsid wsp:val=&quot;00231D60&quot;/&gt;&lt;wsp:rsid wsp:val=&quot;00232745&quot;/&gt;&lt;wsp:rsid wsp:val=&quot;0023276E&quot;/&gt;&lt;wsp:rsid wsp:val=&quot;0023315F&quot;/&gt;&lt;wsp:rsid wsp:val=&quot;002333B3&quot;/&gt;&lt;wsp:rsid wsp:val=&quot;0023344C&quot;/&gt;&lt;wsp:rsid wsp:val=&quot;00233A89&quot;/&gt;&lt;wsp:rsid wsp:val=&quot;00234D85&quot;/&gt;&lt;wsp:rsid wsp:val=&quot;002357ED&quot;/&gt;&lt;wsp:rsid wsp:val=&quot;0023619D&quot;/&gt;&lt;wsp:rsid wsp:val=&quot;002363C6&quot;/&gt;&lt;wsp:rsid wsp:val=&quot;00236ED7&quot;/&gt;&lt;wsp:rsid wsp:val=&quot;00237480&quot;/&gt;&lt;wsp:rsid wsp:val=&quot;00237506&quot;/&gt;&lt;wsp:rsid wsp:val=&quot;002402E8&quot;/&gt;&lt;wsp:rsid wsp:val=&quot;0024067E&quot;/&gt;&lt;wsp:rsid wsp:val=&quot;002406AF&quot;/&gt;&lt;wsp:rsid wsp:val=&quot;00240923&quot;/&gt;&lt;wsp:rsid wsp:val=&quot;00240F0B&quot;/&gt;&lt;wsp:rsid wsp:val=&quot;002410C7&quot;/&gt;&lt;wsp:rsid wsp:val=&quot;002411C5&quot;/&gt;&lt;wsp:rsid wsp:val=&quot;0024120C&quot;/&gt;&lt;wsp:rsid wsp:val=&quot;002415BD&quot;/&gt;&lt;wsp:rsid wsp:val=&quot;00241962&quot;/&gt;&lt;wsp:rsid wsp:val=&quot;00241D80&quot;/&gt;&lt;wsp:rsid wsp:val=&quot;002434E1&quot;/&gt;&lt;wsp:rsid wsp:val=&quot;00243513&quot;/&gt;&lt;wsp:rsid wsp:val=&quot;00243F07&quot;/&gt;&lt;wsp:rsid wsp:val=&quot;0024432A&quot;/&gt;&lt;wsp:rsid wsp:val=&quot;002449C8&quot;/&gt;&lt;wsp:rsid wsp:val=&quot;00244C32&quot;/&gt;&lt;wsp:rsid wsp:val=&quot;00244E1F&quot;/&gt;&lt;wsp:rsid wsp:val=&quot;002454B7&quot;/&gt;&lt;wsp:rsid wsp:val=&quot;00245814&quot;/&gt;&lt;wsp:rsid wsp:val=&quot;002458BE&quot;/&gt;&lt;wsp:rsid wsp:val=&quot;00245CCE&quot;/&gt;&lt;wsp:rsid wsp:val=&quot;00245E42&quot;/&gt;&lt;wsp:rsid wsp:val=&quot;00246595&quot;/&gt;&lt;wsp:rsid wsp:val=&quot;00246BED&quot;/&gt;&lt;wsp:rsid wsp:val=&quot;00247176&quot;/&gt;&lt;wsp:rsid wsp:val=&quot;002472E4&quot;/&gt;&lt;wsp:rsid wsp:val=&quot;002503FE&quot;/&gt;&lt;wsp:rsid wsp:val=&quot;00250496&quot;/&gt;&lt;wsp:rsid wsp:val=&quot;002505F2&quot;/&gt;&lt;wsp:rsid wsp:val=&quot;00250986&quot;/&gt;&lt;wsp:rsid wsp:val=&quot;00250F9D&quot;/&gt;&lt;wsp:rsid wsp:val=&quot;002512DC&quot;/&gt;&lt;wsp:rsid wsp:val=&quot;00251632&quot;/&gt;&lt;wsp:rsid wsp:val=&quot;002516B2&quot;/&gt;&lt;wsp:rsid wsp:val=&quot;00252B0D&quot;/&gt;&lt;wsp:rsid wsp:val=&quot;002533E7&quot;/&gt;&lt;wsp:rsid wsp:val=&quot;00253C2B&quot;/&gt;&lt;wsp:rsid wsp:val=&quot;00254146&quot;/&gt;&lt;wsp:rsid wsp:val=&quot;002542C8&quot;/&gt;&lt;wsp:rsid wsp:val=&quot;0025430D&quot;/&gt;&lt;wsp:rsid wsp:val=&quot;00254398&quot;/&gt;&lt;wsp:rsid wsp:val=&quot;00254B95&quot;/&gt;&lt;wsp:rsid wsp:val=&quot;00255226&quot;/&gt;&lt;wsp:rsid wsp:val=&quot;00255B5C&quot;/&gt;&lt;wsp:rsid wsp:val=&quot;00255B8D&quot;/&gt;&lt;wsp:rsid wsp:val=&quot;002575D7&quot;/&gt;&lt;wsp:rsid wsp:val=&quot;002575EB&quot;/&gt;&lt;wsp:rsid wsp:val=&quot;00257F80&quot;/&gt;&lt;wsp:rsid wsp:val=&quot;00260116&quot;/&gt;&lt;wsp:rsid wsp:val=&quot;00260424&quot;/&gt;&lt;wsp:rsid wsp:val=&quot;002609AC&quot;/&gt;&lt;wsp:rsid wsp:val=&quot;00260CB9&quot;/&gt;&lt;wsp:rsid wsp:val=&quot;00261071&quot;/&gt;&lt;wsp:rsid wsp:val=&quot;00261103&quot;/&gt;&lt;wsp:rsid wsp:val=&quot;00261D36&quot;/&gt;&lt;wsp:rsid wsp:val=&quot;00262597&quot;/&gt;&lt;wsp:rsid wsp:val=&quot;00262996&quot;/&gt;&lt;wsp:rsid wsp:val=&quot;002629DD&quot;/&gt;&lt;wsp:rsid wsp:val=&quot;00262B41&quot;/&gt;&lt;wsp:rsid wsp:val=&quot;00262CE2&quot;/&gt;&lt;wsp:rsid wsp:val=&quot;00262E3A&quot;/&gt;&lt;wsp:rsid wsp:val=&quot;00262FD9&quot;/&gt;&lt;wsp:rsid wsp:val=&quot;0026385D&quot;/&gt;&lt;wsp:rsid wsp:val=&quot;00264365&quot;/&gt;&lt;wsp:rsid wsp:val=&quot;002648C1&quot;/&gt;&lt;wsp:rsid wsp:val=&quot;00265611&quot;/&gt;&lt;wsp:rsid wsp:val=&quot;00265651&quot;/&gt;&lt;wsp:rsid wsp:val=&quot;002659FE&quot;/&gt;&lt;wsp:rsid wsp:val=&quot;0026615E&quot;/&gt;&lt;wsp:rsid wsp:val=&quot;00266408&quot;/&gt;&lt;wsp:rsid wsp:val=&quot;002668F6&quot;/&gt;&lt;wsp:rsid wsp:val=&quot;002669D4&quot;/&gt;&lt;wsp:rsid wsp:val=&quot;00266CA1&quot;/&gt;&lt;wsp:rsid wsp:val=&quot;00266D04&quot;/&gt;&lt;wsp:rsid wsp:val=&quot;00266EF6&quot;/&gt;&lt;wsp:rsid wsp:val=&quot;00267542&quot;/&gt;&lt;wsp:rsid wsp:val=&quot;002679B8&quot;/&gt;&lt;wsp:rsid wsp:val=&quot;00267B88&quot;/&gt;&lt;wsp:rsid wsp:val=&quot;002704B5&quot;/&gt;&lt;wsp:rsid wsp:val=&quot;002706D2&quot;/&gt;&lt;wsp:rsid wsp:val=&quot;002707BC&quot;/&gt;&lt;wsp:rsid wsp:val=&quot;002710F1&quot;/&gt;&lt;wsp:rsid wsp:val=&quot;002711A8&quot;/&gt;&lt;wsp:rsid wsp:val=&quot;00271981&quot;/&gt;&lt;wsp:rsid wsp:val=&quot;00271CA1&quot;/&gt;&lt;wsp:rsid wsp:val=&quot;00272254&quot;/&gt;&lt;wsp:rsid wsp:val=&quot;00272F72&quot;/&gt;&lt;wsp:rsid wsp:val=&quot;00273617&quot;/&gt;&lt;wsp:rsid wsp:val=&quot;00273AC2&quot;/&gt;&lt;wsp:rsid wsp:val=&quot;00273D29&quot;/&gt;&lt;wsp:rsid wsp:val=&quot;00273D56&quot;/&gt;&lt;wsp:rsid wsp:val=&quot;00273EBD&quot;/&gt;&lt;wsp:rsid wsp:val=&quot;0027421E&quot;/&gt;&lt;wsp:rsid wsp:val=&quot;00274758&quot;/&gt;&lt;wsp:rsid wsp:val=&quot;002749A5&quot;/&gt;&lt;wsp:rsid wsp:val=&quot;00274AFD&quot;/&gt;&lt;wsp:rsid wsp:val=&quot;00274EE3&quot;/&gt;&lt;wsp:rsid wsp:val=&quot;00274F83&quot;/&gt;&lt;wsp:rsid wsp:val=&quot;0027520E&quot;/&gt;&lt;wsp:rsid wsp:val=&quot;0027531B&quot;/&gt;&lt;wsp:rsid wsp:val=&quot;0027531D&quot;/&gt;&lt;wsp:rsid wsp:val=&quot;00275694&quot;/&gt;&lt;wsp:rsid wsp:val=&quot;002758C5&quot;/&gt;&lt;wsp:rsid wsp:val=&quot;00275B69&quot;/&gt;&lt;wsp:rsid wsp:val=&quot;00275BB1&quot;/&gt;&lt;wsp:rsid wsp:val=&quot;00275F7A&quot;/&gt;&lt;wsp:rsid wsp:val=&quot;002760D5&quot;/&gt;&lt;wsp:rsid wsp:val=&quot;00276259&quot;/&gt;&lt;wsp:rsid wsp:val=&quot;0027699C&quot;/&gt;&lt;wsp:rsid wsp:val=&quot;00276A44&quot;/&gt;&lt;wsp:rsid wsp:val=&quot;00277DDF&quot;/&gt;&lt;wsp:rsid wsp:val=&quot;00280251&quot;/&gt;&lt;wsp:rsid wsp:val=&quot;00280528&quot;/&gt;&lt;wsp:rsid wsp:val=&quot;002806BD&quot;/&gt;&lt;wsp:rsid wsp:val=&quot;002806C5&quot;/&gt;&lt;wsp:rsid wsp:val=&quot;0028071D&quot;/&gt;&lt;wsp:rsid wsp:val=&quot;00280B47&quot;/&gt;&lt;wsp:rsid wsp:val=&quot;00280C2A&quot;/&gt;&lt;wsp:rsid wsp:val=&quot;0028154E&quot;/&gt;&lt;wsp:rsid wsp:val=&quot;0028163C&quot;/&gt;&lt;wsp:rsid wsp:val=&quot;002816B9&quot;/&gt;&lt;wsp:rsid wsp:val=&quot;0028231A&quot;/&gt;&lt;wsp:rsid wsp:val=&quot;00282530&quot;/&gt;&lt;wsp:rsid wsp:val=&quot;0028277B&quot;/&gt;&lt;wsp:rsid wsp:val=&quot;00282812&quot;/&gt;&lt;wsp:rsid wsp:val=&quot;00282CE3&quot;/&gt;&lt;wsp:rsid wsp:val=&quot;00283C23&quot;/&gt;&lt;wsp:rsid wsp:val=&quot;00284C13&quot;/&gt;&lt;wsp:rsid wsp:val=&quot;00286207&quot;/&gt;&lt;wsp:rsid wsp:val=&quot;00286302&quot;/&gt;&lt;wsp:rsid wsp:val=&quot;002863D5&quot;/&gt;&lt;wsp:rsid wsp:val=&quot;00286658&quot;/&gt;&lt;wsp:rsid wsp:val=&quot;0028694F&quot;/&gt;&lt;wsp:rsid wsp:val=&quot;00286E36&quot;/&gt;&lt;wsp:rsid wsp:val=&quot;002913B8&quot;/&gt;&lt;wsp:rsid wsp:val=&quot;002915B7&quot;/&gt;&lt;wsp:rsid wsp:val=&quot;00291E51&quot;/&gt;&lt;wsp:rsid wsp:val=&quot;00291FB9&quot;/&gt;&lt;wsp:rsid wsp:val=&quot;002923DB&quot;/&gt;&lt;wsp:rsid wsp:val=&quot;002928F7&quot;/&gt;&lt;wsp:rsid wsp:val=&quot;00292D6B&quot;/&gt;&lt;wsp:rsid wsp:val=&quot;00293205&quot;/&gt;&lt;wsp:rsid wsp:val=&quot;00293F42&quot;/&gt;&lt;wsp:rsid wsp:val=&quot;00294064&quot;/&gt;&lt;wsp:rsid wsp:val=&quot;002941B6&quot;/&gt;&lt;wsp:rsid wsp:val=&quot;002947C2&quot;/&gt;&lt;wsp:rsid wsp:val=&quot;00295041&quot;/&gt;&lt;wsp:rsid wsp:val=&quot;002954A3&quot;/&gt;&lt;wsp:rsid wsp:val=&quot;00295820&quot;/&gt;&lt;wsp:rsid wsp:val=&quot;00295B7A&quot;/&gt;&lt;wsp:rsid wsp:val=&quot;00295E28&quot;/&gt;&lt;wsp:rsid wsp:val=&quot;0029621D&quot;/&gt;&lt;wsp:rsid wsp:val=&quot;00296CC1&quot;/&gt;&lt;wsp:rsid wsp:val=&quot;00296E6B&quot;/&gt;&lt;wsp:rsid wsp:val=&quot;00297451&quot;/&gt;&lt;wsp:rsid wsp:val=&quot;002A0081&quot;/&gt;&lt;wsp:rsid wsp:val=&quot;002A17A3&quot;/&gt;&lt;wsp:rsid wsp:val=&quot;002A1EF2&quot;/&gt;&lt;wsp:rsid wsp:val=&quot;002A1FAF&quot;/&gt;&lt;wsp:rsid wsp:val=&quot;002A2166&quot;/&gt;&lt;wsp:rsid wsp:val=&quot;002A23C5&quot;/&gt;&lt;wsp:rsid wsp:val=&quot;002A23C8&quot;/&gt;&lt;wsp:rsid wsp:val=&quot;002A2993&quot;/&gt;&lt;wsp:rsid wsp:val=&quot;002A3A02&quot;/&gt;&lt;wsp:rsid wsp:val=&quot;002A3E86&quot;/&gt;&lt;wsp:rsid wsp:val=&quot;002A3F9C&quot;/&gt;&lt;wsp:rsid wsp:val=&quot;002A41AA&quot;/&gt;&lt;wsp:rsid wsp:val=&quot;002A4264&quot;/&gt;&lt;wsp:rsid wsp:val=&quot;002A4665&quot;/&gt;&lt;wsp:rsid wsp:val=&quot;002A5AEB&quot;/&gt;&lt;wsp:rsid wsp:val=&quot;002A6AA0&quot;/&gt;&lt;wsp:rsid wsp:val=&quot;002B07CF&quot;/&gt;&lt;wsp:rsid wsp:val=&quot;002B15BA&quot;/&gt;&lt;wsp:rsid wsp:val=&quot;002B1AD2&quot;/&gt;&lt;wsp:rsid wsp:val=&quot;002B1F8F&quot;/&gt;&lt;wsp:rsid wsp:val=&quot;002B2455&quot;/&gt;&lt;wsp:rsid wsp:val=&quot;002B2847&quot;/&gt;&lt;wsp:rsid wsp:val=&quot;002B29C5&quot;/&gt;&lt;wsp:rsid wsp:val=&quot;002B2E25&quot;/&gt;&lt;wsp:rsid wsp:val=&quot;002B3384&quot;/&gt;&lt;wsp:rsid wsp:val=&quot;002B3705&quot;/&gt;&lt;wsp:rsid wsp:val=&quot;002B45AA&quot;/&gt;&lt;wsp:rsid wsp:val=&quot;002B4857&quot;/&gt;&lt;wsp:rsid wsp:val=&quot;002B5051&quot;/&gt;&lt;wsp:rsid wsp:val=&quot;002B5B27&quot;/&gt;&lt;wsp:rsid wsp:val=&quot;002B6720&quot;/&gt;&lt;wsp:rsid wsp:val=&quot;002B6BCD&quot;/&gt;&lt;wsp:rsid wsp:val=&quot;002B6FA8&quot;/&gt;&lt;wsp:rsid wsp:val=&quot;002B7B3E&quot;/&gt;&lt;wsp:rsid wsp:val=&quot;002B7B57&quot;/&gt;&lt;wsp:rsid wsp:val=&quot;002B7B60&quot;/&gt;&lt;wsp:rsid wsp:val=&quot;002C01E3&quot;/&gt;&lt;wsp:rsid wsp:val=&quot;002C09BA&quot;/&gt;&lt;wsp:rsid wsp:val=&quot;002C2358&quot;/&gt;&lt;wsp:rsid wsp:val=&quot;002C29DE&quot;/&gt;&lt;wsp:rsid wsp:val=&quot;002C35AD&quot;/&gt;&lt;wsp:rsid wsp:val=&quot;002C3755&quot;/&gt;&lt;wsp:rsid wsp:val=&quot;002C3D43&quot;/&gt;&lt;wsp:rsid wsp:val=&quot;002C43AB&quot;/&gt;&lt;wsp:rsid wsp:val=&quot;002C497E&quot;/&gt;&lt;wsp:rsid wsp:val=&quot;002C56D8&quot;/&gt;&lt;wsp:rsid wsp:val=&quot;002C6460&quot;/&gt;&lt;wsp:rsid wsp:val=&quot;002C6938&quot;/&gt;&lt;wsp:rsid wsp:val=&quot;002C6AC2&quot;/&gt;&lt;wsp:rsid wsp:val=&quot;002C6E7C&quot;/&gt;&lt;wsp:rsid wsp:val=&quot;002C6EC6&quot;/&gt;&lt;wsp:rsid wsp:val=&quot;002C76E7&quot;/&gt;&lt;wsp:rsid wsp:val=&quot;002C78FB&quot;/&gt;&lt;wsp:rsid wsp:val=&quot;002D071A&quot;/&gt;&lt;wsp:rsid wsp:val=&quot;002D0777&quot;/&gt;&lt;wsp:rsid wsp:val=&quot;002D3362&quot;/&gt;&lt;wsp:rsid wsp:val=&quot;002D39A1&quot;/&gt;&lt;wsp:rsid wsp:val=&quot;002D4B20&quot;/&gt;&lt;wsp:rsid wsp:val=&quot;002D4B4A&quot;/&gt;&lt;wsp:rsid wsp:val=&quot;002D526B&quot;/&gt;&lt;wsp:rsid wsp:val=&quot;002D586C&quot;/&gt;&lt;wsp:rsid wsp:val=&quot;002D5E3C&quot;/&gt;&lt;wsp:rsid wsp:val=&quot;002D64FC&quot;/&gt;&lt;wsp:rsid wsp:val=&quot;002D65C7&quot;/&gt;&lt;wsp:rsid wsp:val=&quot;002D6B69&quot;/&gt;&lt;wsp:rsid wsp:val=&quot;002D6BDE&quot;/&gt;&lt;wsp:rsid wsp:val=&quot;002D7685&quot;/&gt;&lt;wsp:rsid wsp:val=&quot;002E0753&quot;/&gt;&lt;wsp:rsid wsp:val=&quot;002E092D&quot;/&gt;&lt;wsp:rsid wsp:val=&quot;002E0C61&quot;/&gt;&lt;wsp:rsid wsp:val=&quot;002E1055&quot;/&gt;&lt;wsp:rsid wsp:val=&quot;002E17D8&quot;/&gt;&lt;wsp:rsid wsp:val=&quot;002E1BB7&quot;/&gt;&lt;wsp:rsid wsp:val=&quot;002E3C54&quot;/&gt;&lt;wsp:rsid wsp:val=&quot;002E4AC2&quot;/&gt;&lt;wsp:rsid wsp:val=&quot;002E4FAF&quot;/&gt;&lt;wsp:rsid wsp:val=&quot;002E5882&quot;/&gt;&lt;wsp:rsid wsp:val=&quot;002E644C&quot;/&gt;&lt;wsp:rsid wsp:val=&quot;002E6BC0&quot;/&gt;&lt;wsp:rsid wsp:val=&quot;002E719D&quot;/&gt;&lt;wsp:rsid wsp:val=&quot;002E71CE&quot;/&gt;&lt;wsp:rsid wsp:val=&quot;002E7CB5&quot;/&gt;&lt;wsp:rsid wsp:val=&quot;002E7D9C&quot;/&gt;&lt;wsp:rsid wsp:val=&quot;002E7FAD&quot;/&gt;&lt;wsp:rsid wsp:val=&quot;002F08B8&quot;/&gt;&lt;wsp:rsid wsp:val=&quot;002F0B8F&quot;/&gt;&lt;wsp:rsid wsp:val=&quot;002F10F3&quot;/&gt;&lt;wsp:rsid wsp:val=&quot;002F11FE&quot;/&gt;&lt;wsp:rsid wsp:val=&quot;002F1237&quot;/&gt;&lt;wsp:rsid wsp:val=&quot;002F169C&quot;/&gt;&lt;wsp:rsid wsp:val=&quot;002F269A&quot;/&gt;&lt;wsp:rsid wsp:val=&quot;002F2D3B&quot;/&gt;&lt;wsp:rsid wsp:val=&quot;002F2DF1&quot;/&gt;&lt;wsp:rsid wsp:val=&quot;002F32C4&quot;/&gt;&lt;wsp:rsid wsp:val=&quot;002F35E1&quot;/&gt;&lt;wsp:rsid wsp:val=&quot;002F389A&quot;/&gt;&lt;wsp:rsid wsp:val=&quot;002F41AD&quot;/&gt;&lt;wsp:rsid wsp:val=&quot;002F43FB&quot;/&gt;&lt;wsp:rsid wsp:val=&quot;002F53BD&quot;/&gt;&lt;wsp:rsid wsp:val=&quot;002F59F7&quot;/&gt;&lt;wsp:rsid wsp:val=&quot;002F6321&quot;/&gt;&lt;wsp:rsid wsp:val=&quot;002F64DA&quot;/&gt;&lt;wsp:rsid wsp:val=&quot;002F68FF&quot;/&gt;&lt;wsp:rsid wsp:val=&quot;002F6D5F&quot;/&gt;&lt;wsp:rsid wsp:val=&quot;002F6F3F&quot;/&gt;&lt;wsp:rsid wsp:val=&quot;002F7041&quot;/&gt;&lt;wsp:rsid wsp:val=&quot;002F743E&quot;/&gt;&lt;wsp:rsid wsp:val=&quot;002F744E&quot;/&gt;&lt;wsp:rsid wsp:val=&quot;002F7A58&quot;/&gt;&lt;wsp:rsid wsp:val=&quot;002F7FD1&quot;/&gt;&lt;wsp:rsid wsp:val=&quot;00300ACD&quot;/&gt;&lt;wsp:rsid wsp:val=&quot;00300FBA&quot;/&gt;&lt;wsp:rsid wsp:val=&quot;003015C6&quot;/&gt;&lt;wsp:rsid wsp:val=&quot;003015D5&quot;/&gt;&lt;wsp:rsid wsp:val=&quot;00301BD1&quot;/&gt;&lt;wsp:rsid wsp:val=&quot;0030299D&quot;/&gt;&lt;wsp:rsid wsp:val=&quot;00302BA8&quot;/&gt;&lt;wsp:rsid wsp:val=&quot;00302FC2&quot;/&gt;&lt;wsp:rsid wsp:val=&quot;003030D7&quot;/&gt;&lt;wsp:rsid wsp:val=&quot;00303418&quot;/&gt;&lt;wsp:rsid wsp:val=&quot;003036A1&quot;/&gt;&lt;wsp:rsid wsp:val=&quot;00303D7A&quot;/&gt;&lt;wsp:rsid wsp:val=&quot;00304F87&quot;/&gt;&lt;wsp:rsid wsp:val=&quot;003053C0&quot;/&gt;&lt;wsp:rsid wsp:val=&quot;0030598F&quot;/&gt;&lt;wsp:rsid wsp:val=&quot;00305CF6&quot;/&gt;&lt;wsp:rsid wsp:val=&quot;00306786&quot;/&gt;&lt;wsp:rsid wsp:val=&quot;003068A1&quot;/&gt;&lt;wsp:rsid wsp:val=&quot;00306A71&quot;/&gt;&lt;wsp:rsid wsp:val=&quot;00307585&quot;/&gt;&lt;wsp:rsid wsp:val=&quot;00307748&quot;/&gt;&lt;wsp:rsid wsp:val=&quot;00307BDE&quot;/&gt;&lt;wsp:rsid wsp:val=&quot;00307DAC&quot;/&gt;&lt;wsp:rsid wsp:val=&quot;0031062B&quot;/&gt;&lt;wsp:rsid wsp:val=&quot;0031062C&quot;/&gt;&lt;wsp:rsid wsp:val=&quot;00310844&quot;/&gt;&lt;wsp:rsid wsp:val=&quot;0031088D&quot;/&gt;&lt;wsp:rsid wsp:val=&quot;00310A1E&quot;/&gt;&lt;wsp:rsid wsp:val=&quot;003111C0&quot;/&gt;&lt;wsp:rsid wsp:val=&quot;003113CA&quot;/&gt;&lt;wsp:rsid wsp:val=&quot;0031153D&quot;/&gt;&lt;wsp:rsid wsp:val=&quot;00311578&quot;/&gt;&lt;wsp:rsid wsp:val=&quot;00312591&quot;/&gt;&lt;wsp:rsid wsp:val=&quot;00312B4E&quot;/&gt;&lt;wsp:rsid wsp:val=&quot;00312CBC&quot;/&gt;&lt;wsp:rsid wsp:val=&quot;00313C9C&quot;/&gt;&lt;wsp:rsid wsp:val=&quot;00315554&quot;/&gt;&lt;wsp:rsid wsp:val=&quot;003157EA&quot;/&gt;&lt;wsp:rsid wsp:val=&quot;0031609C&quot;/&gt;&lt;wsp:rsid wsp:val=&quot;003160CD&quot;/&gt;&lt;wsp:rsid wsp:val=&quot;00316758&quot;/&gt;&lt;wsp:rsid wsp:val=&quot;00316B27&quot;/&gt;&lt;wsp:rsid wsp:val=&quot;00316E2C&quot;/&gt;&lt;wsp:rsid wsp:val=&quot;00317CBE&quot;/&gt;&lt;wsp:rsid wsp:val=&quot;003209EC&quot;/&gt;&lt;wsp:rsid wsp:val=&quot;00320B8D&quot;/&gt;&lt;wsp:rsid wsp:val=&quot;0032123A&quot;/&gt;&lt;wsp:rsid wsp:val=&quot;00321B37&quot;/&gt;&lt;wsp:rsid wsp:val=&quot;00321CF9&quot;/&gt;&lt;wsp:rsid wsp:val=&quot;00322018&quot;/&gt;&lt;wsp:rsid wsp:val=&quot;003225E4&quot;/&gt;&lt;wsp:rsid wsp:val=&quot;003226DF&quot;/&gt;&lt;wsp:rsid wsp:val=&quot;00322851&quot;/&gt;&lt;wsp:rsid wsp:val=&quot;00322E09&quot;/&gt;&lt;wsp:rsid wsp:val=&quot;003235FD&quot;/&gt;&lt;wsp:rsid wsp:val=&quot;0032373F&quot;/&gt;&lt;wsp:rsid wsp:val=&quot;00323B07&quot;/&gt;&lt;wsp:rsid wsp:val=&quot;0032413B&quot;/&gt;&lt;wsp:rsid wsp:val=&quot;00324ADB&quot;/&gt;&lt;wsp:rsid wsp:val=&quot;00324EF3&quot;/&gt;&lt;wsp:rsid wsp:val=&quot;00325196&quot;/&gt;&lt;wsp:rsid wsp:val=&quot;0032610B&quot;/&gt;&lt;wsp:rsid wsp:val=&quot;003262D8&quot;/&gt;&lt;wsp:rsid wsp:val=&quot;00326527&quot;/&gt;&lt;wsp:rsid wsp:val=&quot;00326780&quot;/&gt;&lt;wsp:rsid wsp:val=&quot;00331251&quot;/&gt;&lt;wsp:rsid wsp:val=&quot;0033133D&quot;/&gt;&lt;wsp:rsid wsp:val=&quot;0033198B&quot;/&gt;&lt;wsp:rsid wsp:val=&quot;00331A79&quot;/&gt;&lt;wsp:rsid wsp:val=&quot;00331B0D&quot;/&gt;&lt;wsp:rsid wsp:val=&quot;00332A3B&quot;/&gt;&lt;wsp:rsid wsp:val=&quot;00332D30&quot;/&gt;&lt;wsp:rsid wsp:val=&quot;00332E63&quot;/&gt;&lt;wsp:rsid wsp:val=&quot;0033353B&quot;/&gt;&lt;wsp:rsid wsp:val=&quot;003337EB&quot;/&gt;&lt;wsp:rsid wsp:val=&quot;00333BD6&quot;/&gt;&lt;wsp:rsid wsp:val=&quot;003340DC&quot;/&gt;&lt;wsp:rsid wsp:val=&quot;0033431F&quot;/&gt;&lt;wsp:rsid wsp:val=&quot;003343B0&quot;/&gt;&lt;wsp:rsid wsp:val=&quot;003348DB&quot;/&gt;&lt;wsp:rsid wsp:val=&quot;00334E15&quot;/&gt;&lt;wsp:rsid wsp:val=&quot;0033529C&quot;/&gt;&lt;wsp:rsid wsp:val=&quot;00335D0B&quot;/&gt;&lt;wsp:rsid wsp:val=&quot;00335F7A&quot;/&gt;&lt;wsp:rsid wsp:val=&quot;00335F81&quot;/&gt;&lt;wsp:rsid wsp:val=&quot;0033686C&quot;/&gt;&lt;wsp:rsid wsp:val=&quot;00336A6D&quot;/&gt;&lt;wsp:rsid wsp:val=&quot;00336A98&quot;/&gt;&lt;wsp:rsid wsp:val=&quot;0033755F&quot;/&gt;&lt;wsp:rsid wsp:val=&quot;0033783A&quot;/&gt;&lt;wsp:rsid wsp:val=&quot;00340B71&quot;/&gt;&lt;wsp:rsid wsp:val=&quot;00340CE5&quot;/&gt;&lt;wsp:rsid wsp:val=&quot;00340EBF&quot;/&gt;&lt;wsp:rsid wsp:val=&quot;00340EDD&quot;/&gt;&lt;wsp:rsid wsp:val=&quot;00341459&quot;/&gt;&lt;wsp:rsid wsp:val=&quot;003414D9&quot;/&gt;&lt;wsp:rsid wsp:val=&quot;00341ADA&quot;/&gt;&lt;wsp:rsid wsp:val=&quot;00341FE7&quot;/&gt;&lt;wsp:rsid wsp:val=&quot;00343205&quot;/&gt;&lt;wsp:rsid wsp:val=&quot;003432BA&quot;/&gt;&lt;wsp:rsid wsp:val=&quot;0034331E&quot;/&gt;&lt;wsp:rsid wsp:val=&quot;00343585&quot;/&gt;&lt;wsp:rsid wsp:val=&quot;003442B0&quot;/&gt;&lt;wsp:rsid wsp:val=&quot;003446BA&quot;/&gt;&lt;wsp:rsid wsp:val=&quot;00344DAD&quot;/&gt;&lt;wsp:rsid wsp:val=&quot;003458B4&quot;/&gt;&lt;wsp:rsid wsp:val=&quot;00345E5B&quot;/&gt;&lt;wsp:rsid wsp:val=&quot;00345F39&quot;/&gt;&lt;wsp:rsid wsp:val=&quot;0034618E&quot;/&gt;&lt;wsp:rsid wsp:val=&quot;003465C1&quot;/&gt;&lt;wsp:rsid wsp:val=&quot;003467EC&quot;/&gt;&lt;wsp:rsid wsp:val=&quot;003475CD&quot;/&gt;&lt;wsp:rsid wsp:val=&quot;00347818&quot;/&gt;&lt;wsp:rsid wsp:val=&quot;00350393&quot;/&gt;&lt;wsp:rsid wsp:val=&quot;00350E88&quot;/&gt;&lt;wsp:rsid wsp:val=&quot;00350F2A&quot;/&gt;&lt;wsp:rsid wsp:val=&quot;00351204&quot;/&gt;&lt;wsp:rsid wsp:val=&quot;003527B2&quot;/&gt;&lt;wsp:rsid wsp:val=&quot;003529B8&quot;/&gt;&lt;wsp:rsid wsp:val=&quot;00352EED&quot;/&gt;&lt;wsp:rsid wsp:val=&quot;00353C93&quot;/&gt;&lt;wsp:rsid wsp:val=&quot;0035466A&quot;/&gt;&lt;wsp:rsid wsp:val=&quot;0035573D&quot;/&gt;&lt;wsp:rsid wsp:val=&quot;0035574C&quot;/&gt;&lt;wsp:rsid wsp:val=&quot;00355B94&quot;/&gt;&lt;wsp:rsid wsp:val=&quot;00355CCD&quot;/&gt;&lt;wsp:rsid wsp:val=&quot;00355E14&quot;/&gt;&lt;wsp:rsid wsp:val=&quot;0035625A&quot;/&gt;&lt;wsp:rsid wsp:val=&quot;0035628B&quot;/&gt;&lt;wsp:rsid wsp:val=&quot;003566FF&quot;/&gt;&lt;wsp:rsid wsp:val=&quot;00356AE9&quot;/&gt;&lt;wsp:rsid wsp:val=&quot;00356E16&quot;/&gt;&lt;wsp:rsid wsp:val=&quot;00356E3B&quot;/&gt;&lt;wsp:rsid wsp:val=&quot;00357B38&quot;/&gt;&lt;wsp:rsid wsp:val=&quot;0036082C&quot;/&gt;&lt;wsp:rsid wsp:val=&quot;00360920&quot;/&gt;&lt;wsp:rsid wsp:val=&quot;00360CF3&quot;/&gt;&lt;wsp:rsid wsp:val=&quot;003610D3&quot;/&gt;&lt;wsp:rsid wsp:val=&quot;0036194D&quot;/&gt;&lt;wsp:rsid wsp:val=&quot;0036241B&quot;/&gt;&lt;wsp:rsid wsp:val=&quot;00362438&quot;/&gt;&lt;wsp:rsid wsp:val=&quot;00362632&quot;/&gt;&lt;wsp:rsid wsp:val=&quot;00362CA4&quot;/&gt;&lt;wsp:rsid wsp:val=&quot;0036344B&quot;/&gt;&lt;wsp:rsid wsp:val=&quot;00363852&quot;/&gt;&lt;wsp:rsid wsp:val=&quot;00363A78&quot;/&gt;&lt;wsp:rsid wsp:val=&quot;00363AD3&quot;/&gt;&lt;wsp:rsid wsp:val=&quot;00364053&quot;/&gt;&lt;wsp:rsid wsp:val=&quot;003648ED&quot;/&gt;&lt;wsp:rsid wsp:val=&quot;00364D7D&quot;/&gt;&lt;wsp:rsid wsp:val=&quot;003656DA&quot;/&gt;&lt;wsp:rsid wsp:val=&quot;00365743&quot;/&gt;&lt;wsp:rsid wsp:val=&quot;00365767&quot;/&gt;&lt;wsp:rsid wsp:val=&quot;00366A81&quot;/&gt;&lt;wsp:rsid wsp:val=&quot;00366B97&quot;/&gt;&lt;wsp:rsid wsp:val=&quot;00366C67&quot;/&gt;&lt;wsp:rsid wsp:val=&quot;00366C75&quot;/&gt;&lt;wsp:rsid wsp:val=&quot;0036708F&quot;/&gt;&lt;wsp:rsid wsp:val=&quot;003671E4&quot;/&gt;&lt;wsp:rsid wsp:val=&quot;003674B3&quot;/&gt;&lt;wsp:rsid wsp:val=&quot;00367D19&quot;/&gt;&lt;wsp:rsid wsp:val=&quot;00370158&quot;/&gt;&lt;wsp:rsid wsp:val=&quot;00370245&quot;/&gt;&lt;wsp:rsid wsp:val=&quot;00371156&quot;/&gt;&lt;wsp:rsid wsp:val=&quot;00371627&quot;/&gt;&lt;wsp:rsid wsp:val=&quot;003716B0&quot;/&gt;&lt;wsp:rsid wsp:val=&quot;00371787&quot;/&gt;&lt;wsp:rsid wsp:val=&quot;00372C70&quot;/&gt;&lt;wsp:rsid wsp:val=&quot;00373500&quot;/&gt;&lt;wsp:rsid wsp:val=&quot;003735E2&quot;/&gt;&lt;wsp:rsid wsp:val=&quot;00373EA6&quot;/&gt;&lt;wsp:rsid wsp:val=&quot;00374225&quot;/&gt;&lt;wsp:rsid wsp:val=&quot;003749C7&quot;/&gt;&lt;wsp:rsid wsp:val=&quot;00374A4E&quot;/&gt;&lt;wsp:rsid wsp:val=&quot;00375734&quot;/&gt;&lt;wsp:rsid wsp:val=&quot;00375ED1&quot;/&gt;&lt;wsp:rsid wsp:val=&quot;00376516&quot;/&gt;&lt;wsp:rsid wsp:val=&quot;003765D2&quot;/&gt;&lt;wsp:rsid wsp:val=&quot;0037664C&quot;/&gt;&lt;wsp:rsid wsp:val=&quot;00376966&quot;/&gt;&lt;wsp:rsid wsp:val=&quot;00376ED2&quot;/&gt;&lt;wsp:rsid wsp:val=&quot;003778C9&quot;/&gt;&lt;wsp:rsid wsp:val=&quot;00377AF2&quot;/&gt;&lt;wsp:rsid wsp:val=&quot;00377EB5&quot;/&gt;&lt;wsp:rsid wsp:val=&quot;00380115&quot;/&gt;&lt;wsp:rsid wsp:val=&quot;0038060E&quot;/&gt;&lt;wsp:rsid wsp:val=&quot;00380625&quot;/&gt;&lt;wsp:rsid wsp:val=&quot;003806B5&quot;/&gt;&lt;wsp:rsid wsp:val=&quot;00382108&quot;/&gt;&lt;wsp:rsid wsp:val=&quot;003821C7&quot;/&gt;&lt;wsp:rsid wsp:val=&quot;00382287&quot;/&gt;&lt;wsp:rsid wsp:val=&quot;00382335&quot;/&gt;&lt;wsp:rsid wsp:val=&quot;00382868&quot;/&gt;&lt;wsp:rsid wsp:val=&quot;00382D5F&quot;/&gt;&lt;wsp:rsid wsp:val=&quot;00382FB9&quot;/&gt;&lt;wsp:rsid wsp:val=&quot;003837E4&quot;/&gt;&lt;wsp:rsid wsp:val=&quot;00383A46&quot;/&gt;&lt;wsp:rsid wsp:val=&quot;00383E11&quot;/&gt;&lt;wsp:rsid wsp:val=&quot;00384028&quot;/&gt;&lt;wsp:rsid wsp:val=&quot;003842BC&quot;/&gt;&lt;wsp:rsid wsp:val=&quot;003846FC&quot;/&gt;&lt;wsp:rsid wsp:val=&quot;00384F78&quot;/&gt;&lt;wsp:rsid wsp:val=&quot;00386013&quot;/&gt;&lt;wsp:rsid wsp:val=&quot;003865CA&quot;/&gt;&lt;wsp:rsid wsp:val=&quot;00386685&quot;/&gt;&lt;wsp:rsid wsp:val=&quot;00386E67&quot;/&gt;&lt;wsp:rsid wsp:val=&quot;00386FCA&quot;/&gt;&lt;wsp:rsid wsp:val=&quot;0038708D&quot;/&gt;&lt;wsp:rsid wsp:val=&quot;003871D5&quot;/&gt;&lt;wsp:rsid wsp:val=&quot;00387A30&quot;/&gt;&lt;wsp:rsid wsp:val=&quot;003901C2&quot;/&gt;&lt;wsp:rsid wsp:val=&quot;003903D3&quot;/&gt;&lt;wsp:rsid wsp:val=&quot;00390542&quot;/&gt;&lt;wsp:rsid wsp:val=&quot;00390CDE&quot;/&gt;&lt;wsp:rsid wsp:val=&quot;00390E9F&quot;/&gt;&lt;wsp:rsid wsp:val=&quot;00390EAA&quot;/&gt;&lt;wsp:rsid wsp:val=&quot;00391135&quot;/&gt;&lt;wsp:rsid wsp:val=&quot;003914C6&quot;/&gt;&lt;wsp:rsid wsp:val=&quot;0039167C&quot;/&gt;&lt;wsp:rsid wsp:val=&quot;003925AB&quot;/&gt;&lt;wsp:rsid wsp:val=&quot;00392C80&quot;/&gt;&lt;wsp:rsid wsp:val=&quot;00393614&quot;/&gt;&lt;wsp:rsid wsp:val=&quot;003936F2&quot;/&gt;&lt;wsp:rsid wsp:val=&quot;00393873&quot;/&gt;&lt;wsp:rsid wsp:val=&quot;003939D1&quot;/&gt;&lt;wsp:rsid wsp:val=&quot;003944D0&quot;/&gt;&lt;wsp:rsid wsp:val=&quot;00394550&quot;/&gt;&lt;wsp:rsid wsp:val=&quot;00394D01&quot;/&gt;&lt;wsp:rsid wsp:val=&quot;00394D8D&quot;/&gt;&lt;wsp:rsid wsp:val=&quot;003950DD&quot;/&gt;&lt;wsp:rsid wsp:val=&quot;0039517B&quot;/&gt;&lt;wsp:rsid wsp:val=&quot;003951DB&quot;/&gt;&lt;wsp:rsid wsp:val=&quot;00395A69&quot;/&gt;&lt;wsp:rsid wsp:val=&quot;0039607A&quot;/&gt;&lt;wsp:rsid wsp:val=&quot;00396825&quot;/&gt;&lt;wsp:rsid wsp:val=&quot;0039756A&quot;/&gt;&lt;wsp:rsid wsp:val=&quot;00397D43&quot;/&gt;&lt;wsp:rsid wsp:val=&quot;003A0643&quot;/&gt;&lt;wsp:rsid wsp:val=&quot;003A1B19&quot;/&gt;&lt;wsp:rsid wsp:val=&quot;003A1B2D&quot;/&gt;&lt;wsp:rsid wsp:val=&quot;003A330F&quot;/&gt;&lt;wsp:rsid wsp:val=&quot;003A469E&quot;/&gt;&lt;wsp:rsid wsp:val=&quot;003A4876&quot;/&gt;&lt;wsp:rsid wsp:val=&quot;003A48B0&quot;/&gt;&lt;wsp:rsid wsp:val=&quot;003A48D5&quot;/&gt;&lt;wsp:rsid wsp:val=&quot;003A5662&quot;/&gt;&lt;wsp:rsid wsp:val=&quot;003A5AB5&quot;/&gt;&lt;wsp:rsid wsp:val=&quot;003A5BCB&quot;/&gt;&lt;wsp:rsid wsp:val=&quot;003A609A&quot;/&gt;&lt;wsp:rsid wsp:val=&quot;003A6FB3&quot;/&gt;&lt;wsp:rsid wsp:val=&quot;003A732E&quot;/&gt;&lt;wsp:rsid wsp:val=&quot;003A74DE&quot;/&gt;&lt;wsp:rsid wsp:val=&quot;003A76F1&quot;/&gt;&lt;wsp:rsid wsp:val=&quot;003A7929&quot;/&gt;&lt;wsp:rsid wsp:val=&quot;003A7986&quot;/&gt;&lt;wsp:rsid wsp:val=&quot;003A7B6B&quot;/&gt;&lt;wsp:rsid wsp:val=&quot;003A7BFB&quot;/&gt;&lt;wsp:rsid wsp:val=&quot;003A7D77&quot;/&gt;&lt;wsp:rsid wsp:val=&quot;003A7E9E&quot;/&gt;&lt;wsp:rsid wsp:val=&quot;003B03CC&quot;/&gt;&lt;wsp:rsid wsp:val=&quot;003B08C9&quot;/&gt;&lt;wsp:rsid wsp:val=&quot;003B0C27&quot;/&gt;&lt;wsp:rsid wsp:val=&quot;003B1131&quot;/&gt;&lt;wsp:rsid wsp:val=&quot;003B14D3&quot;/&gt;&lt;wsp:rsid wsp:val=&quot;003B1514&quot;/&gt;&lt;wsp:rsid wsp:val=&quot;003B18D8&quot;/&gt;&lt;wsp:rsid wsp:val=&quot;003B1C9D&quot;/&gt;&lt;wsp:rsid wsp:val=&quot;003B1E60&quot;/&gt;&lt;wsp:rsid wsp:val=&quot;003B1F56&quot;/&gt;&lt;wsp:rsid wsp:val=&quot;003B1FEF&quot;/&gt;&lt;wsp:rsid wsp:val=&quot;003B2249&quot;/&gt;&lt;wsp:rsid wsp:val=&quot;003B2B4C&quot;/&gt;&lt;wsp:rsid wsp:val=&quot;003B2FD4&quot;/&gt;&lt;wsp:rsid wsp:val=&quot;003B477E&quot;/&gt;&lt;wsp:rsid wsp:val=&quot;003B5182&quot;/&gt;&lt;wsp:rsid wsp:val=&quot;003B5239&quot;/&gt;&lt;wsp:rsid wsp:val=&quot;003B52B0&quot;/&gt;&lt;wsp:rsid wsp:val=&quot;003B5923&quot;/&gt;&lt;wsp:rsid wsp:val=&quot;003B5F06&quot;/&gt;&lt;wsp:rsid wsp:val=&quot;003B6788&quot;/&gt;&lt;wsp:rsid wsp:val=&quot;003B6AFA&quot;/&gt;&lt;wsp:rsid wsp:val=&quot;003B7022&quot;/&gt;&lt;wsp:rsid wsp:val=&quot;003B7116&quot;/&gt;&lt;wsp:rsid wsp:val=&quot;003B7478&quot;/&gt;&lt;wsp:rsid wsp:val=&quot;003B7809&quot;/&gt;&lt;wsp:rsid wsp:val=&quot;003B7A73&quot;/&gt;&lt;wsp:rsid wsp:val=&quot;003B7D4B&quot;/&gt;&lt;wsp:rsid wsp:val=&quot;003B7D8B&quot;/&gt;&lt;wsp:rsid wsp:val=&quot;003C0C25&quot;/&gt;&lt;wsp:rsid wsp:val=&quot;003C0DDE&quot;/&gt;&lt;wsp:rsid wsp:val=&quot;003C23ED&quot;/&gt;&lt;wsp:rsid wsp:val=&quot;003C2545&quot;/&gt;&lt;wsp:rsid wsp:val=&quot;003C2616&quot;/&gt;&lt;wsp:rsid wsp:val=&quot;003C3A38&quot;/&gt;&lt;wsp:rsid wsp:val=&quot;003C3CAE&quot;/&gt;&lt;wsp:rsid wsp:val=&quot;003C4634&quot;/&gt;&lt;wsp:rsid wsp:val=&quot;003C5908&quot;/&gt;&lt;wsp:rsid wsp:val=&quot;003C5C76&quot;/&gt;&lt;wsp:rsid wsp:val=&quot;003C5F59&quot;/&gt;&lt;wsp:rsid wsp:val=&quot;003C6879&quot;/&gt;&lt;wsp:rsid wsp:val=&quot;003C6E8A&quot;/&gt;&lt;wsp:rsid wsp:val=&quot;003C7437&quot;/&gt;&lt;wsp:rsid wsp:val=&quot;003C747A&quot;/&gt;&lt;wsp:rsid wsp:val=&quot;003D01D9&quot;/&gt;&lt;wsp:rsid wsp:val=&quot;003D053E&quot;/&gt;&lt;wsp:rsid wsp:val=&quot;003D072B&quot;/&gt;&lt;wsp:rsid wsp:val=&quot;003D0774&quot;/&gt;&lt;wsp:rsid wsp:val=&quot;003D11FD&quot;/&gt;&lt;wsp:rsid wsp:val=&quot;003D18C5&quot;/&gt;&lt;wsp:rsid wsp:val=&quot;003D1972&quot;/&gt;&lt;wsp:rsid wsp:val=&quot;003D1AD3&quot;/&gt;&lt;wsp:rsid wsp:val=&quot;003D22F7&quot;/&gt;&lt;wsp:rsid wsp:val=&quot;003D256F&quot;/&gt;&lt;wsp:rsid wsp:val=&quot;003D25F7&quot;/&gt;&lt;wsp:rsid wsp:val=&quot;003D290D&quot;/&gt;&lt;wsp:rsid wsp:val=&quot;003D29B9&quot;/&gt;&lt;wsp:rsid wsp:val=&quot;003D2D80&quot;/&gt;&lt;wsp:rsid wsp:val=&quot;003D3332&quot;/&gt;&lt;wsp:rsid wsp:val=&quot;003D356D&quot;/&gt;&lt;wsp:rsid wsp:val=&quot;003D37D2&quot;/&gt;&lt;wsp:rsid wsp:val=&quot;003D414F&quot;/&gt;&lt;wsp:rsid wsp:val=&quot;003D4826&quot;/&gt;&lt;wsp:rsid wsp:val=&quot;003D4FFC&quot;/&gt;&lt;wsp:rsid wsp:val=&quot;003D508F&quot;/&gt;&lt;wsp:rsid wsp:val=&quot;003D50E0&quot;/&gt;&lt;wsp:rsid wsp:val=&quot;003D5C37&quot;/&gt;&lt;wsp:rsid wsp:val=&quot;003D6447&quot;/&gt;&lt;wsp:rsid wsp:val=&quot;003D795F&quot;/&gt;&lt;wsp:rsid wsp:val=&quot;003E0202&quot;/&gt;&lt;wsp:rsid wsp:val=&quot;003E074F&quot;/&gt;&lt;wsp:rsid wsp:val=&quot;003E0B68&quot;/&gt;&lt;wsp:rsid wsp:val=&quot;003E1296&quot;/&gt;&lt;wsp:rsid wsp:val=&quot;003E162A&quot;/&gt;&lt;wsp:rsid wsp:val=&quot;003E203F&quot;/&gt;&lt;wsp:rsid wsp:val=&quot;003E3722&quot;/&gt;&lt;wsp:rsid wsp:val=&quot;003E3882&quot;/&gt;&lt;wsp:rsid wsp:val=&quot;003E3BB1&quot;/&gt;&lt;wsp:rsid wsp:val=&quot;003E404B&quot;/&gt;&lt;wsp:rsid wsp:val=&quot;003E439A&quot;/&gt;&lt;wsp:rsid wsp:val=&quot;003E4724&quot;/&gt;&lt;wsp:rsid wsp:val=&quot;003E5859&quot;/&gt;&lt;wsp:rsid wsp:val=&quot;003E5CD9&quot;/&gt;&lt;wsp:rsid wsp:val=&quot;003E659A&quot;/&gt;&lt;wsp:rsid wsp:val=&quot;003E67A1&quot;/&gt;&lt;wsp:rsid wsp:val=&quot;003E733A&quot;/&gt;&lt;wsp:rsid wsp:val=&quot;003E7C5D&quot;/&gt;&lt;wsp:rsid wsp:val=&quot;003F0446&quot;/&gt;&lt;wsp:rsid wsp:val=&quot;003F04FD&quot;/&gt;&lt;wsp:rsid wsp:val=&quot;003F0D60&quot;/&gt;&lt;wsp:rsid wsp:val=&quot;003F0DA9&quot;/&gt;&lt;wsp:rsid wsp:val=&quot;003F13F9&quot;/&gt;&lt;wsp:rsid wsp:val=&quot;003F163F&quot;/&gt;&lt;wsp:rsid wsp:val=&quot;003F1884&quot;/&gt;&lt;wsp:rsid wsp:val=&quot;003F18A6&quot;/&gt;&lt;wsp:rsid wsp:val=&quot;003F1C38&quot;/&gt;&lt;wsp:rsid wsp:val=&quot;003F2B13&quot;/&gt;&lt;wsp:rsid wsp:val=&quot;003F3945&quot;/&gt;&lt;wsp:rsid wsp:val=&quot;003F3C51&quot;/&gt;&lt;wsp:rsid wsp:val=&quot;003F4057&quot;/&gt;&lt;wsp:rsid wsp:val=&quot;003F4293&quot;/&gt;&lt;wsp:rsid wsp:val=&quot;003F4C6F&quot;/&gt;&lt;wsp:rsid wsp:val=&quot;003F4E30&quot;/&gt;&lt;wsp:rsid wsp:val=&quot;003F4F8A&quot;/&gt;&lt;wsp:rsid wsp:val=&quot;003F509D&quot;/&gt;&lt;wsp:rsid wsp:val=&quot;003F573C&quot;/&gt;&lt;wsp:rsid wsp:val=&quot;003F6400&quot;/&gt;&lt;wsp:rsid wsp:val=&quot;003F6BAD&quot;/&gt;&lt;wsp:rsid wsp:val=&quot;00400147&quot;/&gt;&lt;wsp:rsid wsp:val=&quot;00400F18&quot;/&gt;&lt;wsp:rsid wsp:val=&quot;0040123F&quot;/&gt;&lt;wsp:rsid wsp:val=&quot;00401648&quot;/&gt;&lt;wsp:rsid wsp:val=&quot;00401DC0&quot;/&gt;&lt;wsp:rsid wsp:val=&quot;00401E1C&quot;/&gt;&lt;wsp:rsid wsp:val=&quot;004025AB&quot;/&gt;&lt;wsp:rsid wsp:val=&quot;0040289E&quot;/&gt;&lt;wsp:rsid wsp:val=&quot;004029DE&quot;/&gt;&lt;wsp:rsid wsp:val=&quot;00403016&quot;/&gt;&lt;wsp:rsid wsp:val=&quot;0040356F&quot;/&gt;&lt;wsp:rsid wsp:val=&quot;004035EE&quot;/&gt;&lt;wsp:rsid wsp:val=&quot;004039E6&quot;/&gt;&lt;wsp:rsid wsp:val=&quot;0040416A&quot;/&gt;&lt;wsp:rsid wsp:val=&quot;00404B34&quot;/&gt;&lt;wsp:rsid wsp:val=&quot;00404C18&quot;/&gt;&lt;wsp:rsid wsp:val=&quot;00405597&quot;/&gt;&lt;wsp:rsid wsp:val=&quot;004061CC&quot;/&gt;&lt;wsp:rsid wsp:val=&quot;00406346&quot;/&gt;&lt;wsp:rsid wsp:val=&quot;004065E5&quot;/&gt;&lt;wsp:rsid wsp:val=&quot;00407F7A&quot;/&gt;&lt;wsp:rsid wsp:val=&quot;00410198&quot;/&gt;&lt;wsp:rsid wsp:val=&quot;0041054D&quot;/&gt;&lt;wsp:rsid wsp:val=&quot;0041098D&quot;/&gt;&lt;wsp:rsid wsp:val=&quot;00410ABC&quot;/&gt;&lt;wsp:rsid wsp:val=&quot;00410B0A&quot;/&gt;&lt;wsp:rsid wsp:val=&quot;00410F3D&quot;/&gt;&lt;wsp:rsid wsp:val=&quot;0041136D&quot;/&gt;&lt;wsp:rsid wsp:val=&quot;00411B6A&quot;/&gt;&lt;wsp:rsid wsp:val=&quot;00412242&quot;/&gt;&lt;wsp:rsid wsp:val=&quot;00412278&quot;/&gt;&lt;wsp:rsid wsp:val=&quot;00412A80&quot;/&gt;&lt;wsp:rsid wsp:val=&quot;00412C67&quot;/&gt;&lt;wsp:rsid wsp:val=&quot;004137C0&quot;/&gt;&lt;wsp:rsid wsp:val=&quot;004138D2&quot;/&gt;&lt;wsp:rsid wsp:val=&quot;00413CB5&quot;/&gt;&lt;wsp:rsid wsp:val=&quot;00414585&quot;/&gt;&lt;wsp:rsid wsp:val=&quot;00414B81&quot;/&gt;&lt;wsp:rsid wsp:val=&quot;00414DE3&quot;/&gt;&lt;wsp:rsid wsp:val=&quot;00414F95&quot;/&gt;&lt;wsp:rsid wsp:val=&quot;00415154&quot;/&gt;&lt;wsp:rsid wsp:val=&quot;00415298&quot;/&gt;&lt;wsp:rsid wsp:val=&quot;00415AAC&quot;/&gt;&lt;wsp:rsid wsp:val=&quot;00415B3F&quot;/&gt;&lt;wsp:rsid wsp:val=&quot;00415D8B&quot;/&gt;&lt;wsp:rsid wsp:val=&quot;004163E0&quot;/&gt;&lt;wsp:rsid wsp:val=&quot;00416698&quot;/&gt;&lt;wsp:rsid wsp:val=&quot;00416AA0&quot;/&gt;&lt;wsp:rsid wsp:val=&quot;00417836&quot;/&gt;&lt;wsp:rsid wsp:val=&quot;004201F9&quot;/&gt;&lt;wsp:rsid wsp:val=&quot;0042092C&quot;/&gt;&lt;wsp:rsid wsp:val=&quot;0042164F&quot;/&gt;&lt;wsp:rsid wsp:val=&quot;00421EB0&quot;/&gt;&lt;wsp:rsid wsp:val=&quot;00422956&quot;/&gt;&lt;wsp:rsid wsp:val=&quot;00422B31&quot;/&gt;&lt;wsp:rsid wsp:val=&quot;00423618&quot;/&gt;&lt;wsp:rsid wsp:val=&quot;004239DF&quot;/&gt;&lt;wsp:rsid wsp:val=&quot;00423D05&quot;/&gt;&lt;wsp:rsid wsp:val=&quot;00424446&quot;/&gt;&lt;wsp:rsid wsp:val=&quot;004246C0&quot;/&gt;&lt;wsp:rsid wsp:val=&quot;004257EF&quot;/&gt;&lt;wsp:rsid wsp:val=&quot;00425AD1&quot;/&gt;&lt;wsp:rsid wsp:val=&quot;00426080&quot;/&gt;&lt;wsp:rsid wsp:val=&quot;0042638F&quot;/&gt;&lt;wsp:rsid wsp:val=&quot;004268EC&quot;/&gt;&lt;wsp:rsid wsp:val=&quot;004272E5&quot;/&gt;&lt;wsp:rsid wsp:val=&quot;004279D1&quot;/&gt;&lt;wsp:rsid wsp:val=&quot;00430324&quot;/&gt;&lt;wsp:rsid wsp:val=&quot;00430483&quot;/&gt;&lt;wsp:rsid wsp:val=&quot;00430CAC&quot;/&gt;&lt;wsp:rsid wsp:val=&quot;0043156E&quot;/&gt;&lt;wsp:rsid wsp:val=&quot;00431997&quot;/&gt;&lt;wsp:rsid wsp:val=&quot;00431BEF&quot;/&gt;&lt;wsp:rsid wsp:val=&quot;00431F3D&quot;/&gt;&lt;wsp:rsid wsp:val=&quot;00432212&quot;/&gt;&lt;wsp:rsid wsp:val=&quot;00432A6B&quot;/&gt;&lt;wsp:rsid wsp:val=&quot;00433243&quot;/&gt;&lt;wsp:rsid wsp:val=&quot;00433535&quot;/&gt;&lt;wsp:rsid wsp:val=&quot;00433E48&quot;/&gt;&lt;wsp:rsid wsp:val=&quot;00434855&quot;/&gt;&lt;wsp:rsid wsp:val=&quot;00434BA1&quot;/&gt;&lt;wsp:rsid wsp:val=&quot;00434CF7&quot;/&gt;&lt;wsp:rsid wsp:val=&quot;004354E2&quot;/&gt;&lt;wsp:rsid wsp:val=&quot;00435553&quot;/&gt;&lt;wsp:rsid wsp:val=&quot;004359B1&quot;/&gt;&lt;wsp:rsid wsp:val=&quot;00435FD0&quot;/&gt;&lt;wsp:rsid wsp:val=&quot;00436BD2&quot;/&gt;&lt;wsp:rsid wsp:val=&quot;00436F3A&quot;/&gt;&lt;wsp:rsid wsp:val=&quot;00436FD6&quot;/&gt;&lt;wsp:rsid wsp:val=&quot;00437177&quot;/&gt;&lt;wsp:rsid wsp:val=&quot;0044078E&quot;/&gt;&lt;wsp:rsid wsp:val=&quot;0044085B&quot;/&gt;&lt;wsp:rsid wsp:val=&quot;00440C47&quot;/&gt;&lt;wsp:rsid wsp:val=&quot;00440EDD&quot;/&gt;&lt;wsp:rsid wsp:val=&quot;0044155C&quot;/&gt;&lt;wsp:rsid wsp:val=&quot;00442313&quot;/&gt;&lt;wsp:rsid wsp:val=&quot;004428C3&quot;/&gt;&lt;wsp:rsid wsp:val=&quot;00442DA2&quot;/&gt;&lt;wsp:rsid wsp:val=&quot;00442FA8&quot;/&gt;&lt;wsp:rsid wsp:val=&quot;00443076&quot;/&gt;&lt;wsp:rsid wsp:val=&quot;004431B5&quot;/&gt;&lt;wsp:rsid wsp:val=&quot;00444196&quot;/&gt;&lt;wsp:rsid wsp:val=&quot;004442A4&quot;/&gt;&lt;wsp:rsid wsp:val=&quot;004446E5&quot;/&gt;&lt;wsp:rsid wsp:val=&quot;00444BDA&quot;/&gt;&lt;wsp:rsid wsp:val=&quot;00444DA8&quot;/&gt;&lt;wsp:rsid wsp:val=&quot;00444EA5&quot;/&gt;&lt;wsp:rsid wsp:val=&quot;004453CF&quot;/&gt;&lt;wsp:rsid wsp:val=&quot;00445828&quot;/&gt;&lt;wsp:rsid wsp:val=&quot;00445B93&quot;/&gt;&lt;wsp:rsid wsp:val=&quot;00445CEA&quot;/&gt;&lt;wsp:rsid wsp:val=&quot;00445FB2&quot;/&gt;&lt;wsp:rsid wsp:val=&quot;004508E8&quot;/&gt;&lt;wsp:rsid wsp:val=&quot;00450C01&quot;/&gt;&lt;wsp:rsid wsp:val=&quot;004514B4&quot;/&gt;&lt;wsp:rsid wsp:val=&quot;004518E0&quot;/&gt;&lt;wsp:rsid wsp:val=&quot;00452487&quot;/&gt;&lt;wsp:rsid wsp:val=&quot;004529AD&quot;/&gt;&lt;wsp:rsid wsp:val=&quot;00452BB4&quot;/&gt;&lt;wsp:rsid wsp:val=&quot;00452D22&quot;/&gt;&lt;wsp:rsid wsp:val=&quot;00453086&quot;/&gt;&lt;wsp:rsid wsp:val=&quot;004549EC&quot;/&gt;&lt;wsp:rsid wsp:val=&quot;00454D5C&quot;/&gt;&lt;wsp:rsid wsp:val=&quot;004564F7&quot;/&gt;&lt;wsp:rsid wsp:val=&quot;00456656&quot;/&gt;&lt;wsp:rsid wsp:val=&quot;00456E9B&quot;/&gt;&lt;wsp:rsid wsp:val=&quot;00456F51&quot;/&gt;&lt;wsp:rsid wsp:val=&quot;0045728B&quot;/&gt;&lt;wsp:rsid wsp:val=&quot;00457955&quot;/&gt;&lt;wsp:rsid wsp:val=&quot;00457FF1&quot;/&gt;&lt;wsp:rsid wsp:val=&quot;004604A4&quot;/&gt;&lt;wsp:rsid wsp:val=&quot;00461450&quot;/&gt;&lt;wsp:rsid wsp:val=&quot;00461C44&quot;/&gt;&lt;wsp:rsid wsp:val=&quot;00461C89&quot;/&gt;&lt;wsp:rsid wsp:val=&quot;00461D1B&quot;/&gt;&lt;wsp:rsid wsp:val=&quot;00461DBE&quot;/&gt;&lt;wsp:rsid wsp:val=&quot;004622F2&quot;/&gt;&lt;wsp:rsid wsp:val=&quot;00462353&quot;/&gt;&lt;wsp:rsid wsp:val=&quot;00462940&quot;/&gt;&lt;wsp:rsid wsp:val=&quot;004631AC&quot;/&gt;&lt;wsp:rsid wsp:val=&quot;00463759&quot;/&gt;&lt;wsp:rsid wsp:val=&quot;00463D83&quot;/&gt;&lt;wsp:rsid wsp:val=&quot;00463EC0&quot;/&gt;&lt;wsp:rsid wsp:val=&quot;0046566A&quot;/&gt;&lt;wsp:rsid wsp:val=&quot;00465AE3&quot;/&gt;&lt;wsp:rsid wsp:val=&quot;00466188&quot;/&gt;&lt;wsp:rsid wsp:val=&quot;00466239&quot;/&gt;&lt;wsp:rsid wsp:val=&quot;0046639A&quot;/&gt;&lt;wsp:rsid wsp:val=&quot;004666B6&quot;/&gt;&lt;wsp:rsid wsp:val=&quot;004673A8&quot;/&gt;&lt;wsp:rsid wsp:val=&quot;004676DC&quot;/&gt;&lt;wsp:rsid wsp:val=&quot;004679A1&quot;/&gt;&lt;wsp:rsid wsp:val=&quot;00467B58&quot;/&gt;&lt;wsp:rsid wsp:val=&quot;00470EA7&quot;/&gt;&lt;wsp:rsid wsp:val=&quot;00471190&quot;/&gt;&lt;wsp:rsid wsp:val=&quot;004711EF&quot;/&gt;&lt;wsp:rsid wsp:val=&quot;00472523&quot;/&gt;&lt;wsp:rsid wsp:val=&quot;00472760&quot;/&gt;&lt;wsp:rsid wsp:val=&quot;00473001&quot;/&gt;&lt;wsp:rsid wsp:val=&quot;0047351C&quot;/&gt;&lt;wsp:rsid wsp:val=&quot;004737E6&quot;/&gt;&lt;wsp:rsid wsp:val=&quot;004744F8&quot;/&gt;&lt;wsp:rsid wsp:val=&quot;00474557&quot;/&gt;&lt;wsp:rsid wsp:val=&quot;0047468C&quot;/&gt;&lt;wsp:rsid wsp:val=&quot;00474E3C&quot;/&gt;&lt;wsp:rsid wsp:val=&quot;0047518D&quot;/&gt;&lt;wsp:rsid wsp:val=&quot;00475B51&quot;/&gt;&lt;wsp:rsid wsp:val=&quot;00475E71&quot;/&gt;&lt;wsp:rsid wsp:val=&quot;0047656F&quot;/&gt;&lt;wsp:rsid wsp:val=&quot;004774B7&quot;/&gt;&lt;wsp:rsid wsp:val=&quot;00477558&quot;/&gt;&lt;wsp:rsid wsp:val=&quot;0047795F&quot;/&gt;&lt;wsp:rsid wsp:val=&quot;004805A2&quot;/&gt;&lt;wsp:rsid wsp:val=&quot;00480B2A&quot;/&gt;&lt;wsp:rsid wsp:val=&quot;00480B84&quot;/&gt;&lt;wsp:rsid wsp:val=&quot;004812BC&quot;/&gt;&lt;wsp:rsid wsp:val=&quot;00481372&quot;/&gt;&lt;wsp:rsid wsp:val=&quot;004819D9&quot;/&gt;&lt;wsp:rsid wsp:val=&quot;00482067&quot;/&gt;&lt;wsp:rsid wsp:val=&quot;00482559&quot;/&gt;&lt;wsp:rsid wsp:val=&quot;004835A3&quot;/&gt;&lt;wsp:rsid wsp:val=&quot;00483A9F&quot;/&gt;&lt;wsp:rsid wsp:val=&quot;00485629&quot;/&gt;&lt;wsp:rsid wsp:val=&quot;00485C7E&quot;/&gt;&lt;wsp:rsid wsp:val=&quot;00485E5E&quot;/&gt;&lt;wsp:rsid wsp:val=&quot;00485F39&quot;/&gt;&lt;wsp:rsid wsp:val=&quot;00486982&quot;/&gt;&lt;wsp:rsid wsp:val=&quot;004872AC&quot;/&gt;&lt;wsp:rsid wsp:val=&quot;004879E3&quot;/&gt;&lt;wsp:rsid wsp:val=&quot;00487D57&quot;/&gt;&lt;wsp:rsid wsp:val=&quot;00490145&quot;/&gt;&lt;wsp:rsid wsp:val=&quot;00490287&quot;/&gt;&lt;wsp:rsid wsp:val=&quot;00490FAB&quot;/&gt;&lt;wsp:rsid wsp:val=&quot;00491137&quot;/&gt;&lt;wsp:rsid wsp:val=&quot;0049117C&quot;/&gt;&lt;wsp:rsid wsp:val=&quot;00491706&quot;/&gt;&lt;wsp:rsid wsp:val=&quot;0049171C&quot;/&gt;&lt;wsp:rsid wsp:val=&quot;00491C07&quot;/&gt;&lt;wsp:rsid wsp:val=&quot;00492404&quot;/&gt;&lt;wsp:rsid wsp:val=&quot;00492B50&quot;/&gt;&lt;wsp:rsid wsp:val=&quot;00492BA5&quot;/&gt;&lt;wsp:rsid wsp:val=&quot;00493115&quot;/&gt;&lt;wsp:rsid wsp:val=&quot;004932B9&quot;/&gt;&lt;wsp:rsid wsp:val=&quot;00493357&quot;/&gt;&lt;wsp:rsid wsp:val=&quot;004943F0&quot;/&gt;&lt;wsp:rsid wsp:val=&quot;00494FA2&quot;/&gt;&lt;wsp:rsid wsp:val=&quot;00495749&quot;/&gt;&lt;wsp:rsid wsp:val=&quot;00495A00&quot;/&gt;&lt;wsp:rsid wsp:val=&quot;00495E61&quot;/&gt;&lt;wsp:rsid wsp:val=&quot;004963DE&quot;/&gt;&lt;wsp:rsid wsp:val=&quot;00496443&quot;/&gt;&lt;wsp:rsid wsp:val=&quot;00496A8A&quot;/&gt;&lt;wsp:rsid wsp:val=&quot;00497877&quot;/&gt;&lt;wsp:rsid wsp:val=&quot;00497F51&quot;/&gt;&lt;wsp:rsid wsp:val=&quot;004A047F&quot;/&gt;&lt;wsp:rsid wsp:val=&quot;004A075E&quot;/&gt;&lt;wsp:rsid wsp:val=&quot;004A0793&quot;/&gt;&lt;wsp:rsid wsp:val=&quot;004A08E9&quot;/&gt;&lt;wsp:rsid wsp:val=&quot;004A0A2F&quot;/&gt;&lt;wsp:rsid wsp:val=&quot;004A0FA6&quot;/&gt;&lt;wsp:rsid wsp:val=&quot;004A11BD&quot;/&gt;&lt;wsp:rsid wsp:val=&quot;004A1C59&quot;/&gt;&lt;wsp:rsid wsp:val=&quot;004A21D0&quot;/&gt;&lt;wsp:rsid wsp:val=&quot;004A2919&quot;/&gt;&lt;wsp:rsid wsp:val=&quot;004A2D83&quot;/&gt;&lt;wsp:rsid wsp:val=&quot;004A2EB7&quot;/&gt;&lt;wsp:rsid wsp:val=&quot;004A2F73&quot;/&gt;&lt;wsp:rsid wsp:val=&quot;004A3533&quot;/&gt;&lt;wsp:rsid wsp:val=&quot;004A3883&quot;/&gt;&lt;wsp:rsid wsp:val=&quot;004A5793&quot;/&gt;&lt;wsp:rsid wsp:val=&quot;004A62D4&quot;/&gt;&lt;wsp:rsid wsp:val=&quot;004A6954&quot;/&gt;&lt;wsp:rsid wsp:val=&quot;004A69EE&quot;/&gt;&lt;wsp:rsid wsp:val=&quot;004A7295&quot;/&gt;&lt;wsp:rsid wsp:val=&quot;004A72C0&quot;/&gt;&lt;wsp:rsid wsp:val=&quot;004A79C4&quot;/&gt;&lt;wsp:rsid wsp:val=&quot;004B01C9&quot;/&gt;&lt;wsp:rsid wsp:val=&quot;004B05DB&quot;/&gt;&lt;wsp:rsid wsp:val=&quot;004B0A57&quot;/&gt;&lt;wsp:rsid wsp:val=&quot;004B0D02&quot;/&gt;&lt;wsp:rsid wsp:val=&quot;004B0DA5&quot;/&gt;&lt;wsp:rsid wsp:val=&quot;004B170F&quot;/&gt;&lt;wsp:rsid wsp:val=&quot;004B17EB&quot;/&gt;&lt;wsp:rsid wsp:val=&quot;004B1D2E&quot;/&gt;&lt;wsp:rsid wsp:val=&quot;004B1D66&quot;/&gt;&lt;wsp:rsid wsp:val=&quot;004B1EEB&quot;/&gt;&lt;wsp:rsid wsp:val=&quot;004B1F64&quot;/&gt;&lt;wsp:rsid wsp:val=&quot;004B2D8E&quot;/&gt;&lt;wsp:rsid wsp:val=&quot;004B2F3B&quot;/&gt;&lt;wsp:rsid wsp:val=&quot;004B34BD&quot;/&gt;&lt;wsp:rsid wsp:val=&quot;004B5067&quot;/&gt;&lt;wsp:rsid wsp:val=&quot;004B519D&quot;/&gt;&lt;wsp:rsid wsp:val=&quot;004B544F&quot;/&gt;&lt;wsp:rsid wsp:val=&quot;004B5BB1&quot;/&gt;&lt;wsp:rsid wsp:val=&quot;004B5E9B&quot;/&gt;&lt;wsp:rsid wsp:val=&quot;004B60BF&quot;/&gt;&lt;wsp:rsid wsp:val=&quot;004B65E7&quot;/&gt;&lt;wsp:rsid wsp:val=&quot;004B68BB&quot;/&gt;&lt;wsp:rsid wsp:val=&quot;004B73EB&quot;/&gt;&lt;wsp:rsid wsp:val=&quot;004B783F&quot;/&gt;&lt;wsp:rsid wsp:val=&quot;004B7F4D&quot;/&gt;&lt;wsp:rsid wsp:val=&quot;004C01FE&quot;/&gt;&lt;wsp:rsid wsp:val=&quot;004C1B00&quot;/&gt;&lt;wsp:rsid wsp:val=&quot;004C1CAD&quot;/&gt;&lt;wsp:rsid wsp:val=&quot;004C219A&quot;/&gt;&lt;wsp:rsid wsp:val=&quot;004C28B6&quot;/&gt;&lt;wsp:rsid wsp:val=&quot;004C3AD6&quot;/&gt;&lt;wsp:rsid wsp:val=&quot;004C456D&quot;/&gt;&lt;wsp:rsid wsp:val=&quot;004C4F73&quot;/&gt;&lt;wsp:rsid wsp:val=&quot;004C53D8&quot;/&gt;&lt;wsp:rsid wsp:val=&quot;004C5872&quot;/&gt;&lt;wsp:rsid wsp:val=&quot;004C5F96&quot;/&gt;&lt;wsp:rsid wsp:val=&quot;004C66F1&quot;/&gt;&lt;wsp:rsid wsp:val=&quot;004C724F&quot;/&gt;&lt;wsp:rsid wsp:val=&quot;004C7412&quot;/&gt;&lt;wsp:rsid wsp:val=&quot;004C7937&quot;/&gt;&lt;wsp:rsid wsp:val=&quot;004C7F29&quot;/&gt;&lt;wsp:rsid wsp:val=&quot;004D02D3&quot;/&gt;&lt;wsp:rsid wsp:val=&quot;004D037C&quot;/&gt;&lt;wsp:rsid wsp:val=&quot;004D0C60&quot;/&gt;&lt;wsp:rsid wsp:val=&quot;004D0D39&quot;/&gt;&lt;wsp:rsid wsp:val=&quot;004D0E41&quot;/&gt;&lt;wsp:rsid wsp:val=&quot;004D10D7&quot;/&gt;&lt;wsp:rsid wsp:val=&quot;004D11A2&quot;/&gt;&lt;wsp:rsid wsp:val=&quot;004D21E4&quot;/&gt;&lt;wsp:rsid wsp:val=&quot;004D28BF&quot;/&gt;&lt;wsp:rsid wsp:val=&quot;004D2CFA&quot;/&gt;&lt;wsp:rsid wsp:val=&quot;004D2E6E&quot;/&gt;&lt;wsp:rsid wsp:val=&quot;004D2FEA&quot;/&gt;&lt;wsp:rsid wsp:val=&quot;004D3ADB&quot;/&gt;&lt;wsp:rsid wsp:val=&quot;004D3C23&quot;/&gt;&lt;wsp:rsid wsp:val=&quot;004D4538&quot;/&gt;&lt;wsp:rsid wsp:val=&quot;004D4A9F&quot;/&gt;&lt;wsp:rsid wsp:val=&quot;004D4F74&quot;/&gt;&lt;wsp:rsid wsp:val=&quot;004D4FB6&quot;/&gt;&lt;wsp:rsid wsp:val=&quot;004D572F&quot;/&gt;&lt;wsp:rsid wsp:val=&quot;004D5994&quot;/&gt;&lt;wsp:rsid wsp:val=&quot;004D5DB5&quot;/&gt;&lt;wsp:rsid wsp:val=&quot;004D6163&quot;/&gt;&lt;wsp:rsid wsp:val=&quot;004D6FEE&quot;/&gt;&lt;wsp:rsid wsp:val=&quot;004D78ED&quot;/&gt;&lt;wsp:rsid wsp:val=&quot;004D7A7F&quot;/&gt;&lt;wsp:rsid wsp:val=&quot;004D7B45&quot;/&gt;&lt;wsp:rsid wsp:val=&quot;004D7BB8&quot;/&gt;&lt;wsp:rsid wsp:val=&quot;004E085D&quot;/&gt;&lt;wsp:rsid wsp:val=&quot;004E14C9&quot;/&gt;&lt;wsp:rsid wsp:val=&quot;004E23A7&quot;/&gt;&lt;wsp:rsid wsp:val=&quot;004E2554&quot;/&gt;&lt;wsp:rsid wsp:val=&quot;004E289D&quot;/&gt;&lt;wsp:rsid wsp:val=&quot;004E2C5F&quot;/&gt;&lt;wsp:rsid wsp:val=&quot;004E2F89&quot;/&gt;&lt;wsp:rsid wsp:val=&quot;004E31BC&quot;/&gt;&lt;wsp:rsid wsp:val=&quot;004E3817&quot;/&gt;&lt;wsp:rsid wsp:val=&quot;004E4577&quot;/&gt;&lt;wsp:rsid wsp:val=&quot;004E4A35&quot;/&gt;&lt;wsp:rsid wsp:val=&quot;004E5418&quot;/&gt;&lt;wsp:rsid wsp:val=&quot;004E6B02&quot;/&gt;&lt;wsp:rsid wsp:val=&quot;004E70A9&quot;/&gt;&lt;wsp:rsid wsp:val=&quot;004E76F5&quot;/&gt;&lt;wsp:rsid wsp:val=&quot;004F02E3&quot;/&gt;&lt;wsp:rsid wsp:val=&quot;004F0DE5&quot;/&gt;&lt;wsp:rsid wsp:val=&quot;004F16E2&quot;/&gt;&lt;wsp:rsid wsp:val=&quot;004F183F&quot;/&gt;&lt;wsp:rsid wsp:val=&quot;004F18C9&quot;/&gt;&lt;wsp:rsid wsp:val=&quot;004F21EE&quot;/&gt;&lt;wsp:rsid wsp:val=&quot;004F2945&quot;/&gt;&lt;wsp:rsid wsp:val=&quot;004F356C&quot;/&gt;&lt;wsp:rsid wsp:val=&quot;004F49AA&quot;/&gt;&lt;wsp:rsid wsp:val=&quot;004F49C3&quot;/&gt;&lt;wsp:rsid wsp:val=&quot;004F4A26&quot;/&gt;&lt;wsp:rsid wsp:val=&quot;004F52E1&quot;/&gt;&lt;wsp:rsid wsp:val=&quot;004F5636&quot;/&gt;&lt;wsp:rsid wsp:val=&quot;004F5AE9&quot;/&gt;&lt;wsp:rsid wsp:val=&quot;004F6274&quot;/&gt;&lt;wsp:rsid wsp:val=&quot;004F6373&quot;/&gt;&lt;wsp:rsid wsp:val=&quot;004F6E37&quot;/&gt;&lt;wsp:rsid wsp:val=&quot;00500764&quot;/&gt;&lt;wsp:rsid wsp:val=&quot;0050101A&quot;/&gt;&lt;wsp:rsid wsp:val=&quot;0050192C&quot;/&gt;&lt;wsp:rsid wsp:val=&quot;00501A5B&quot;/&gt;&lt;wsp:rsid wsp:val=&quot;00501EEC&quot;/&gt;&lt;wsp:rsid wsp:val=&quot;00502279&quot;/&gt;&lt;wsp:rsid wsp:val=&quot;00502710&quot;/&gt;&lt;wsp:rsid wsp:val=&quot;00502784&quot;/&gt;&lt;wsp:rsid wsp:val=&quot;00502C94&quot;/&gt;&lt;wsp:rsid wsp:val=&quot;00503216&quot;/&gt;&lt;wsp:rsid wsp:val=&quot;00503278&quot;/&gt;&lt;wsp:rsid wsp:val=&quot;00503307&quot;/&gt;&lt;wsp:rsid wsp:val=&quot;00503D5E&quot;/&gt;&lt;wsp:rsid wsp:val=&quot;00503E57&quot;/&gt;&lt;wsp:rsid wsp:val=&quot;00503ECC&quot;/&gt;&lt;wsp:rsid wsp:val=&quot;00504B82&quot;/&gt;&lt;wsp:rsid wsp:val=&quot;00504F65&quot;/&gt;&lt;wsp:rsid wsp:val=&quot;00505043&quot;/&gt;&lt;wsp:rsid wsp:val=&quot;00505094&quot;/&gt;&lt;wsp:rsid wsp:val=&quot;00505528&quot;/&gt;&lt;wsp:rsid wsp:val=&quot;005059E2&quot;/&gt;&lt;wsp:rsid wsp:val=&quot;00505C31&quot;/&gt;&lt;wsp:rsid wsp:val=&quot;00505CC2&quot;/&gt;&lt;wsp:rsid wsp:val=&quot;00506764&quot;/&gt;&lt;wsp:rsid wsp:val=&quot;0050723A&quot;/&gt;&lt;wsp:rsid wsp:val=&quot;00507262&quot;/&gt;&lt;wsp:rsid wsp:val=&quot;005073C6&quot;/&gt;&lt;wsp:rsid wsp:val=&quot;005074DF&quot;/&gt;&lt;wsp:rsid wsp:val=&quot;00507AD8&quot;/&gt;&lt;wsp:rsid wsp:val=&quot;0051016B&quot;/&gt;&lt;wsp:rsid wsp:val=&quot;005102E6&quot;/&gt;&lt;wsp:rsid wsp:val=&quot;00510B56&quot;/&gt;&lt;wsp:rsid wsp:val=&quot;00511565&quot;/&gt;&lt;wsp:rsid wsp:val=&quot;00511CD1&quot;/&gt;&lt;wsp:rsid wsp:val=&quot;005122D8&quot;/&gt;&lt;wsp:rsid wsp:val=&quot;00512D6A&quot;/&gt;&lt;wsp:rsid wsp:val=&quot;00513006&quot;/&gt;&lt;wsp:rsid wsp:val=&quot;005135EA&quot;/&gt;&lt;wsp:rsid wsp:val=&quot;00513698&quot;/&gt;&lt;wsp:rsid wsp:val=&quot;0051390A&quot;/&gt;&lt;wsp:rsid wsp:val=&quot;00514955&quot;/&gt;&lt;wsp:rsid wsp:val=&quot;00514ABA&quot;/&gt;&lt;wsp:rsid wsp:val=&quot;00514B17&quot;/&gt;&lt;wsp:rsid wsp:val=&quot;00514B76&quot;/&gt;&lt;wsp:rsid wsp:val=&quot;00514C5A&quot;/&gt;&lt;wsp:rsid wsp:val=&quot;00514C6D&quot;/&gt;&lt;wsp:rsid wsp:val=&quot;00514D8A&quot;/&gt;&lt;wsp:rsid wsp:val=&quot;00516146&quot;/&gt;&lt;wsp:rsid wsp:val=&quot;00516384&quot;/&gt;&lt;wsp:rsid wsp:val=&quot;0051792A&quot;/&gt;&lt;wsp:rsid wsp:val=&quot;00517B5C&quot;/&gt;&lt;wsp:rsid wsp:val=&quot;00517E6C&quot;/&gt;&lt;wsp:rsid wsp:val=&quot;00517F09&quot;/&gt;&lt;wsp:rsid wsp:val=&quot;005200BA&quot;/&gt;&lt;wsp:rsid wsp:val=&quot;005203AF&quot;/&gt;&lt;wsp:rsid wsp:val=&quot;00520691&quot;/&gt;&lt;wsp:rsid wsp:val=&quot;00520A5B&quot;/&gt;&lt;wsp:rsid wsp:val=&quot;00520F0F&quot;/&gt;&lt;wsp:rsid wsp:val=&quot;005211C4&quot;/&gt;&lt;wsp:rsid wsp:val=&quot;00521237&quot;/&gt;&lt;wsp:rsid wsp:val=&quot;0052210B&quot;/&gt;&lt;wsp:rsid wsp:val=&quot;00522156&quot;/&gt;&lt;wsp:rsid wsp:val=&quot;00522310&quot;/&gt;&lt;wsp:rsid wsp:val=&quot;005224A6&quot;/&gt;&lt;wsp:rsid wsp:val=&quot;00522C81&quot;/&gt;&lt;wsp:rsid wsp:val=&quot;0052367C&quot;/&gt;&lt;wsp:rsid wsp:val=&quot;0052389C&quot;/&gt;&lt;wsp:rsid wsp:val=&quot;00523CDB&quot;/&gt;&lt;wsp:rsid wsp:val=&quot;00524BAF&quot;/&gt;&lt;wsp:rsid wsp:val=&quot;00525BF0&quot;/&gt;&lt;wsp:rsid wsp:val=&quot;00525C2F&quot;/&gt;&lt;wsp:rsid wsp:val=&quot;00526539&quot;/&gt;&lt;wsp:rsid wsp:val=&quot;00526671&quot;/&gt;&lt;wsp:rsid wsp:val=&quot;005268A4&quot;/&gt;&lt;wsp:rsid wsp:val=&quot;00530791&quot;/&gt;&lt;wsp:rsid wsp:val=&quot;0053100C&quot;/&gt;&lt;wsp:rsid wsp:val=&quot;005311DD&quot;/&gt;&lt;wsp:rsid wsp:val=&quot;00531682&quot;/&gt;&lt;wsp:rsid wsp:val=&quot;005317BE&quot;/&gt;&lt;wsp:rsid wsp:val=&quot;005320E2&quot;/&gt;&lt;wsp:rsid wsp:val=&quot;00532738&quot;/&gt;&lt;wsp:rsid wsp:val=&quot;005332D7&quot;/&gt;&lt;wsp:rsid wsp:val=&quot;0053355C&quot;/&gt;&lt;wsp:rsid wsp:val=&quot;00533BA8&quot;/&gt;&lt;wsp:rsid wsp:val=&quot;00533DD2&quot;/&gt;&lt;wsp:rsid wsp:val=&quot;005346E8&quot;/&gt;&lt;wsp:rsid wsp:val=&quot;0053569A&quot;/&gt;&lt;wsp:rsid wsp:val=&quot;00535702&quot;/&gt;&lt;wsp:rsid wsp:val=&quot;00536850&quot;/&gt;&lt;wsp:rsid wsp:val=&quot;00536AC8&quot;/&gt;&lt;wsp:rsid wsp:val=&quot;00537430&quot;/&gt;&lt;wsp:rsid wsp:val=&quot;005374E4&quot;/&gt;&lt;wsp:rsid wsp:val=&quot;00540611&quot;/&gt;&lt;wsp:rsid wsp:val=&quot;00541579&quot;/&gt;&lt;wsp:rsid wsp:val=&quot;005424BE&quot;/&gt;&lt;wsp:rsid wsp:val=&quot;0054466D&quot;/&gt;&lt;wsp:rsid wsp:val=&quot;005447C4&quot;/&gt;&lt;wsp:rsid wsp:val=&quot;00544C4E&quot;/&gt;&lt;wsp:rsid wsp:val=&quot;00545158&quot;/&gt;&lt;wsp:rsid wsp:val=&quot;005452E2&quot;/&gt;&lt;wsp:rsid wsp:val=&quot;00545C9D&quot;/&gt;&lt;wsp:rsid wsp:val=&quot;00545F72&quot;/&gt;&lt;wsp:rsid wsp:val=&quot;005468DA&quot;/&gt;&lt;wsp:rsid wsp:val=&quot;005468EB&quot;/&gt;&lt;wsp:rsid wsp:val=&quot;0054769B&quot;/&gt;&lt;wsp:rsid wsp:val=&quot;00547C2B&quot;/&gt;&lt;wsp:rsid wsp:val=&quot;00547DFE&quot;/&gt;&lt;wsp:rsid wsp:val=&quot;00550583&quot;/&gt;&lt;wsp:rsid wsp:val=&quot;00550A34&quot;/&gt;&lt;wsp:rsid wsp:val=&quot;00550C47&quot;/&gt;&lt;wsp:rsid wsp:val=&quot;00550FDA&quot;/&gt;&lt;wsp:rsid wsp:val=&quot;00551178&quot;/&gt;&lt;wsp:rsid wsp:val=&quot;00551595&quot;/&gt;&lt;wsp:rsid wsp:val=&quot;00551C9F&quot;/&gt;&lt;wsp:rsid wsp:val=&quot;00551ED9&quot;/&gt;&lt;wsp:rsid wsp:val=&quot;00552A47&quot;/&gt;&lt;wsp:rsid wsp:val=&quot;00552C55&quot;/&gt;&lt;wsp:rsid wsp:val=&quot;00552C91&quot;/&gt;&lt;wsp:rsid wsp:val=&quot;00553677&quot;/&gt;&lt;wsp:rsid wsp:val=&quot;0055394E&quot;/&gt;&lt;wsp:rsid wsp:val=&quot;00554842&quot;/&gt;&lt;wsp:rsid wsp:val=&quot;00554978&quot;/&gt;&lt;wsp:rsid wsp:val=&quot;0055498B&quot;/&gt;&lt;wsp:rsid wsp:val=&quot;005549B7&quot;/&gt;&lt;wsp:rsid wsp:val=&quot;00554F56&quot;/&gt;&lt;wsp:rsid wsp:val=&quot;00554FBA&quot;/&gt;&lt;wsp:rsid wsp:val=&quot;00555005&quot;/&gt;&lt;wsp:rsid wsp:val=&quot;0055515E&quot;/&gt;&lt;wsp:rsid wsp:val=&quot;00555B20&quot;/&gt;&lt;wsp:rsid wsp:val=&quot;005561BD&quot;/&gt;&lt;wsp:rsid wsp:val=&quot;00556574&quot;/&gt;&lt;wsp:rsid wsp:val=&quot;00556607&quot;/&gt;&lt;wsp:rsid wsp:val=&quot;00556E2F&quot;/&gt;&lt;wsp:rsid wsp:val=&quot;00556EF2&quot;/&gt;&lt;wsp:rsid wsp:val=&quot;00556FE4&quot;/&gt;&lt;wsp:rsid wsp:val=&quot;00561031&quot;/&gt;&lt;wsp:rsid wsp:val=&quot;005610D2&quot;/&gt;&lt;wsp:rsid wsp:val=&quot;005623AA&quot;/&gt;&lt;wsp:rsid wsp:val=&quot;005623C6&quot;/&gt;&lt;wsp:rsid wsp:val=&quot;0056245F&quot;/&gt;&lt;wsp:rsid wsp:val=&quot;00562C7D&quot;/&gt;&lt;wsp:rsid wsp:val=&quot;00562EDA&quot;/&gt;&lt;wsp:rsid wsp:val=&quot;00563635&quot;/&gt;&lt;wsp:rsid wsp:val=&quot;00563A91&quot;/&gt;&lt;wsp:rsid wsp:val=&quot;00563B03&quot;/&gt;&lt;wsp:rsid wsp:val=&quot;00563B63&quot;/&gt;&lt;wsp:rsid wsp:val=&quot;00563E2C&quot;/&gt;&lt;wsp:rsid wsp:val=&quot;00564486&quot;/&gt;&lt;wsp:rsid wsp:val=&quot;00564982&quot;/&gt;&lt;wsp:rsid wsp:val=&quot;0056558E&quot;/&gt;&lt;wsp:rsid wsp:val=&quot;00565A1A&quot;/&gt;&lt;wsp:rsid wsp:val=&quot;00565B38&quot;/&gt;&lt;wsp:rsid wsp:val=&quot;005662C6&quot;/&gt;&lt;wsp:rsid wsp:val=&quot;005663D8&quot;/&gt;&lt;wsp:rsid wsp:val=&quot;00566558&quot;/&gt;&lt;wsp:rsid wsp:val=&quot;00566B9A&quot;/&gt;&lt;wsp:rsid wsp:val=&quot;00566FFF&quot;/&gt;&lt;wsp:rsid wsp:val=&quot;00567731&quot;/&gt;&lt;wsp:rsid wsp:val=&quot;00567745&quot;/&gt;&lt;wsp:rsid wsp:val=&quot;0056778F&quot;/&gt;&lt;wsp:rsid wsp:val=&quot;005677B6&quot;/&gt;&lt;wsp:rsid wsp:val=&quot;0057035C&quot;/&gt;&lt;wsp:rsid wsp:val=&quot;00570AF5&quot;/&gt;&lt;wsp:rsid wsp:val=&quot;00570C37&quot;/&gt;&lt;wsp:rsid wsp:val=&quot;00570EA7&quot;/&gt;&lt;wsp:rsid wsp:val=&quot;005715AD&quot;/&gt;&lt;wsp:rsid wsp:val=&quot;0057170A&quot;/&gt;&lt;wsp:rsid wsp:val=&quot;0057247A&quot;/&gt;&lt;wsp:rsid wsp:val=&quot;00572570&quot;/&gt;&lt;wsp:rsid wsp:val=&quot;005727FB&quot;/&gt;&lt;wsp:rsid wsp:val=&quot;00572A4C&quot;/&gt;&lt;wsp:rsid wsp:val=&quot;00573284&quot;/&gt;&lt;wsp:rsid wsp:val=&quot;00573DD4&quot;/&gt;&lt;wsp:rsid wsp:val=&quot;00574108&quot;/&gt;&lt;wsp:rsid wsp:val=&quot;00574858&quot;/&gt;&lt;wsp:rsid wsp:val=&quot;00575314&quot;/&gt;&lt;wsp:rsid wsp:val=&quot;00575332&quot;/&gt;&lt;wsp:rsid wsp:val=&quot;005758FD&quot;/&gt;&lt;wsp:rsid wsp:val=&quot;00575AD3&quot;/&gt;&lt;wsp:rsid wsp:val=&quot;00575BED&quot;/&gt;&lt;wsp:rsid wsp:val=&quot;00575F1E&quot;/&gt;&lt;wsp:rsid wsp:val=&quot;005761F2&quot;/&gt;&lt;wsp:rsid wsp:val=&quot;00577655&quot;/&gt;&lt;wsp:rsid wsp:val=&quot;00577A8D&quot;/&gt;&lt;wsp:rsid wsp:val=&quot;0058033C&quot;/&gt;&lt;wsp:rsid wsp:val=&quot;00581A68&quot;/&gt;&lt;wsp:rsid wsp:val=&quot;00581B00&quot;/&gt;&lt;wsp:rsid wsp:val=&quot;00582585&quot;/&gt;&lt;wsp:rsid wsp:val=&quot;005830F1&quot;/&gt;&lt;wsp:rsid wsp:val=&quot;0058339B&quot;/&gt;&lt;wsp:rsid wsp:val=&quot;005836AF&quot;/&gt;&lt;wsp:rsid wsp:val=&quot;00583AFD&quot;/&gt;&lt;wsp:rsid wsp:val=&quot;00583C9D&quot;/&gt;&lt;wsp:rsid wsp:val=&quot;00583E55&quot;/&gt;&lt;wsp:rsid wsp:val=&quot;0058454D&quot;/&gt;&lt;wsp:rsid wsp:val=&quot;00584B9B&quot;/&gt;&lt;wsp:rsid wsp:val=&quot;00584DCA&quot;/&gt;&lt;wsp:rsid wsp:val=&quot;0058532E&quot;/&gt;&lt;wsp:rsid wsp:val=&quot;00585458&quot;/&gt;&lt;wsp:rsid wsp:val=&quot;005854E4&quot;/&gt;&lt;wsp:rsid wsp:val=&quot;00586292&quot;/&gt;&lt;wsp:rsid wsp:val=&quot;005864FA&quot;/&gt;&lt;wsp:rsid wsp:val=&quot;00586956&quot;/&gt;&lt;wsp:rsid wsp:val=&quot;00587942&quot;/&gt;&lt;wsp:rsid wsp:val=&quot;00587B77&quot;/&gt;&lt;wsp:rsid wsp:val=&quot;00590164&quot;/&gt;&lt;wsp:rsid wsp:val=&quot;005902F9&quot;/&gt;&lt;wsp:rsid wsp:val=&quot;00590995&quot;/&gt;&lt;wsp:rsid wsp:val=&quot;00590A54&quot;/&gt;&lt;wsp:rsid wsp:val=&quot;00591628&quot;/&gt;&lt;wsp:rsid wsp:val=&quot;00591961&quot;/&gt;&lt;wsp:rsid wsp:val=&quot;00592465&quot;/&gt;&lt;wsp:rsid wsp:val=&quot;005929A6&quot;/&gt;&lt;wsp:rsid wsp:val=&quot;00592D69&quot;/&gt;&lt;wsp:rsid wsp:val=&quot;00592F31&quot;/&gt;&lt;wsp:rsid wsp:val=&quot;00594762&quot;/&gt;&lt;wsp:rsid wsp:val=&quot;00595D9B&quot;/&gt;&lt;wsp:rsid wsp:val=&quot;00596E62&quot;/&gt;&lt;wsp:rsid wsp:val=&quot;00597401&quot;/&gt;&lt;wsp:rsid wsp:val=&quot;00597C42&quot;/&gt;&lt;wsp:rsid wsp:val=&quot;005A1B4F&quot;/&gt;&lt;wsp:rsid wsp:val=&quot;005A1E82&quot;/&gt;&lt;wsp:rsid wsp:val=&quot;005A2454&quot;/&gt;&lt;wsp:rsid wsp:val=&quot;005A25ED&quot;/&gt;&lt;wsp:rsid wsp:val=&quot;005A27A8&quot;/&gt;&lt;wsp:rsid wsp:val=&quot;005A2A9B&quot;/&gt;&lt;wsp:rsid wsp:val=&quot;005A3C4D&quot;/&gt;&lt;wsp:rsid wsp:val=&quot;005A3CCD&quot;/&gt;&lt;wsp:rsid wsp:val=&quot;005A3FE0&quot;/&gt;&lt;wsp:rsid wsp:val=&quot;005A40A1&quot;/&gt;&lt;wsp:rsid wsp:val=&quot;005A445E&quot;/&gt;&lt;wsp:rsid wsp:val=&quot;005A466D&quot;/&gt;&lt;wsp:rsid wsp:val=&quot;005A4A78&quot;/&gt;&lt;wsp:rsid wsp:val=&quot;005A684B&quot;/&gt;&lt;wsp:rsid wsp:val=&quot;005A6AB6&quot;/&gt;&lt;wsp:rsid wsp:val=&quot;005A6AD0&quot;/&gt;&lt;wsp:rsid wsp:val=&quot;005B05C2&quot;/&gt;&lt;wsp:rsid wsp:val=&quot;005B0FD6&quot;/&gt;&lt;wsp:rsid wsp:val=&quot;005B15C2&quot;/&gt;&lt;wsp:rsid wsp:val=&quot;005B1CB0&quot;/&gt;&lt;wsp:rsid wsp:val=&quot;005B25EB&quot;/&gt;&lt;wsp:rsid wsp:val=&quot;005B3056&quot;/&gt;&lt;wsp:rsid wsp:val=&quot;005B3177&quot;/&gt;&lt;wsp:rsid wsp:val=&quot;005B3608&quot;/&gt;&lt;wsp:rsid wsp:val=&quot;005B3D2B&quot;/&gt;&lt;wsp:rsid wsp:val=&quot;005B49EE&quot;/&gt;&lt;wsp:rsid wsp:val=&quot;005B49FF&quot;/&gt;&lt;wsp:rsid wsp:val=&quot;005B622A&quot;/&gt;&lt;wsp:rsid wsp:val=&quot;005B6C6F&quot;/&gt;&lt;wsp:rsid wsp:val=&quot;005B6D12&quot;/&gt;&lt;wsp:rsid wsp:val=&quot;005B6F0C&quot;/&gt;&lt;wsp:rsid wsp:val=&quot;005B6F7D&quot;/&gt;&lt;wsp:rsid wsp:val=&quot;005B7063&quot;/&gt;&lt;wsp:rsid wsp:val=&quot;005B7577&quot;/&gt;&lt;wsp:rsid wsp:val=&quot;005B7CF7&quot;/&gt;&lt;wsp:rsid wsp:val=&quot;005B7FE3&quot;/&gt;&lt;wsp:rsid wsp:val=&quot;005C0023&quot;/&gt;&lt;wsp:rsid wsp:val=&quot;005C01B0&quot;/&gt;&lt;wsp:rsid wsp:val=&quot;005C0348&quot;/&gt;&lt;wsp:rsid wsp:val=&quot;005C0ACD&quot;/&gt;&lt;wsp:rsid wsp:val=&quot;005C0FCA&quot;/&gt;&lt;wsp:rsid wsp:val=&quot;005C107E&quot;/&gt;&lt;wsp:rsid wsp:val=&quot;005C20D4&quot;/&gt;&lt;wsp:rsid wsp:val=&quot;005C2330&quot;/&gt;&lt;wsp:rsid wsp:val=&quot;005C2346&quot;/&gt;&lt;wsp:rsid wsp:val=&quot;005C25A5&quot;/&gt;&lt;wsp:rsid wsp:val=&quot;005C319B&quot;/&gt;&lt;wsp:rsid wsp:val=&quot;005C44DB&quot;/&gt;&lt;wsp:rsid wsp:val=&quot;005C4878&quot;/&gt;&lt;wsp:rsid wsp:val=&quot;005C49B0&quot;/&gt;&lt;wsp:rsid wsp:val=&quot;005C4B21&quot;/&gt;&lt;wsp:rsid wsp:val=&quot;005C5490&quot;/&gt;&lt;wsp:rsid wsp:val=&quot;005C66F0&quot;/&gt;&lt;wsp:rsid wsp:val=&quot;005C6A88&quot;/&gt;&lt;wsp:rsid wsp:val=&quot;005C6B9F&quot;/&gt;&lt;wsp:rsid wsp:val=&quot;005C6DB1&quot;/&gt;&lt;wsp:rsid wsp:val=&quot;005C6F2D&quot;/&gt;&lt;wsp:rsid wsp:val=&quot;005C7286&quot;/&gt;&lt;wsp:rsid wsp:val=&quot;005C7386&quot;/&gt;&lt;wsp:rsid wsp:val=&quot;005C7699&quot;/&gt;&lt;wsp:rsid wsp:val=&quot;005C7F18&quot;/&gt;&lt;wsp:rsid wsp:val=&quot;005D01DA&quot;/&gt;&lt;wsp:rsid wsp:val=&quot;005D0381&quot;/&gt;&lt;wsp:rsid wsp:val=&quot;005D0696&quot;/&gt;&lt;wsp:rsid wsp:val=&quot;005D124A&quot;/&gt;&lt;wsp:rsid wsp:val=&quot;005D1CF3&quot;/&gt;&lt;wsp:rsid wsp:val=&quot;005D2A61&quot;/&gt;&lt;wsp:rsid wsp:val=&quot;005D2B9B&quot;/&gt;&lt;wsp:rsid wsp:val=&quot;005D4498&quot;/&gt;&lt;wsp:rsid wsp:val=&quot;005D59BB&quot;/&gt;&lt;wsp:rsid wsp:val=&quot;005D6542&quot;/&gt;&lt;wsp:rsid wsp:val=&quot;005D6CA2&quot;/&gt;&lt;wsp:rsid wsp:val=&quot;005D725D&quot;/&gt;&lt;wsp:rsid wsp:val=&quot;005D7343&quot;/&gt;&lt;wsp:rsid wsp:val=&quot;005D77CF&quot;/&gt;&lt;wsp:rsid wsp:val=&quot;005D7BD2&quot;/&gt;&lt;wsp:rsid wsp:val=&quot;005D7CC0&quot;/&gt;&lt;wsp:rsid wsp:val=&quot;005E0377&quot;/&gt;&lt;wsp:rsid wsp:val=&quot;005E0BE1&quot;/&gt;&lt;wsp:rsid wsp:val=&quot;005E1048&quot;/&gt;&lt;wsp:rsid wsp:val=&quot;005E1460&quot;/&gt;&lt;wsp:rsid wsp:val=&quot;005E1C81&quot;/&gt;&lt;wsp:rsid wsp:val=&quot;005E1CB2&quot;/&gt;&lt;wsp:rsid wsp:val=&quot;005E1D8E&quot;/&gt;&lt;wsp:rsid wsp:val=&quot;005E2050&quot;/&gt;&lt;wsp:rsid wsp:val=&quot;005E4410&quot;/&gt;&lt;wsp:rsid wsp:val=&quot;005E4829&quot;/&gt;&lt;wsp:rsid wsp:val=&quot;005E58A0&quot;/&gt;&lt;wsp:rsid wsp:val=&quot;005E5965&quot;/&gt;&lt;wsp:rsid wsp:val=&quot;005E5E8F&quot;/&gt;&lt;wsp:rsid wsp:val=&quot;005E633B&quot;/&gt;&lt;wsp:rsid wsp:val=&quot;005E6667&quot;/&gt;&lt;wsp:rsid wsp:val=&quot;005E690A&quot;/&gt;&lt;wsp:rsid wsp:val=&quot;005E6A78&quot;/&gt;&lt;wsp:rsid wsp:val=&quot;005E7836&quot;/&gt;&lt;wsp:rsid wsp:val=&quot;005E7C59&quot;/&gt;&lt;wsp:rsid wsp:val=&quot;005F04DA&quot;/&gt;&lt;wsp:rsid wsp:val=&quot;005F0514&quot;/&gt;&lt;wsp:rsid wsp:val=&quot;005F14B2&quot;/&gt;&lt;wsp:rsid wsp:val=&quot;005F1E65&quot;/&gt;&lt;wsp:rsid wsp:val=&quot;005F202B&quot;/&gt;&lt;wsp:rsid wsp:val=&quot;005F2943&quot;/&gt;&lt;wsp:rsid wsp:val=&quot;005F2BE1&quot;/&gt;&lt;wsp:rsid wsp:val=&quot;005F2EF2&quot;/&gt;&lt;wsp:rsid wsp:val=&quot;005F36F4&quot;/&gt;&lt;wsp:rsid wsp:val=&quot;005F3B0A&quot;/&gt;&lt;wsp:rsid wsp:val=&quot;005F3D66&quot;/&gt;&lt;wsp:rsid wsp:val=&quot;005F3E41&quot;/&gt;&lt;wsp:rsid wsp:val=&quot;005F4973&quot;/&gt;&lt;wsp:rsid wsp:val=&quot;005F4DAF&quot;/&gt;&lt;wsp:rsid wsp:val=&quot;005F5A62&quot;/&gt;&lt;wsp:rsid wsp:val=&quot;005F5A68&quot;/&gt;&lt;wsp:rsid wsp:val=&quot;005F6B1E&quot;/&gt;&lt;wsp:rsid wsp:val=&quot;005F6D91&quot;/&gt;&lt;wsp:rsid wsp:val=&quot;005F6E26&quot;/&gt;&lt;wsp:rsid wsp:val=&quot;005F7FDC&quot;/&gt;&lt;wsp:rsid wsp:val=&quot;006010A4&quot;/&gt;&lt;wsp:rsid wsp:val=&quot;0060123B&quot;/&gt;&lt;wsp:rsid wsp:val=&quot;006017AE&quot;/&gt;&lt;wsp:rsid wsp:val=&quot;00601BDC&quot;/&gt;&lt;wsp:rsid wsp:val=&quot;00602E3A&quot;/&gt;&lt;wsp:rsid wsp:val=&quot;00603302&quot;/&gt;&lt;wsp:rsid wsp:val=&quot;006034A7&quot;/&gt;&lt;wsp:rsid wsp:val=&quot;00603F0A&quot;/&gt;&lt;wsp:rsid wsp:val=&quot;00604275&quot;/&gt;&lt;wsp:rsid wsp:val=&quot;00604580&quot;/&gt;&lt;wsp:rsid wsp:val=&quot;00604847&quot;/&gt;&lt;wsp:rsid wsp:val=&quot;00604D12&quot;/&gt;&lt;wsp:rsid wsp:val=&quot;006054DE&quot;/&gt;&lt;wsp:rsid wsp:val=&quot;00606669&quot;/&gt;&lt;wsp:rsid wsp:val=&quot;00606DD8&quot;/&gt;&lt;wsp:rsid wsp:val=&quot;0060712C&quot;/&gt;&lt;wsp:rsid wsp:val=&quot;00607AAD&quot;/&gt;&lt;wsp:rsid wsp:val=&quot;00607B9B&quot;/&gt;&lt;wsp:rsid wsp:val=&quot;00607C77&quot;/&gt;&lt;wsp:rsid wsp:val=&quot;00607D29&quot;/&gt;&lt;wsp:rsid wsp:val=&quot;00610135&quot;/&gt;&lt;wsp:rsid wsp:val=&quot;006109B3&quot;/&gt;&lt;wsp:rsid wsp:val=&quot;00610AE7&quot;/&gt;&lt;wsp:rsid wsp:val=&quot;00611234&quot;/&gt;&lt;wsp:rsid wsp:val=&quot;0061127B&quot;/&gt;&lt;wsp:rsid wsp:val=&quot;0061131E&quot;/&gt;&lt;wsp:rsid wsp:val=&quot;0061155D&quot;/&gt;&lt;wsp:rsid wsp:val=&quot;00612298&quot;/&gt;&lt;wsp:rsid wsp:val=&quot;0061247F&quot;/&gt;&lt;wsp:rsid wsp:val=&quot;00612863&quot;/&gt;&lt;wsp:rsid wsp:val=&quot;00612932&quot;/&gt;&lt;wsp:rsid wsp:val=&quot;006134E7&quot;/&gt;&lt;wsp:rsid wsp:val=&quot;00613D72&quot;/&gt;&lt;wsp:rsid wsp:val=&quot;0061448A&quot;/&gt;&lt;wsp:rsid wsp:val=&quot;0061502F&quot;/&gt;&lt;wsp:rsid wsp:val=&quot;0061557A&quot;/&gt;&lt;wsp:rsid wsp:val=&quot;0061574F&quot;/&gt;&lt;wsp:rsid wsp:val=&quot;006159E4&quot;/&gt;&lt;wsp:rsid wsp:val=&quot;00616366&quot;/&gt;&lt;wsp:rsid wsp:val=&quot;00617162&quot;/&gt;&lt;wsp:rsid wsp:val=&quot;00617417&quot;/&gt;&lt;wsp:rsid wsp:val=&quot;006177D1&quot;/&gt;&lt;wsp:rsid wsp:val=&quot;00617861&quot;/&gt;&lt;wsp:rsid wsp:val=&quot;00617F25&quot;/&gt;&lt;wsp:rsid wsp:val=&quot;0062093A&quot;/&gt;&lt;wsp:rsid wsp:val=&quot;00621C92&quot;/&gt;&lt;wsp:rsid wsp:val=&quot;0062322C&quot;/&gt;&lt;wsp:rsid wsp:val=&quot;00625640&quot;/&gt;&lt;wsp:rsid wsp:val=&quot;00626A56&quot;/&gt;&lt;wsp:rsid wsp:val=&quot;00626C0D&quot;/&gt;&lt;wsp:rsid wsp:val=&quot;00627034&quot;/&gt;&lt;wsp:rsid wsp:val=&quot;00627285&quot;/&gt;&lt;wsp:rsid wsp:val=&quot;00627325&quot;/&gt;&lt;wsp:rsid wsp:val=&quot;006274B4&quot;/&gt;&lt;wsp:rsid wsp:val=&quot;0062751C&quot;/&gt;&lt;wsp:rsid wsp:val=&quot;006276A9&quot;/&gt;&lt;wsp:rsid wsp:val=&quot;006277E2&quot;/&gt;&lt;wsp:rsid wsp:val=&quot;006304D6&quot;/&gt;&lt;wsp:rsid wsp:val=&quot;00630A2F&quot;/&gt;&lt;wsp:rsid wsp:val=&quot;00630A8B&quot;/&gt;&lt;wsp:rsid wsp:val=&quot;00630EE3&quot;/&gt;&lt;wsp:rsid wsp:val=&quot;00630FD3&quot;/&gt;&lt;wsp:rsid wsp:val=&quot;0063161E&quot;/&gt;&lt;wsp:rsid wsp:val=&quot;00631C31&quot;/&gt;&lt;wsp:rsid wsp:val=&quot;0063224E&quot;/&gt;&lt;wsp:rsid wsp:val=&quot;006327B4&quot;/&gt;&lt;wsp:rsid wsp:val=&quot;00632E8A&quot;/&gt;&lt;wsp:rsid wsp:val=&quot;006331FF&quot;/&gt;&lt;wsp:rsid wsp:val=&quot;00633CB5&quot;/&gt;&lt;wsp:rsid wsp:val=&quot;00634B66&quot;/&gt;&lt;wsp:rsid wsp:val=&quot;00634BD4&quot;/&gt;&lt;wsp:rsid wsp:val=&quot;0063525A&quot;/&gt;&lt;wsp:rsid wsp:val=&quot;00635496&quot;/&gt;&lt;wsp:rsid wsp:val=&quot;00635498&quot;/&gt;&lt;wsp:rsid wsp:val=&quot;006358BA&quot;/&gt;&lt;wsp:rsid wsp:val=&quot;006358D6&quot;/&gt;&lt;wsp:rsid wsp:val=&quot;006358FE&quot;/&gt;&lt;wsp:rsid wsp:val=&quot;006365C0&quot;/&gt;&lt;wsp:rsid wsp:val=&quot;006368D3&quot;/&gt;&lt;wsp:rsid wsp:val=&quot;00637A9A&quot;/&gt;&lt;wsp:rsid wsp:val=&quot;006405FA&quot;/&gt;&lt;wsp:rsid wsp:val=&quot;00640DFF&quot;/&gt;&lt;wsp:rsid wsp:val=&quot;00641BD1&quot;/&gt;&lt;wsp:rsid wsp:val=&quot;00642066&quot;/&gt;&lt;wsp:rsid wsp:val=&quot;006424E5&quot;/&gt;&lt;wsp:rsid wsp:val=&quot;00642D04&quot;/&gt;&lt;wsp:rsid wsp:val=&quot;006430DD&quot;/&gt;&lt;wsp:rsid wsp:val=&quot;006437E7&quot;/&gt;&lt;wsp:rsid wsp:val=&quot;00643828&quot;/&gt;&lt;wsp:rsid wsp:val=&quot;00643FC5&quot;/&gt;&lt;wsp:rsid wsp:val=&quot;00644570&quot;/&gt;&lt;wsp:rsid wsp:val=&quot;006446A5&quot;/&gt;&lt;wsp:rsid wsp:val=&quot;00644AE7&quot;/&gt;&lt;wsp:rsid wsp:val=&quot;00644BD6&quot;/&gt;&lt;wsp:rsid wsp:val=&quot;00644E96&quot;/&gt;&lt;wsp:rsid wsp:val=&quot;0064558D&quot;/&gt;&lt;wsp:rsid wsp:val=&quot;006459F8&quot;/&gt;&lt;wsp:rsid wsp:val=&quot;00645DE7&quot;/&gt;&lt;wsp:rsid wsp:val=&quot;00646925&quot;/&gt;&lt;wsp:rsid wsp:val=&quot;0064709E&quot;/&gt;&lt;wsp:rsid wsp:val=&quot;00647397&quot;/&gt;&lt;wsp:rsid wsp:val=&quot;006478F4&quot;/&gt;&lt;wsp:rsid wsp:val=&quot;00647AF3&quot;/&gt;&lt;wsp:rsid wsp:val=&quot;00647CAE&quot;/&gt;&lt;wsp:rsid wsp:val=&quot;00647F93&quot;/&gt;&lt;wsp:rsid wsp:val=&quot;00650481&quot;/&gt;&lt;wsp:rsid wsp:val=&quot;00650700&quot;/&gt;&lt;wsp:rsid wsp:val=&quot;00650995&quot;/&gt;&lt;wsp:rsid wsp:val=&quot;00651140&quot;/&gt;&lt;wsp:rsid wsp:val=&quot;00651465&quot;/&gt;&lt;wsp:rsid wsp:val=&quot;00651625&quot;/&gt;&lt;wsp:rsid wsp:val=&quot;006520CC&quot;/&gt;&lt;wsp:rsid wsp:val=&quot;006523F3&quot;/&gt;&lt;wsp:rsid wsp:val=&quot;00652C94&quot;/&gt;&lt;wsp:rsid wsp:val=&quot;00653279&quot;/&gt;&lt;wsp:rsid wsp:val=&quot;006533F5&quot;/&gt;&lt;wsp:rsid wsp:val=&quot;00653D22&quot;/&gt;&lt;wsp:rsid wsp:val=&quot;006550A4&quot;/&gt;&lt;wsp:rsid wsp:val=&quot;006551B4&quot;/&gt;&lt;wsp:rsid wsp:val=&quot;006554D4&quot;/&gt;&lt;wsp:rsid wsp:val=&quot;0065569B&quot;/&gt;&lt;wsp:rsid wsp:val=&quot;00656666&quot;/&gt;&lt;wsp:rsid wsp:val=&quot;0065692A&quot;/&gt;&lt;wsp:rsid wsp:val=&quot;00656B90&quot;/&gt;&lt;wsp:rsid wsp:val=&quot;006570AD&quot;/&gt;&lt;wsp:rsid wsp:val=&quot;00657B8D&quot;/&gt;&lt;wsp:rsid wsp:val=&quot;00660409&quot;/&gt;&lt;wsp:rsid wsp:val=&quot;006605A6&quot;/&gt;&lt;wsp:rsid wsp:val=&quot;00660948&quot;/&gt;&lt;wsp:rsid wsp:val=&quot;00661E43&quot;/&gt;&lt;wsp:rsid wsp:val=&quot;00661EFA&quot;/&gt;&lt;wsp:rsid wsp:val=&quot;00662326&quot;/&gt;&lt;wsp:rsid wsp:val=&quot;00662717&quot;/&gt;&lt;wsp:rsid wsp:val=&quot;006630AB&quot;/&gt;&lt;wsp:rsid wsp:val=&quot;006632B0&quot;/&gt;&lt;wsp:rsid wsp:val=&quot;006635E2&quot;/&gt;&lt;wsp:rsid wsp:val=&quot;006639B9&quot;/&gt;&lt;wsp:rsid wsp:val=&quot;00664234&quot;/&gt;&lt;wsp:rsid wsp:val=&quot;00664591&quot;/&gt;&lt;wsp:rsid wsp:val=&quot;00664901&quot;/&gt;&lt;wsp:rsid wsp:val=&quot;00664EAD&quot;/&gt;&lt;wsp:rsid wsp:val=&quot;00664F0E&quot;/&gt;&lt;wsp:rsid wsp:val=&quot;00666169&quot;/&gt;&lt;wsp:rsid wsp:val=&quot;0066656D&quot;/&gt;&lt;wsp:rsid wsp:val=&quot;00666A8C&quot;/&gt;&lt;wsp:rsid wsp:val=&quot;0066739D&quot;/&gt;&lt;wsp:rsid wsp:val=&quot;0066745C&quot;/&gt;&lt;wsp:rsid wsp:val=&quot;00667A83&quot;/&gt;&lt;wsp:rsid wsp:val=&quot;00670478&quot;/&gt;&lt;wsp:rsid wsp:val=&quot;00670676&quot;/&gt;&lt;wsp:rsid wsp:val=&quot;00670FB7&quot;/&gt;&lt;wsp:rsid wsp:val=&quot;006721E7&quot;/&gt;&lt;wsp:rsid wsp:val=&quot;006728A8&quot;/&gt;&lt;wsp:rsid wsp:val=&quot;00673291&quot;/&gt;&lt;wsp:rsid wsp:val=&quot;00673482&quot;/&gt;&lt;wsp:rsid wsp:val=&quot;006740EF&quot;/&gt;&lt;wsp:rsid wsp:val=&quot;00674706&quot;/&gt;&lt;wsp:rsid wsp:val=&quot;006750FA&quot;/&gt;&lt;wsp:rsid wsp:val=&quot;006755C2&quot;/&gt;&lt;wsp:rsid wsp:val=&quot;00675884&quot;/&gt;&lt;wsp:rsid wsp:val=&quot;00675BE2&quot;/&gt;&lt;wsp:rsid wsp:val=&quot;00675C27&quot;/&gt;&lt;wsp:rsid wsp:val=&quot;00675D3C&quot;/&gt;&lt;wsp:rsid wsp:val=&quot;00675F92&quot;/&gt;&lt;wsp:rsid wsp:val=&quot;0067691F&quot;/&gt;&lt;wsp:rsid wsp:val=&quot;00676D3B&quot;/&gt;&lt;wsp:rsid wsp:val=&quot;006772B6&quot;/&gt;&lt;wsp:rsid wsp:val=&quot;00677371&quot;/&gt;&lt;wsp:rsid wsp:val=&quot;0067751B&quot;/&gt;&lt;wsp:rsid wsp:val=&quot;0067772D&quot;/&gt;&lt;wsp:rsid wsp:val=&quot;006804F6&quot;/&gt;&lt;wsp:rsid wsp:val=&quot;00680ACD&quot;/&gt;&lt;wsp:rsid wsp:val=&quot;00680C3B&quot;/&gt;&lt;wsp:rsid wsp:val=&quot;00681288&quot;/&gt;&lt;wsp:rsid wsp:val=&quot;00681722&quot;/&gt;&lt;wsp:rsid wsp:val=&quot;00681CA6&quot;/&gt;&lt;wsp:rsid wsp:val=&quot;00681D01&quot;/&gt;&lt;wsp:rsid wsp:val=&quot;00681F73&quot;/&gt;&lt;wsp:rsid wsp:val=&quot;00681F76&quot;/&gt;&lt;wsp:rsid wsp:val=&quot;00682042&quot;/&gt;&lt;wsp:rsid wsp:val=&quot;00682623&quot;/&gt;&lt;wsp:rsid wsp:val=&quot;00682A8F&quot;/&gt;&lt;wsp:rsid wsp:val=&quot;00682C84&quot;/&gt;&lt;wsp:rsid wsp:val=&quot;006830FA&quot;/&gt;&lt;wsp:rsid wsp:val=&quot;00683FFC&quot;/&gt;&lt;wsp:rsid wsp:val=&quot;006841BE&quot;/&gt;&lt;wsp:rsid wsp:val=&quot;00684427&quot;/&gt;&lt;wsp:rsid wsp:val=&quot;00684908&quot;/&gt;&lt;wsp:rsid wsp:val=&quot;00685535&quot;/&gt;&lt;wsp:rsid wsp:val=&quot;00685CF7&quot;/&gt;&lt;wsp:rsid wsp:val=&quot;00685D13&quot;/&gt;&lt;wsp:rsid wsp:val=&quot;00686188&quot;/&gt;&lt;wsp:rsid wsp:val=&quot;00686293&quot;/&gt;&lt;wsp:rsid wsp:val=&quot;006864B7&quot;/&gt;&lt;wsp:rsid wsp:val=&quot;00686B9E&quot;/&gt;&lt;wsp:rsid wsp:val=&quot;00686F49&quot;/&gt;&lt;wsp:rsid wsp:val=&quot;00687066&quot;/&gt;&lt;wsp:rsid wsp:val=&quot;006876C7&quot;/&gt;&lt;wsp:rsid wsp:val=&quot;006878F3&quot;/&gt;&lt;wsp:rsid wsp:val=&quot;0068794C&quot;/&gt;&lt;wsp:rsid wsp:val=&quot;00690388&quot;/&gt;&lt;wsp:rsid wsp:val=&quot;00690875&quot;/&gt;&lt;wsp:rsid wsp:val=&quot;0069095D&quot;/&gt;&lt;wsp:rsid wsp:val=&quot;00690B50&quot;/&gt;&lt;wsp:rsid wsp:val=&quot;00690BA3&quot;/&gt;&lt;wsp:rsid wsp:val=&quot;0069121E&quot;/&gt;&lt;wsp:rsid wsp:val=&quot;00691346&quot;/&gt;&lt;wsp:rsid wsp:val=&quot;00691BD5&quot;/&gt;&lt;wsp:rsid wsp:val=&quot;00691CEC&quot;/&gt;&lt;wsp:rsid wsp:val=&quot;006920DB&quot;/&gt;&lt;wsp:rsid wsp:val=&quot;006926BC&quot;/&gt;&lt;wsp:rsid wsp:val=&quot;006930A3&quot;/&gt;&lt;wsp:rsid wsp:val=&quot;006933C9&quot;/&gt;&lt;wsp:rsid wsp:val=&quot;0069348D&quot;/&gt;&lt;wsp:rsid wsp:val=&quot;00693DA2&quot;/&gt;&lt;wsp:rsid wsp:val=&quot;0069446A&quot;/&gt;&lt;wsp:rsid wsp:val=&quot;00694D5D&quot;/&gt;&lt;wsp:rsid wsp:val=&quot;00694DA3&quot;/&gt;&lt;wsp:rsid wsp:val=&quot;00694E59&quot;/&gt;&lt;wsp:rsid wsp:val=&quot;006954DD&quot;/&gt;&lt;wsp:rsid wsp:val=&quot;006955A5&quot;/&gt;&lt;wsp:rsid wsp:val=&quot;00696BBC&quot;/&gt;&lt;wsp:rsid wsp:val=&quot;00696F88&quot;/&gt;&lt;wsp:rsid wsp:val=&quot;0069733E&quot;/&gt;&lt;wsp:rsid wsp:val=&quot;00697375&quot;/&gt;&lt;wsp:rsid wsp:val=&quot;006973E5&quot;/&gt;&lt;wsp:rsid wsp:val=&quot;006977CC&quot;/&gt;&lt;wsp:rsid wsp:val=&quot;006A0958&quot;/&gt;&lt;wsp:rsid wsp:val=&quot;006A0D06&quot;/&gt;&lt;wsp:rsid wsp:val=&quot;006A1830&quot;/&gt;&lt;wsp:rsid wsp:val=&quot;006A3056&quot;/&gt;&lt;wsp:rsid wsp:val=&quot;006A35BD&quot;/&gt;&lt;wsp:rsid wsp:val=&quot;006A3660&quot;/&gt;&lt;wsp:rsid wsp:val=&quot;006A369C&quot;/&gt;&lt;wsp:rsid wsp:val=&quot;006A372F&quot;/&gt;&lt;wsp:rsid wsp:val=&quot;006A3874&quot;/&gt;&lt;wsp:rsid wsp:val=&quot;006A395C&quot;/&gt;&lt;wsp:rsid wsp:val=&quot;006A46A7&quot;/&gt;&lt;wsp:rsid wsp:val=&quot;006A4A4E&quot;/&gt;&lt;wsp:rsid wsp:val=&quot;006A5591&quot;/&gt;&lt;wsp:rsid wsp:val=&quot;006A5C86&quot;/&gt;&lt;wsp:rsid wsp:val=&quot;006A60DA&quot;/&gt;&lt;wsp:rsid wsp:val=&quot;006A657D&quot;/&gt;&lt;wsp:rsid wsp:val=&quot;006A7836&quot;/&gt;&lt;wsp:rsid wsp:val=&quot;006A79A6&quot;/&gt;&lt;wsp:rsid wsp:val=&quot;006B06D5&quot;/&gt;&lt;wsp:rsid wsp:val=&quot;006B1A12&quot;/&gt;&lt;wsp:rsid wsp:val=&quot;006B1CCC&quot;/&gt;&lt;wsp:rsid wsp:val=&quot;006B1FBC&quot;/&gt;&lt;wsp:rsid wsp:val=&quot;006B2649&quot;/&gt;&lt;wsp:rsid wsp:val=&quot;006B264B&quot;/&gt;&lt;wsp:rsid wsp:val=&quot;006B2E26&quot;/&gt;&lt;wsp:rsid wsp:val=&quot;006B3348&quot;/&gt;&lt;wsp:rsid wsp:val=&quot;006B34BA&quot;/&gt;&lt;wsp:rsid wsp:val=&quot;006B35C6&quot;/&gt;&lt;wsp:rsid wsp:val=&quot;006B3728&quot;/&gt;&lt;wsp:rsid wsp:val=&quot;006B3AAD&quot;/&gt;&lt;wsp:rsid wsp:val=&quot;006B400B&quot;/&gt;&lt;wsp:rsid wsp:val=&quot;006B43EE&quot;/&gt;&lt;wsp:rsid wsp:val=&quot;006B4C45&quot;/&gt;&lt;wsp:rsid wsp:val=&quot;006B4F60&quot;/&gt;&lt;wsp:rsid wsp:val=&quot;006B53B5&quot;/&gt;&lt;wsp:rsid wsp:val=&quot;006B5BDC&quot;/&gt;&lt;wsp:rsid wsp:val=&quot;006B5E26&quot;/&gt;&lt;wsp:rsid wsp:val=&quot;006B65E5&quot;/&gt;&lt;wsp:rsid wsp:val=&quot;006B69EA&quot;/&gt;&lt;wsp:rsid wsp:val=&quot;006B6B17&quot;/&gt;&lt;wsp:rsid wsp:val=&quot;006B6D40&quot;/&gt;&lt;wsp:rsid wsp:val=&quot;006B7602&quot;/&gt;&lt;wsp:rsid wsp:val=&quot;006B77EA&quot;/&gt;&lt;wsp:rsid wsp:val=&quot;006C146A&quot;/&gt;&lt;wsp:rsid wsp:val=&quot;006C1FA5&quot;/&gt;&lt;wsp:rsid wsp:val=&quot;006C2513&quot;/&gt;&lt;wsp:rsid wsp:val=&quot;006C252A&quot;/&gt;&lt;wsp:rsid wsp:val=&quot;006C2711&quot;/&gt;&lt;wsp:rsid wsp:val=&quot;006C2B8C&quot;/&gt;&lt;wsp:rsid wsp:val=&quot;006C316D&quot;/&gt;&lt;wsp:rsid wsp:val=&quot;006C3252&quot;/&gt;&lt;wsp:rsid wsp:val=&quot;006C3804&quot;/&gt;&lt;wsp:rsid wsp:val=&quot;006C38D9&quot;/&gt;&lt;wsp:rsid wsp:val=&quot;006C3E81&quot;/&gt;&lt;wsp:rsid wsp:val=&quot;006C3F0A&quot;/&gt;&lt;wsp:rsid wsp:val=&quot;006C43FA&quot;/&gt;&lt;wsp:rsid wsp:val=&quot;006C5272&quot;/&gt;&lt;wsp:rsid wsp:val=&quot;006C53AF&quot;/&gt;&lt;wsp:rsid wsp:val=&quot;006C544C&quot;/&gt;&lt;wsp:rsid wsp:val=&quot;006C5695&quot;/&gt;&lt;wsp:rsid wsp:val=&quot;006C59F3&quot;/&gt;&lt;wsp:rsid wsp:val=&quot;006C5F53&quot;/&gt;&lt;wsp:rsid wsp:val=&quot;006C6251&quot;/&gt;&lt;wsp:rsid wsp:val=&quot;006C64E5&quot;/&gt;&lt;wsp:rsid wsp:val=&quot;006C69F1&quot;/&gt;&lt;wsp:rsid wsp:val=&quot;006C6AD9&quot;/&gt;&lt;wsp:rsid wsp:val=&quot;006C6D75&quot;/&gt;&lt;wsp:rsid wsp:val=&quot;006C70F4&quot;/&gt;&lt;wsp:rsid wsp:val=&quot;006C7169&quot;/&gt;&lt;wsp:rsid wsp:val=&quot;006C7C26&quot;/&gt;&lt;wsp:rsid wsp:val=&quot;006D05A3&quot;/&gt;&lt;wsp:rsid wsp:val=&quot;006D069E&quot;/&gt;&lt;wsp:rsid wsp:val=&quot;006D0932&quot;/&gt;&lt;wsp:rsid wsp:val=&quot;006D09DC&quot;/&gt;&lt;wsp:rsid wsp:val=&quot;006D0B73&quot;/&gt;&lt;wsp:rsid wsp:val=&quot;006D0DAB&quot;/&gt;&lt;wsp:rsid wsp:val=&quot;006D135E&quot;/&gt;&lt;wsp:rsid wsp:val=&quot;006D1AB2&quot;/&gt;&lt;wsp:rsid wsp:val=&quot;006D1B4F&quot;/&gt;&lt;wsp:rsid wsp:val=&quot;006D239C&quot;/&gt;&lt;wsp:rsid wsp:val=&quot;006D25C7&quot;/&gt;&lt;wsp:rsid wsp:val=&quot;006D30E3&quot;/&gt;&lt;wsp:rsid wsp:val=&quot;006D31C3&quot;/&gt;&lt;wsp:rsid wsp:val=&quot;006D408E&quot;/&gt;&lt;wsp:rsid wsp:val=&quot;006D4B3A&quot;/&gt;&lt;wsp:rsid wsp:val=&quot;006D5150&quot;/&gt;&lt;wsp:rsid wsp:val=&quot;006D53D3&quot;/&gt;&lt;wsp:rsid wsp:val=&quot;006D5878&quot;/&gt;&lt;wsp:rsid wsp:val=&quot;006D629E&quot;/&gt;&lt;wsp:rsid wsp:val=&quot;006D69F9&quot;/&gt;&lt;wsp:rsid wsp:val=&quot;006D6BB9&quot;/&gt;&lt;wsp:rsid wsp:val=&quot;006D7219&quot;/&gt;&lt;wsp:rsid wsp:val=&quot;006D7D9F&quot;/&gt;&lt;wsp:rsid wsp:val=&quot;006E09A8&quot;/&gt;&lt;wsp:rsid wsp:val=&quot;006E0CC1&quot;/&gt;&lt;wsp:rsid wsp:val=&quot;006E0F17&quot;/&gt;&lt;wsp:rsid wsp:val=&quot;006E159E&quot;/&gt;&lt;wsp:rsid wsp:val=&quot;006E3162&quot;/&gt;&lt;wsp:rsid wsp:val=&quot;006E3403&quot;/&gt;&lt;wsp:rsid wsp:val=&quot;006E3408&quot;/&gt;&lt;wsp:rsid wsp:val=&quot;006E399B&quot;/&gt;&lt;wsp:rsid wsp:val=&quot;006E3A57&quot;/&gt;&lt;wsp:rsid wsp:val=&quot;006E4047&quot;/&gt;&lt;wsp:rsid wsp:val=&quot;006E4254&quot;/&gt;&lt;wsp:rsid wsp:val=&quot;006E4999&quot;/&gt;&lt;wsp:rsid wsp:val=&quot;006E54E1&quot;/&gt;&lt;wsp:rsid wsp:val=&quot;006E5C1E&quot;/&gt;&lt;wsp:rsid wsp:val=&quot;006E662D&quot;/&gt;&lt;wsp:rsid wsp:val=&quot;006E6697&quot;/&gt;&lt;wsp:rsid wsp:val=&quot;006E6C23&quot;/&gt;&lt;wsp:rsid wsp:val=&quot;006E72D4&quot;/&gt;&lt;wsp:rsid wsp:val=&quot;006E73BD&quot;/&gt;&lt;wsp:rsid wsp:val=&quot;006E7F17&quot;/&gt;&lt;wsp:rsid wsp:val=&quot;006F030F&quot;/&gt;&lt;wsp:rsid wsp:val=&quot;006F0AB3&quot;/&gt;&lt;wsp:rsid wsp:val=&quot;006F1381&quot;/&gt;&lt;wsp:rsid wsp:val=&quot;006F13D8&quot;/&gt;&lt;wsp:rsid wsp:val=&quot;006F158E&quot;/&gt;&lt;wsp:rsid wsp:val=&quot;006F1D3C&quot;/&gt;&lt;wsp:rsid wsp:val=&quot;006F1DA9&quot;/&gt;&lt;wsp:rsid wsp:val=&quot;006F2110&quot;/&gt;&lt;wsp:rsid wsp:val=&quot;006F21D4&quot;/&gt;&lt;wsp:rsid wsp:val=&quot;006F2884&quot;/&gt;&lt;wsp:rsid wsp:val=&quot;006F2E00&quot;/&gt;&lt;wsp:rsid wsp:val=&quot;006F38FF&quot;/&gt;&lt;wsp:rsid wsp:val=&quot;006F3A6F&quot;/&gt;&lt;wsp:rsid wsp:val=&quot;006F3C82&quot;/&gt;&lt;wsp:rsid wsp:val=&quot;006F4319&quot;/&gt;&lt;wsp:rsid wsp:val=&quot;006F453D&quot;/&gt;&lt;wsp:rsid wsp:val=&quot;006F493D&quot;/&gt;&lt;wsp:rsid wsp:val=&quot;006F4D6A&quot;/&gt;&lt;wsp:rsid wsp:val=&quot;006F5191&quot;/&gt;&lt;wsp:rsid wsp:val=&quot;006F5576&quot;/&gt;&lt;wsp:rsid wsp:val=&quot;006F55EC&quot;/&gt;&lt;wsp:rsid wsp:val=&quot;006F61FC&quot;/&gt;&lt;wsp:rsid wsp:val=&quot;006F64C3&quot;/&gt;&lt;wsp:rsid wsp:val=&quot;006F65C9&quot;/&gt;&lt;wsp:rsid wsp:val=&quot;006F6A64&quot;/&gt;&lt;wsp:rsid wsp:val=&quot;006F73DC&quot;/&gt;&lt;wsp:rsid wsp:val=&quot;006F771D&quot;/&gt;&lt;wsp:rsid wsp:val=&quot;007002D7&quot;/&gt;&lt;wsp:rsid wsp:val=&quot;007003F2&quot;/&gt;&lt;wsp:rsid wsp:val=&quot;007009E8&quot;/&gt;&lt;wsp:rsid wsp:val=&quot;00700D3F&quot;/&gt;&lt;wsp:rsid wsp:val=&quot;00700FC3&quot;/&gt;&lt;wsp:rsid wsp:val=&quot;00701041&quot;/&gt;&lt;wsp:rsid wsp:val=&quot;00702B46&quot;/&gt;&lt;wsp:rsid wsp:val=&quot;00702D05&quot;/&gt;&lt;wsp:rsid wsp:val=&quot;00702D98&quot;/&gt;&lt;wsp:rsid wsp:val=&quot;00703165&quot;/&gt;&lt;wsp:rsid wsp:val=&quot;0070391A&quot;/&gt;&lt;wsp:rsid wsp:val=&quot;00703A03&quot;/&gt;&lt;wsp:rsid wsp:val=&quot;00703C33&quot;/&gt;&lt;wsp:rsid wsp:val=&quot;00703C5B&quot;/&gt;&lt;wsp:rsid wsp:val=&quot;0070447D&quot;/&gt;&lt;wsp:rsid wsp:val=&quot;00704900&quot;/&gt;&lt;wsp:rsid wsp:val=&quot;00704BDA&quot;/&gt;&lt;wsp:rsid wsp:val=&quot;00704DB3&quot;/&gt;&lt;wsp:rsid wsp:val=&quot;007051E7&quot;/&gt;&lt;wsp:rsid wsp:val=&quot;0070533D&quot;/&gt;&lt;wsp:rsid wsp:val=&quot;00706532&quot;/&gt;&lt;wsp:rsid wsp:val=&quot;0070696A&quot;/&gt;&lt;wsp:rsid wsp:val=&quot;007070F5&quot;/&gt;&lt;wsp:rsid wsp:val=&quot;007072D9&quot;/&gt;&lt;wsp:rsid wsp:val=&quot;00707BD2&quot;/&gt;&lt;wsp:rsid wsp:val=&quot;007103C8&quot;/&gt;&lt;wsp:rsid wsp:val=&quot;00710577&quot;/&gt;&lt;wsp:rsid wsp:val=&quot;00710627&quot;/&gt;&lt;wsp:rsid wsp:val=&quot;0071086A&quot;/&gt;&lt;wsp:rsid wsp:val=&quot;00710A82&quot;/&gt;&lt;wsp:rsid wsp:val=&quot;00710EED&quot;/&gt;&lt;wsp:rsid wsp:val=&quot;00710F77&quot;/&gt;&lt;wsp:rsid wsp:val=&quot;00711131&quot;/&gt;&lt;wsp:rsid wsp:val=&quot;00711978&quot;/&gt;&lt;wsp:rsid wsp:val=&quot;00711B33&quot;/&gt;&lt;wsp:rsid wsp:val=&quot;00712196&quot;/&gt;&lt;wsp:rsid wsp:val=&quot;007133EC&quot;/&gt;&lt;wsp:rsid wsp:val=&quot;00713494&quot;/&gt;&lt;wsp:rsid wsp:val=&quot;00713DBF&quot;/&gt;&lt;wsp:rsid wsp:val=&quot;00713F0D&quot;/&gt;&lt;wsp:rsid wsp:val=&quot;00714455&quot;/&gt;&lt;wsp:rsid wsp:val=&quot;00715F29&quot;/&gt;&lt;wsp:rsid wsp:val=&quot;00716546&quot;/&gt;&lt;wsp:rsid wsp:val=&quot;00716909&quot;/&gt;&lt;wsp:rsid wsp:val=&quot;00716B79&quot;/&gt;&lt;wsp:rsid wsp:val=&quot;00720226&quot;/&gt;&lt;wsp:rsid wsp:val=&quot;00721145&quot;/&gt;&lt;wsp:rsid wsp:val=&quot;0072196A&quot;/&gt;&lt;wsp:rsid wsp:val=&quot;0072216B&quot;/&gt;&lt;wsp:rsid wsp:val=&quot;00722242&quot;/&gt;&lt;wsp:rsid wsp:val=&quot;007223D0&quot;/&gt;&lt;wsp:rsid wsp:val=&quot;00722889&quot;/&gt;&lt;wsp:rsid wsp:val=&quot;007230BD&quot;/&gt;&lt;wsp:rsid wsp:val=&quot;00723D35&quot;/&gt;&lt;wsp:rsid wsp:val=&quot;00723F80&quot;/&gt;&lt;wsp:rsid wsp:val=&quot;0072428F&quot;/&gt;&lt;wsp:rsid wsp:val=&quot;007245D5&quot;/&gt;&lt;wsp:rsid wsp:val=&quot;007246E8&quot;/&gt;&lt;wsp:rsid wsp:val=&quot;00724826&quot;/&gt;&lt;wsp:rsid wsp:val=&quot;00724A47&quot;/&gt;&lt;wsp:rsid wsp:val=&quot;00724B1B&quot;/&gt;&lt;wsp:rsid wsp:val=&quot;00724C7C&quot;/&gt;&lt;wsp:rsid wsp:val=&quot;00724D7B&quot;/&gt;&lt;wsp:rsid wsp:val=&quot;007250AA&quot;/&gt;&lt;wsp:rsid wsp:val=&quot;0072693B&quot;/&gt;&lt;wsp:rsid wsp:val=&quot;00726CE6&quot;/&gt;&lt;wsp:rsid wsp:val=&quot;007273C9&quot;/&gt;&lt;wsp:rsid wsp:val=&quot;007275A3&quot;/&gt;&lt;wsp:rsid wsp:val=&quot;00727BC8&quot;/&gt;&lt;wsp:rsid wsp:val=&quot;00727C68&quot;/&gt;&lt;wsp:rsid wsp:val=&quot;00727EA0&quot;/&gt;&lt;wsp:rsid wsp:val=&quot;00730241&quot;/&gt;&lt;wsp:rsid wsp:val=&quot;00731071&quot;/&gt;&lt;wsp:rsid wsp:val=&quot;00731270&quot;/&gt;&lt;wsp:rsid wsp:val=&quot;00731F37&quot;/&gt;&lt;wsp:rsid wsp:val=&quot;0073218C&quot;/&gt;&lt;wsp:rsid wsp:val=&quot;00732EAB&quot;/&gt;&lt;wsp:rsid wsp:val=&quot;007330D7&quot;/&gt;&lt;wsp:rsid wsp:val=&quot;0073349C&quot;/&gt;&lt;wsp:rsid wsp:val=&quot;0073376A&quot;/&gt;&lt;wsp:rsid wsp:val=&quot;00733FC1&quot;/&gt;&lt;wsp:rsid wsp:val=&quot;007341DF&quot;/&gt;&lt;wsp:rsid wsp:val=&quot;007342FE&quot;/&gt;&lt;wsp:rsid wsp:val=&quot;0073438D&quot;/&gt;&lt;wsp:rsid wsp:val=&quot;0073466F&quot;/&gt;&lt;wsp:rsid wsp:val=&quot;00734849&quot;/&gt;&lt;wsp:rsid wsp:val=&quot;00734987&quot;/&gt;&lt;wsp:rsid wsp:val=&quot;00734F92&quot;/&gt;&lt;wsp:rsid wsp:val=&quot;0073500E&quot;/&gt;&lt;wsp:rsid wsp:val=&quot;007355A2&quot;/&gt;&lt;wsp:rsid wsp:val=&quot;007356EC&quot;/&gt;&lt;wsp:rsid wsp:val=&quot;00735A8F&quot;/&gt;&lt;wsp:rsid wsp:val=&quot;0073642E&quot;/&gt;&lt;wsp:rsid wsp:val=&quot;0073666D&quot;/&gt;&lt;wsp:rsid wsp:val=&quot;00736779&quot;/&gt;&lt;wsp:rsid wsp:val=&quot;00736D52&quot;/&gt;&lt;wsp:rsid wsp:val=&quot;00736D6D&quot;/&gt;&lt;wsp:rsid wsp:val=&quot;00736DF6&quot;/&gt;&lt;wsp:rsid wsp:val=&quot;007372D5&quot;/&gt;&lt;wsp:rsid wsp:val=&quot;00737432&quot;/&gt;&lt;wsp:rsid wsp:val=&quot;007377C4&quot;/&gt;&lt;wsp:rsid wsp:val=&quot;00737D04&quot;/&gt;&lt;wsp:rsid wsp:val=&quot;00737D95&quot;/&gt;&lt;wsp:rsid wsp:val=&quot;00740538&quot;/&gt;&lt;wsp:rsid wsp:val=&quot;00740795&quot;/&gt;&lt;wsp:rsid wsp:val=&quot;00740A38&quot;/&gt;&lt;wsp:rsid wsp:val=&quot;00740C4E&quot;/&gt;&lt;wsp:rsid wsp:val=&quot;007417E9&quot;/&gt;&lt;wsp:rsid wsp:val=&quot;00742683&quot;/&gt;&lt;wsp:rsid wsp:val=&quot;0074366F&quot;/&gt;&lt;wsp:rsid wsp:val=&quot;007437AE&quot;/&gt;&lt;wsp:rsid wsp:val=&quot;00743B6B&quot;/&gt;&lt;wsp:rsid wsp:val=&quot;00743EF3&quot;/&gt;&lt;wsp:rsid wsp:val=&quot;0074406F&quot;/&gt;&lt;wsp:rsid wsp:val=&quot;0074413A&quot;/&gt;&lt;wsp:rsid wsp:val=&quot;007444F7&quot;/&gt;&lt;wsp:rsid wsp:val=&quot;00744DD6&quot;/&gt;&lt;wsp:rsid wsp:val=&quot;00744E19&quot;/&gt;&lt;wsp:rsid wsp:val=&quot;00745270&quot;/&gt;&lt;wsp:rsid wsp:val=&quot;00745289&quot;/&gt;&lt;wsp:rsid wsp:val=&quot;0074553D&quot;/&gt;&lt;wsp:rsid wsp:val=&quot;00745932&quot;/&gt;&lt;wsp:rsid wsp:val=&quot;00745A6F&quot;/&gt;&lt;wsp:rsid wsp:val=&quot;00746DA5&quot;/&gt;&lt;wsp:rsid wsp:val=&quot;00746FD1&quot;/&gt;&lt;wsp:rsid wsp:val=&quot;00747A47&quot;/&gt;&lt;wsp:rsid wsp:val=&quot;00747C5C&quot;/&gt;&lt;wsp:rsid wsp:val=&quot;00747CC4&quot;/&gt;&lt;wsp:rsid wsp:val=&quot;0075063F&quot;/&gt;&lt;wsp:rsid wsp:val=&quot;007507DC&quot;/&gt;&lt;wsp:rsid wsp:val=&quot;00750BE6&quot;/&gt;&lt;wsp:rsid wsp:val=&quot;00750CC0&quot;/&gt;&lt;wsp:rsid wsp:val=&quot;0075133B&quot;/&gt;&lt;wsp:rsid wsp:val=&quot;00751678&quot;/&gt;&lt;wsp:rsid wsp:val=&quot;00751773&quot;/&gt;&lt;wsp:rsid wsp:val=&quot;00751DBC&quot;/&gt;&lt;wsp:rsid wsp:val=&quot;00751FEE&quot;/&gt;&lt;wsp:rsid wsp:val=&quot;00752328&quot;/&gt;&lt;wsp:rsid wsp:val=&quot;00752383&quot;/&gt;&lt;wsp:rsid wsp:val=&quot;007523C3&quot;/&gt;&lt;wsp:rsid wsp:val=&quot;00752609&quot;/&gt;&lt;wsp:rsid wsp:val=&quot;00752990&quot;/&gt;&lt;wsp:rsid wsp:val=&quot;00752B7C&quot;/&gt;&lt;wsp:rsid wsp:val=&quot;007530A6&quot;/&gt;&lt;wsp:rsid wsp:val=&quot;00754029&quot;/&gt;&lt;wsp:rsid wsp:val=&quot;007540CE&quot;/&gt;&lt;wsp:rsid wsp:val=&quot;00754414&quot;/&gt;&lt;wsp:rsid wsp:val=&quot;007549E8&quot;/&gt;&lt;wsp:rsid wsp:val=&quot;00754A12&quot;/&gt;&lt;wsp:rsid wsp:val=&quot;00754FA9&quot;/&gt;&lt;wsp:rsid wsp:val=&quot;00755668&quot;/&gt;&lt;wsp:rsid wsp:val=&quot;0075603F&quot;/&gt;&lt;wsp:rsid wsp:val=&quot;00756E3A&quot;/&gt;&lt;wsp:rsid wsp:val=&quot;007571C5&quot;/&gt;&lt;wsp:rsid wsp:val=&quot;0075724A&quot;/&gt;&lt;wsp:rsid wsp:val=&quot;0075777D&quot;/&gt;&lt;wsp:rsid wsp:val=&quot;007604A8&quot;/&gt;&lt;wsp:rsid wsp:val=&quot;007605E9&quot;/&gt;&lt;wsp:rsid wsp:val=&quot;00760A44&quot;/&gt;&lt;wsp:rsid wsp:val=&quot;0076167D&quot;/&gt;&lt;wsp:rsid wsp:val=&quot;007619AD&quot;/&gt;&lt;wsp:rsid wsp:val=&quot;00761F36&quot;/&gt;&lt;wsp:rsid wsp:val=&quot;00762107&quot;/&gt;&lt;wsp:rsid wsp:val=&quot;007633C5&quot;/&gt;&lt;wsp:rsid wsp:val=&quot;00764778&quot;/&gt;&lt;wsp:rsid wsp:val=&quot;00765421&quot;/&gt;&lt;wsp:rsid wsp:val=&quot;0076542F&quot;/&gt;&lt;wsp:rsid wsp:val=&quot;0076546D&quot;/&gt;&lt;wsp:rsid wsp:val=&quot;00765B3D&quot;/&gt;&lt;wsp:rsid wsp:val=&quot;00766442&quot;/&gt;&lt;wsp:rsid wsp:val=&quot;00766479&quot;/&gt;&lt;wsp:rsid wsp:val=&quot;00766A2B&quot;/&gt;&lt;wsp:rsid wsp:val=&quot;00766ED9&quot;/&gt;&lt;wsp:rsid wsp:val=&quot;007670F0&quot;/&gt;&lt;wsp:rsid wsp:val=&quot;007675B3&quot;/&gt;&lt;wsp:rsid wsp:val=&quot;00770BF3&quot;/&gt;&lt;wsp:rsid wsp:val=&quot;00770C60&quot;/&gt;&lt;wsp:rsid wsp:val=&quot;00770E78&quot;/&gt;&lt;wsp:rsid wsp:val=&quot;00771A2A&quot;/&gt;&lt;wsp:rsid wsp:val=&quot;00771D69&quot;/&gt;&lt;wsp:rsid wsp:val=&quot;007726A7&quot;/&gt;&lt;wsp:rsid wsp:val=&quot;007726F1&quot;/&gt;&lt;wsp:rsid wsp:val=&quot;0077302C&quot;/&gt;&lt;wsp:rsid wsp:val=&quot;00773BFF&quot;/&gt;&lt;wsp:rsid wsp:val=&quot;00774631&quot;/&gt;&lt;wsp:rsid wsp:val=&quot;00775278&quot;/&gt;&lt;wsp:rsid wsp:val=&quot;007758C4&quot;/&gt;&lt;wsp:rsid wsp:val=&quot;00775C1B&quot;/&gt;&lt;wsp:rsid wsp:val=&quot;00775C6D&quot;/&gt;&lt;wsp:rsid wsp:val=&quot;00777FEA&quot;/&gt;&lt;wsp:rsid wsp:val=&quot;00780234&quot;/&gt;&lt;wsp:rsid wsp:val=&quot;00780611&quot;/&gt;&lt;wsp:rsid wsp:val=&quot;007810AF&quot;/&gt;&lt;wsp:rsid wsp:val=&quot;00781254&quot;/&gt;&lt;wsp:rsid wsp:val=&quot;007828E6&quot;/&gt;&lt;wsp:rsid wsp:val=&quot;007832CA&quot;/&gt;&lt;wsp:rsid wsp:val=&quot;0078393C&quot;/&gt;&lt;wsp:rsid wsp:val=&quot;00783A89&quot;/&gt;&lt;wsp:rsid wsp:val=&quot;007848B7&quot;/&gt;&lt;wsp:rsid wsp:val=&quot;0078495F&quot;/&gt;&lt;wsp:rsid wsp:val=&quot;007851E7&quot;/&gt;&lt;wsp:rsid wsp:val=&quot;007854CE&quot;/&gt;&lt;wsp:rsid wsp:val=&quot;007857D8&quot;/&gt;&lt;wsp:rsid wsp:val=&quot;00785A5C&quot;/&gt;&lt;wsp:rsid wsp:val=&quot;00786000&quot;/&gt;&lt;wsp:rsid wsp:val=&quot;0078600D&quot;/&gt;&lt;wsp:rsid wsp:val=&quot;0078603F&quot;/&gt;&lt;wsp:rsid wsp:val=&quot;00786315&quot;/&gt;&lt;wsp:rsid wsp:val=&quot;00786356&quot;/&gt;&lt;wsp:rsid wsp:val=&quot;00786A72&quot;/&gt;&lt;wsp:rsid wsp:val=&quot;00786FB4&quot;/&gt;&lt;wsp:rsid wsp:val=&quot;00787980&quot;/&gt;&lt;wsp:rsid wsp:val=&quot;00787E3B&quot;/&gt;&lt;wsp:rsid wsp:val=&quot;00790920&quot;/&gt;&lt;wsp:rsid wsp:val=&quot;00790C76&quot;/&gt;&lt;wsp:rsid wsp:val=&quot;00790CD6&quot;/&gt;&lt;wsp:rsid wsp:val=&quot;00790E56&quot;/&gt;&lt;wsp:rsid wsp:val=&quot;00791189&quot;/&gt;&lt;wsp:rsid wsp:val=&quot;007914F7&quot;/&gt;&lt;wsp:rsid wsp:val=&quot;00791529&quot;/&gt;&lt;wsp:rsid wsp:val=&quot;0079173E&quot;/&gt;&lt;wsp:rsid wsp:val=&quot;00791CB5&quot;/&gt;&lt;wsp:rsid wsp:val=&quot;00791EA2&quot;/&gt;&lt;wsp:rsid wsp:val=&quot;007923BE&quot;/&gt;&lt;wsp:rsid wsp:val=&quot;007923C3&quot;/&gt;&lt;wsp:rsid wsp:val=&quot;00792B3E&quot;/&gt;&lt;wsp:rsid wsp:val=&quot;00792B7C&quot;/&gt;&lt;wsp:rsid wsp:val=&quot;00792C75&quot;/&gt;&lt;wsp:rsid wsp:val=&quot;00793092&quot;/&gt;&lt;wsp:rsid wsp:val=&quot;00793324&quot;/&gt;&lt;wsp:rsid wsp:val=&quot;00793C1D&quot;/&gt;&lt;wsp:rsid wsp:val=&quot;00793E12&quot;/&gt;&lt;wsp:rsid wsp:val=&quot;007941CF&quot;/&gt;&lt;wsp:rsid wsp:val=&quot;007947EF&quot;/&gt;&lt;wsp:rsid wsp:val=&quot;00794E95&quot;/&gt;&lt;wsp:rsid wsp:val=&quot;00795067&quot;/&gt;&lt;wsp:rsid wsp:val=&quot;0079580C&quot;/&gt;&lt;wsp:rsid wsp:val=&quot;0079588D&quot;/&gt;&lt;wsp:rsid wsp:val=&quot;007958B9&quot;/&gt;&lt;wsp:rsid wsp:val=&quot;00795B34&quot;/&gt;&lt;wsp:rsid wsp:val=&quot;00795D15&quot;/&gt;&lt;wsp:rsid wsp:val=&quot;00795DDB&quot;/&gt;&lt;wsp:rsid wsp:val=&quot;00796725&quot;/&gt;&lt;wsp:rsid wsp:val=&quot;00796765&quot;/&gt;&lt;wsp:rsid wsp:val=&quot;00797190&quot;/&gt;&lt;wsp:rsid wsp:val=&quot;00797925&quot;/&gt;&lt;wsp:rsid wsp:val=&quot;00797E04&quot;/&gt;&lt;wsp:rsid wsp:val=&quot;00797FE8&quot;/&gt;&lt;wsp:rsid wsp:val=&quot;007A06EE&quot;/&gt;&lt;wsp:rsid wsp:val=&quot;007A07BC&quot;/&gt;&lt;wsp:rsid wsp:val=&quot;007A0B15&quot;/&gt;&lt;wsp:rsid wsp:val=&quot;007A0F25&quot;/&gt;&lt;wsp:rsid wsp:val=&quot;007A1B22&quot;/&gt;&lt;wsp:rsid wsp:val=&quot;007A1C55&quot;/&gt;&lt;wsp:rsid wsp:val=&quot;007A1FB0&quot;/&gt;&lt;wsp:rsid wsp:val=&quot;007A22CE&quot;/&gt;&lt;wsp:rsid wsp:val=&quot;007A2720&quot;/&gt;&lt;wsp:rsid wsp:val=&quot;007A2D8C&quot;/&gt;&lt;wsp:rsid wsp:val=&quot;007A2DCE&quot;/&gt;&lt;wsp:rsid wsp:val=&quot;007A3083&quot;/&gt;&lt;wsp:rsid wsp:val=&quot;007A3399&quot;/&gt;&lt;wsp:rsid wsp:val=&quot;007A3474&quot;/&gt;&lt;wsp:rsid wsp:val=&quot;007A3620&quot;/&gt;&lt;wsp:rsid wsp:val=&quot;007A380B&quot;/&gt;&lt;wsp:rsid wsp:val=&quot;007A3B1F&quot;/&gt;&lt;wsp:rsid wsp:val=&quot;007A3B48&quot;/&gt;&lt;wsp:rsid wsp:val=&quot;007A3BD4&quot;/&gt;&lt;wsp:rsid wsp:val=&quot;007A3C03&quot;/&gt;&lt;wsp:rsid wsp:val=&quot;007A3F6E&quot;/&gt;&lt;wsp:rsid wsp:val=&quot;007A44D5&quot;/&gt;&lt;wsp:rsid wsp:val=&quot;007A4605&quot;/&gt;&lt;wsp:rsid wsp:val=&quot;007A4733&quot;/&gt;&lt;wsp:rsid wsp:val=&quot;007A4C89&quot;/&gt;&lt;wsp:rsid wsp:val=&quot;007A4DAD&quot;/&gt;&lt;wsp:rsid wsp:val=&quot;007A4E4B&quot;/&gt;&lt;wsp:rsid wsp:val=&quot;007A507F&quot;/&gt;&lt;wsp:rsid wsp:val=&quot;007A5A43&quot;/&gt;&lt;wsp:rsid wsp:val=&quot;007A5AA9&quot;/&gt;&lt;wsp:rsid wsp:val=&quot;007A5F40&quot;/&gt;&lt;wsp:rsid wsp:val=&quot;007A6186&quot;/&gt;&lt;wsp:rsid wsp:val=&quot;007A68BF&quot;/&gt;&lt;wsp:rsid wsp:val=&quot;007A6C83&quot;/&gt;&lt;wsp:rsid wsp:val=&quot;007A7007&quot;/&gt;&lt;wsp:rsid wsp:val=&quot;007A70F0&quot;/&gt;&lt;wsp:rsid wsp:val=&quot;007A7ACB&quot;/&gt;&lt;wsp:rsid wsp:val=&quot;007A7D77&quot;/&gt;&lt;wsp:rsid wsp:val=&quot;007A7F24&quot;/&gt;&lt;wsp:rsid wsp:val=&quot;007B0CAF&quot;/&gt;&lt;wsp:rsid wsp:val=&quot;007B1D67&quot;/&gt;&lt;wsp:rsid wsp:val=&quot;007B2632&quot;/&gt;&lt;wsp:rsid wsp:val=&quot;007B2EEB&quot;/&gt;&lt;wsp:rsid wsp:val=&quot;007B34A4&quot;/&gt;&lt;wsp:rsid wsp:val=&quot;007B3803&quot;/&gt;&lt;wsp:rsid wsp:val=&quot;007B3E89&quot;/&gt;&lt;wsp:rsid wsp:val=&quot;007B3EEE&quot;/&gt;&lt;wsp:rsid wsp:val=&quot;007B4B86&quot;/&gt;&lt;wsp:rsid wsp:val=&quot;007B4CE1&quot;/&gt;&lt;wsp:rsid wsp:val=&quot;007B668A&quot;/&gt;&lt;wsp:rsid wsp:val=&quot;007B692F&quot;/&gt;&lt;wsp:rsid wsp:val=&quot;007B6CF5&quot;/&gt;&lt;wsp:rsid wsp:val=&quot;007B6F0C&quot;/&gt;&lt;wsp:rsid wsp:val=&quot;007B74A3&quot;/&gt;&lt;wsp:rsid wsp:val=&quot;007B75FE&quot;/&gt;&lt;wsp:rsid wsp:val=&quot;007B7756&quot;/&gt;&lt;wsp:rsid wsp:val=&quot;007C103D&quot;/&gt;&lt;wsp:rsid wsp:val=&quot;007C1079&quot;/&gt;&lt;wsp:rsid wsp:val=&quot;007C14EE&quot;/&gt;&lt;wsp:rsid wsp:val=&quot;007C1516&quot;/&gt;&lt;wsp:rsid wsp:val=&quot;007C1537&quot;/&gt;&lt;wsp:rsid wsp:val=&quot;007C231D&quot;/&gt;&lt;wsp:rsid wsp:val=&quot;007C2D23&quot;/&gt;&lt;wsp:rsid wsp:val=&quot;007C2FEB&quot;/&gt;&lt;wsp:rsid wsp:val=&quot;007C3433&quot;/&gt;&lt;wsp:rsid wsp:val=&quot;007C3E71&quot;/&gt;&lt;wsp:rsid wsp:val=&quot;007C425A&quot;/&gt;&lt;wsp:rsid wsp:val=&quot;007C438E&quot;/&gt;&lt;wsp:rsid wsp:val=&quot;007C53D3&quot;/&gt;&lt;wsp:rsid wsp:val=&quot;007C5C32&quot;/&gt;&lt;wsp:rsid wsp:val=&quot;007C5CF0&quot;/&gt;&lt;wsp:rsid wsp:val=&quot;007C61DB&quot;/&gt;&lt;wsp:rsid wsp:val=&quot;007C6201&quot;/&gt;&lt;wsp:rsid wsp:val=&quot;007C6AE9&quot;/&gt;&lt;wsp:rsid wsp:val=&quot;007C6D09&quot;/&gt;&lt;wsp:rsid wsp:val=&quot;007C74B8&quot;/&gt;&lt;wsp:rsid wsp:val=&quot;007C7CF6&quot;/&gt;&lt;wsp:rsid wsp:val=&quot;007D011A&quot;/&gt;&lt;wsp:rsid wsp:val=&quot;007D1AD4&quot;/&gt;&lt;wsp:rsid wsp:val=&quot;007D1D64&quot;/&gt;&lt;wsp:rsid wsp:val=&quot;007D26C1&quot;/&gt;&lt;wsp:rsid wsp:val=&quot;007D28FB&quot;/&gt;&lt;wsp:rsid wsp:val=&quot;007D2D68&quot;/&gt;&lt;wsp:rsid wsp:val=&quot;007D2E32&quot;/&gt;&lt;wsp:rsid wsp:val=&quot;007D3647&quot;/&gt;&lt;wsp:rsid wsp:val=&quot;007D42F7&quot;/&gt;&lt;wsp:rsid wsp:val=&quot;007D4A84&quot;/&gt;&lt;wsp:rsid wsp:val=&quot;007D4C41&quot;/&gt;&lt;wsp:rsid wsp:val=&quot;007D55A4&quot;/&gt;&lt;wsp:rsid wsp:val=&quot;007D57C7&quot;/&gt;&lt;wsp:rsid wsp:val=&quot;007D5A89&quot;/&gt;&lt;wsp:rsid wsp:val=&quot;007D5F98&quot;/&gt;&lt;wsp:rsid wsp:val=&quot;007D6139&quot;/&gt;&lt;wsp:rsid wsp:val=&quot;007D61E0&quot;/&gt;&lt;wsp:rsid wsp:val=&quot;007D6903&quot;/&gt;&lt;wsp:rsid wsp:val=&quot;007D69DB&quot;/&gt;&lt;wsp:rsid wsp:val=&quot;007D6C92&quot;/&gt;&lt;wsp:rsid wsp:val=&quot;007D6E1E&quot;/&gt;&lt;wsp:rsid wsp:val=&quot;007D726E&quot;/&gt;&lt;wsp:rsid wsp:val=&quot;007D73BB&quot;/&gt;&lt;wsp:rsid wsp:val=&quot;007D77FB&quot;/&gt;&lt;wsp:rsid wsp:val=&quot;007D79DC&quot;/&gt;&lt;wsp:rsid wsp:val=&quot;007E0487&quot;/&gt;&lt;wsp:rsid wsp:val=&quot;007E0648&quot;/&gt;&lt;wsp:rsid wsp:val=&quot;007E0849&quot;/&gt;&lt;wsp:rsid wsp:val=&quot;007E0C31&quot;/&gt;&lt;wsp:rsid wsp:val=&quot;007E0DD3&quot;/&gt;&lt;wsp:rsid wsp:val=&quot;007E1A97&quot;/&gt;&lt;wsp:rsid wsp:val=&quot;007E21D2&quot;/&gt;&lt;wsp:rsid wsp:val=&quot;007E28E0&quot;/&gt;&lt;wsp:rsid wsp:val=&quot;007E28E3&quot;/&gt;&lt;wsp:rsid wsp:val=&quot;007E29FA&quot;/&gt;&lt;wsp:rsid wsp:val=&quot;007E2C3E&quot;/&gt;&lt;wsp:rsid wsp:val=&quot;007E34E3&quot;/&gt;&lt;wsp:rsid wsp:val=&quot;007E3657&quot;/&gt;&lt;wsp:rsid wsp:val=&quot;007E3DB5&quot;/&gt;&lt;wsp:rsid wsp:val=&quot;007E3ED4&quot;/&gt;&lt;wsp:rsid wsp:val=&quot;007E5932&quot;/&gt;&lt;wsp:rsid wsp:val=&quot;007E5D47&quot;/&gt;&lt;wsp:rsid wsp:val=&quot;007E5E89&quot;/&gt;&lt;wsp:rsid wsp:val=&quot;007E5F5F&quot;/&gt;&lt;wsp:rsid wsp:val=&quot;007E66C3&quot;/&gt;&lt;wsp:rsid wsp:val=&quot;007E6E66&quot;/&gt;&lt;wsp:rsid wsp:val=&quot;007E7153&quot;/&gt;&lt;wsp:rsid wsp:val=&quot;007E7432&quot;/&gt;&lt;wsp:rsid wsp:val=&quot;007E7858&quot;/&gt;&lt;wsp:rsid wsp:val=&quot;007F010F&quot;/&gt;&lt;wsp:rsid wsp:val=&quot;007F011F&quot;/&gt;&lt;wsp:rsid wsp:val=&quot;007F1254&quot;/&gt;&lt;wsp:rsid wsp:val=&quot;007F2CE5&quot;/&gt;&lt;wsp:rsid wsp:val=&quot;007F2D82&quot;/&gt;&lt;wsp:rsid wsp:val=&quot;007F3A0F&quot;/&gt;&lt;wsp:rsid wsp:val=&quot;007F43AF&quot;/&gt;&lt;wsp:rsid wsp:val=&quot;007F465B&quot;/&gt;&lt;wsp:rsid wsp:val=&quot;007F5C28&quot;/&gt;&lt;wsp:rsid wsp:val=&quot;007F6371&quot;/&gt;&lt;wsp:rsid wsp:val=&quot;007F6572&quot;/&gt;&lt;wsp:rsid wsp:val=&quot;007F70A4&quot;/&gt;&lt;wsp:rsid wsp:val=&quot;007F72B6&quot;/&gt;&lt;wsp:rsid wsp:val=&quot;007F7471&quot;/&gt;&lt;wsp:rsid wsp:val=&quot;007F750B&quot;/&gt;&lt;wsp:rsid wsp:val=&quot;0080098E&quot;/&gt;&lt;wsp:rsid wsp:val=&quot;008013F9&quot;/&gt;&lt;wsp:rsid wsp:val=&quot;00801A7B&quot;/&gt;&lt;wsp:rsid wsp:val=&quot;00801DA5&quot;/&gt;&lt;wsp:rsid wsp:val=&quot;008021B6&quot;/&gt;&lt;wsp:rsid wsp:val=&quot;00802687&quot;/&gt;&lt;wsp:rsid wsp:val=&quot;008029DD&quot;/&gt;&lt;wsp:rsid wsp:val=&quot;00802C2D&quot;/&gt;&lt;wsp:rsid wsp:val=&quot;00802FB9&quot;/&gt;&lt;wsp:rsid wsp:val=&quot;008030A2&quot;/&gt;&lt;wsp:rsid wsp:val=&quot;008046A1&quot;/&gt;&lt;wsp:rsid wsp:val=&quot;0080477B&quot;/&gt;&lt;wsp:rsid wsp:val=&quot;00804A2A&quot;/&gt;&lt;wsp:rsid wsp:val=&quot;00804EC6&quot;/&gt;&lt;wsp:rsid wsp:val=&quot;00805355&quot;/&gt;&lt;wsp:rsid wsp:val=&quot;00805B99&quot;/&gt;&lt;wsp:rsid wsp:val=&quot;00805C26&quot;/&gt;&lt;wsp:rsid wsp:val=&quot;00806167&quot;/&gt;&lt;wsp:rsid wsp:val=&quot;00806376&quot;/&gt;&lt;wsp:rsid wsp:val=&quot;0080641E&quot;/&gt;&lt;wsp:rsid wsp:val=&quot;00807192&quot;/&gt;&lt;wsp:rsid wsp:val=&quot;008078A5&quot;/&gt;&lt;wsp:rsid wsp:val=&quot;00807CB0&quot;/&gt;&lt;wsp:rsid wsp:val=&quot;00807E3B&quot;/&gt;&lt;wsp:rsid wsp:val=&quot;00810015&quot;/&gt;&lt;wsp:rsid wsp:val=&quot;00810C8D&quot;/&gt;&lt;wsp:rsid wsp:val=&quot;0081148C&quot;/&gt;&lt;wsp:rsid wsp:val=&quot;00811546&quot;/&gt;&lt;wsp:rsid wsp:val=&quot;00811BDE&quot;/&gt;&lt;wsp:rsid wsp:val=&quot;00812152&quot;/&gt;&lt;wsp:rsid wsp:val=&quot;00812340&quot;/&gt;&lt;wsp:rsid wsp:val=&quot;00812818&quot;/&gt;&lt;wsp:rsid wsp:val=&quot;00813290&quot;/&gt;&lt;wsp:rsid wsp:val=&quot;008134ED&quot;/&gt;&lt;wsp:rsid wsp:val=&quot;00813673&quot;/&gt;&lt;wsp:rsid wsp:val=&quot;00813AED&quot;/&gt;&lt;wsp:rsid wsp:val=&quot;00814A39&quot;/&gt;&lt;wsp:rsid wsp:val=&quot;00814D48&quot;/&gt;&lt;wsp:rsid wsp:val=&quot;008150FA&quot;/&gt;&lt;wsp:rsid wsp:val=&quot;0081524E&quot;/&gt;&lt;wsp:rsid wsp:val=&quot;00815380&quot;/&gt;&lt;wsp:rsid wsp:val=&quot;008158AF&quot;/&gt;&lt;wsp:rsid wsp:val=&quot;00815903&quot;/&gt;&lt;wsp:rsid wsp:val=&quot;008167FB&quot;/&gt;&lt;wsp:rsid wsp:val=&quot;0081697B&quot;/&gt;&lt;wsp:rsid wsp:val=&quot;00817033&quot;/&gt;&lt;wsp:rsid wsp:val=&quot;00817678&quot;/&gt;&lt;wsp:rsid wsp:val=&quot;00817DA0&quot;/&gt;&lt;wsp:rsid wsp:val=&quot;008200CA&quot;/&gt;&lt;wsp:rsid wsp:val=&quot;00820B38&quot;/&gt;&lt;wsp:rsid wsp:val=&quot;008216E6&quot;/&gt;&lt;wsp:rsid wsp:val=&quot;00821708&quot;/&gt;&lt;wsp:rsid wsp:val=&quot;008220A4&quot;/&gt;&lt;wsp:rsid wsp:val=&quot;00822AAB&quot;/&gt;&lt;wsp:rsid wsp:val=&quot;00822CDE&quot;/&gt;&lt;wsp:rsid wsp:val=&quot;00822D4F&quot;/&gt;&lt;wsp:rsid wsp:val=&quot;00822EB2&quot;/&gt;&lt;wsp:rsid wsp:val=&quot;008232A8&quot;/&gt;&lt;wsp:rsid wsp:val=&quot;008238C5&quot;/&gt;&lt;wsp:rsid wsp:val=&quot;008238FE&quot;/&gt;&lt;wsp:rsid wsp:val=&quot;0082499C&quot;/&gt;&lt;wsp:rsid wsp:val=&quot;008258E0&quot;/&gt;&lt;wsp:rsid wsp:val=&quot;008263F4&quot;/&gt;&lt;wsp:rsid wsp:val=&quot;0082779C&quot;/&gt;&lt;wsp:rsid wsp:val=&quot;00830103&quot;/&gt;&lt;wsp:rsid wsp:val=&quot;008307E4&quot;/&gt;&lt;wsp:rsid wsp:val=&quot;00831007&quot;/&gt;&lt;wsp:rsid wsp:val=&quot;0083105B&quot;/&gt;&lt;wsp:rsid wsp:val=&quot;00831278&quot;/&gt;&lt;wsp:rsid wsp:val=&quot;008314E4&quot;/&gt;&lt;wsp:rsid wsp:val=&quot;00831A43&quot;/&gt;&lt;wsp:rsid wsp:val=&quot;00831E21&quot;/&gt;&lt;wsp:rsid wsp:val=&quot;00832BDE&quot;/&gt;&lt;wsp:rsid wsp:val=&quot;00832ED2&quot;/&gt;&lt;wsp:rsid wsp:val=&quot;00833735&quot;/&gt;&lt;wsp:rsid wsp:val=&quot;0083482A&quot;/&gt;&lt;wsp:rsid wsp:val=&quot;00834AC5&quot;/&gt;&lt;wsp:rsid wsp:val=&quot;00835352&quot;/&gt;&lt;wsp:rsid wsp:val=&quot;00835C6A&quot;/&gt;&lt;wsp:rsid wsp:val=&quot;00836B47&quot;/&gt;&lt;wsp:rsid wsp:val=&quot;00837381&quot;/&gt;&lt;wsp:rsid wsp:val=&quot;0083765C&quot;/&gt;&lt;wsp:rsid wsp:val=&quot;00837B00&quot;/&gt;&lt;wsp:rsid wsp:val=&quot;00837D26&quot;/&gt;&lt;wsp:rsid wsp:val=&quot;008401D6&quot;/&gt;&lt;wsp:rsid wsp:val=&quot;00840364&quot;/&gt;&lt;wsp:rsid wsp:val=&quot;008407FC&quot;/&gt;&lt;wsp:rsid wsp:val=&quot;00841084&quot;/&gt;&lt;wsp:rsid wsp:val=&quot;00841331&quot;/&gt;&lt;wsp:rsid wsp:val=&quot;00841432&quot;/&gt;&lt;wsp:rsid wsp:val=&quot;0084197B&quot;/&gt;&lt;wsp:rsid wsp:val=&quot;00841DEF&quot;/&gt;&lt;wsp:rsid wsp:val=&quot;00841E99&quot;/&gt;&lt;wsp:rsid wsp:val=&quot;0084253A&quot;/&gt;&lt;wsp:rsid wsp:val=&quot;00842E17&quot;/&gt;&lt;wsp:rsid wsp:val=&quot;00842FE0&quot;/&gt;&lt;wsp:rsid wsp:val=&quot;008444F9&quot;/&gt;&lt;wsp:rsid wsp:val=&quot;00844EA3&quot;/&gt;&lt;wsp:rsid wsp:val=&quot;00844ED4&quot;/&gt;&lt;wsp:rsid wsp:val=&quot;0084518E&quot;/&gt;&lt;wsp:rsid wsp:val=&quot;00845780&quot;/&gt;&lt;wsp:rsid wsp:val=&quot;00845ED2&quot;/&gt;&lt;wsp:rsid wsp:val=&quot;008463F6&quot;/&gt;&lt;wsp:rsid wsp:val=&quot;00846FAC&quot;/&gt;&lt;wsp:rsid wsp:val=&quot;0084720C&quot;/&gt;&lt;wsp:rsid wsp:val=&quot;00847930&quot;/&gt;&lt;wsp:rsid wsp:val=&quot;00847DEC&quot;/&gt;&lt;wsp:rsid wsp:val=&quot;0085075B&quot;/&gt;&lt;wsp:rsid wsp:val=&quot;00850FF1&quot;/&gt;&lt;wsp:rsid wsp:val=&quot;0085124C&quot;/&gt;&lt;wsp:rsid wsp:val=&quot;00851882&quot;/&gt;&lt;wsp:rsid wsp:val=&quot;00851F14&quot;/&gt;&lt;wsp:rsid wsp:val=&quot;0085231D&quot;/&gt;&lt;wsp:rsid wsp:val=&quot;0085268A&quot;/&gt;&lt;wsp:rsid wsp:val=&quot;00852873&quot;/&gt;&lt;wsp:rsid wsp:val=&quot;008529B4&quot;/&gt;&lt;wsp:rsid wsp:val=&quot;0085352E&quot;/&gt;&lt;wsp:rsid wsp:val=&quot;0085365B&quot;/&gt;&lt;wsp:rsid wsp:val=&quot;00853ECB&quot;/&gt;&lt;wsp:rsid wsp:val=&quot;00853F5D&quot;/&gt;&lt;wsp:rsid wsp:val=&quot;00853F6D&quot;/&gt;&lt;wsp:rsid wsp:val=&quot;00853FFE&quot;/&gt;&lt;wsp:rsid wsp:val=&quot;00854245&quot;/&gt;&lt;wsp:rsid wsp:val=&quot;008547AE&quot;/&gt;&lt;wsp:rsid wsp:val=&quot;0085498E&quot;/&gt;&lt;wsp:rsid wsp:val=&quot;00855690&quot;/&gt;&lt;wsp:rsid wsp:val=&quot;00855F51&quot;/&gt;&lt;wsp:rsid wsp:val=&quot;00856BB3&quot;/&gt;&lt;wsp:rsid wsp:val=&quot;00857751&quot;/&gt;&lt;wsp:rsid wsp:val=&quot;00857A1F&quot;/&gt;&lt;wsp:rsid wsp:val=&quot;00857ABD&quot;/&gt;&lt;wsp:rsid wsp:val=&quot;00857CCB&quot;/&gt;&lt;wsp:rsid wsp:val=&quot;00860325&quot;/&gt;&lt;wsp:rsid wsp:val=&quot;00860762&quot;/&gt;&lt;wsp:rsid wsp:val=&quot;00860B1B&quot;/&gt;&lt;wsp:rsid wsp:val=&quot;008613BB&quot;/&gt;&lt;wsp:rsid wsp:val=&quot;00861583&quot;/&gt;&lt;wsp:rsid wsp:val=&quot;008628A0&quot;/&gt;&lt;wsp:rsid wsp:val=&quot;00862B09&quot;/&gt;&lt;wsp:rsid wsp:val=&quot;00862CC7&quot;/&gt;&lt;wsp:rsid wsp:val=&quot;00863426&quot;/&gt;&lt;wsp:rsid wsp:val=&quot;00864209&quot;/&gt;&lt;wsp:rsid wsp:val=&quot;008654C4&quot;/&gt;&lt;wsp:rsid wsp:val=&quot;00865D22&quot;/&gt;&lt;wsp:rsid wsp:val=&quot;008666D1&quot;/&gt;&lt;wsp:rsid wsp:val=&quot;00866C67&quot;/&gt;&lt;wsp:rsid wsp:val=&quot;00866E5A&quot;/&gt;&lt;wsp:rsid wsp:val=&quot;008679CB&quot;/&gt;&lt;wsp:rsid wsp:val=&quot;0087027C&quot;/&gt;&lt;wsp:rsid wsp:val=&quot;00870A83&quot;/&gt;&lt;wsp:rsid wsp:val=&quot;00870DA4&quot;/&gt;&lt;wsp:rsid wsp:val=&quot;008714E2&quot;/&gt;&lt;wsp:rsid wsp:val=&quot;00871E61&quot;/&gt;&lt;wsp:rsid wsp:val=&quot;00871EDF&quot;/&gt;&lt;wsp:rsid wsp:val=&quot;00872029&quot;/&gt;&lt;wsp:rsid wsp:val=&quot;0087220C&quot;/&gt;&lt;wsp:rsid wsp:val=&quot;0087256C&quot;/&gt;&lt;wsp:rsid wsp:val=&quot;00872668&quot;/&gt;&lt;wsp:rsid wsp:val=&quot;00872737&quot;/&gt;&lt;wsp:rsid wsp:val=&quot;008728D5&quot;/&gt;&lt;wsp:rsid wsp:val=&quot;00872D14&quot;/&gt;&lt;wsp:rsid wsp:val=&quot;008735B8&quot;/&gt;&lt;wsp:rsid wsp:val=&quot;008735F8&quot;/&gt;&lt;wsp:rsid wsp:val=&quot;00874211&quot;/&gt;&lt;wsp:rsid wsp:val=&quot;00874F1A&quot;/&gt;&lt;wsp:rsid wsp:val=&quot;008752FB&quot;/&gt;&lt;wsp:rsid wsp:val=&quot;00875455&quot;/&gt;&lt;wsp:rsid wsp:val=&quot;00875966&quot;/&gt;&lt;wsp:rsid wsp:val=&quot;00876456&quot;/&gt;&lt;wsp:rsid wsp:val=&quot;00876951&quot;/&gt;&lt;wsp:rsid wsp:val=&quot;00876A06&quot;/&gt;&lt;wsp:rsid wsp:val=&quot;00876FFF&quot;/&gt;&lt;wsp:rsid wsp:val=&quot;008770C3&quot;/&gt;&lt;wsp:rsid wsp:val=&quot;00877764&quot;/&gt;&lt;wsp:rsid wsp:val=&quot;00877A19&quot;/&gt;&lt;wsp:rsid wsp:val=&quot;00880AC6&quot;/&gt;&lt;wsp:rsid wsp:val=&quot;0088160F&quot;/&gt;&lt;wsp:rsid wsp:val=&quot;00881741&quot;/&gt;&lt;wsp:rsid wsp:val=&quot;00881C82&quot;/&gt;&lt;wsp:rsid wsp:val=&quot;00881CD3&quot;/&gt;&lt;wsp:rsid wsp:val=&quot;00881D43&quot;/&gt;&lt;wsp:rsid wsp:val=&quot;008826EF&quot;/&gt;&lt;wsp:rsid wsp:val=&quot;008827AD&quot;/&gt;&lt;wsp:rsid wsp:val=&quot;00882882&quot;/&gt;&lt;wsp:rsid wsp:val=&quot;008829FB&quot;/&gt;&lt;wsp:rsid wsp:val=&quot;00883486&quot;/&gt;&lt;wsp:rsid wsp:val=&quot;008838E2&quot;/&gt;&lt;wsp:rsid wsp:val=&quot;00883CED&quot;/&gt;&lt;wsp:rsid wsp:val=&quot;00884BEB&quot;/&gt;&lt;wsp:rsid wsp:val=&quot;008850EB&quot;/&gt;&lt;wsp:rsid wsp:val=&quot;0088550C&quot;/&gt;&lt;wsp:rsid wsp:val=&quot;00885D2B&quot;/&gt;&lt;wsp:rsid wsp:val=&quot;00886244&quot;/&gt;&lt;wsp:rsid wsp:val=&quot;008863CE&quot;/&gt;&lt;wsp:rsid wsp:val=&quot;008865C6&quot;/&gt;&lt;wsp:rsid wsp:val=&quot;00886795&quot;/&gt;&lt;wsp:rsid wsp:val=&quot;00886D21&quot;/&gt;&lt;wsp:rsid wsp:val=&quot;00887C45&quot;/&gt;&lt;wsp:rsid wsp:val=&quot;00891B91&quot;/&gt;&lt;wsp:rsid wsp:val=&quot;00891BB6&quot;/&gt;&lt;wsp:rsid wsp:val=&quot;00891E9B&quot;/&gt;&lt;wsp:rsid wsp:val=&quot;00892543&quot;/&gt;&lt;wsp:rsid wsp:val=&quot;00892A58&quot;/&gt;&lt;wsp:rsid wsp:val=&quot;00892CBB&quot;/&gt;&lt;wsp:rsid wsp:val=&quot;008932D4&quot;/&gt;&lt;wsp:rsid wsp:val=&quot;0089376D&quot;/&gt;&lt;wsp:rsid wsp:val=&quot;00893D09&quot;/&gt;&lt;wsp:rsid wsp:val=&quot;00894877&quot;/&gt;&lt;wsp:rsid wsp:val=&quot;00894906&quot;/&gt;&lt;wsp:rsid wsp:val=&quot;00895049&quot;/&gt;&lt;wsp:rsid wsp:val=&quot;0089580A&quot;/&gt;&lt;wsp:rsid wsp:val=&quot;00895822&quot;/&gt;&lt;wsp:rsid wsp:val=&quot;0089582D&quot;/&gt;&lt;wsp:rsid wsp:val=&quot;008960B0&quot;/&gt;&lt;wsp:rsid wsp:val=&quot;008961D9&quot;/&gt;&lt;wsp:rsid wsp:val=&quot;00896A4B&quot;/&gt;&lt;wsp:rsid wsp:val=&quot;00896A59&quot;/&gt;&lt;wsp:rsid wsp:val=&quot;00896EFA&quot;/&gt;&lt;wsp:rsid wsp:val=&quot;008970C1&quot;/&gt;&lt;wsp:rsid wsp:val=&quot;008972EE&quot;/&gt;&lt;wsp:rsid wsp:val=&quot;008977C3&quot;/&gt;&lt;wsp:rsid wsp:val=&quot;00897A28&quot;/&gt;&lt;wsp:rsid wsp:val=&quot;00897C3C&quot;/&gt;&lt;wsp:rsid wsp:val=&quot;008A0431&quot;/&gt;&lt;wsp:rsid wsp:val=&quot;008A0D59&quot;/&gt;&lt;wsp:rsid wsp:val=&quot;008A0F40&quot;/&gt;&lt;wsp:rsid wsp:val=&quot;008A1A70&quot;/&gt;&lt;wsp:rsid wsp:val=&quot;008A1FDB&quot;/&gt;&lt;wsp:rsid wsp:val=&quot;008A201E&quot;/&gt;&lt;wsp:rsid wsp:val=&quot;008A2041&quot;/&gt;&lt;wsp:rsid wsp:val=&quot;008A2363&quot;/&gt;&lt;wsp:rsid wsp:val=&quot;008A283A&quot;/&gt;&lt;wsp:rsid wsp:val=&quot;008A2B9A&quot;/&gt;&lt;wsp:rsid wsp:val=&quot;008A3368&quot;/&gt;&lt;wsp:rsid wsp:val=&quot;008A3B1E&quot;/&gt;&lt;wsp:rsid wsp:val=&quot;008A3C0E&quot;/&gt;&lt;wsp:rsid wsp:val=&quot;008A3F9C&quot;/&gt;&lt;wsp:rsid wsp:val=&quot;008A478E&quot;/&gt;&lt;wsp:rsid wsp:val=&quot;008A47A3&quot;/&gt;&lt;wsp:rsid wsp:val=&quot;008A4855&quot;/&gt;&lt;wsp:rsid wsp:val=&quot;008A49AA&quot;/&gt;&lt;wsp:rsid wsp:val=&quot;008A4BA8&quot;/&gt;&lt;wsp:rsid wsp:val=&quot;008A51E9&quot;/&gt;&lt;wsp:rsid wsp:val=&quot;008A5419&quot;/&gt;&lt;wsp:rsid wsp:val=&quot;008A5E3E&quot;/&gt;&lt;wsp:rsid wsp:val=&quot;008A6110&quot;/&gt;&lt;wsp:rsid wsp:val=&quot;008A6233&quot;/&gt;&lt;wsp:rsid wsp:val=&quot;008A6421&quot;/&gt;&lt;wsp:rsid wsp:val=&quot;008A6776&quot;/&gt;&lt;wsp:rsid wsp:val=&quot;008A6AB1&quot;/&gt;&lt;wsp:rsid wsp:val=&quot;008A6BD4&quot;/&gt;&lt;wsp:rsid wsp:val=&quot;008A6BDC&quot;/&gt;&lt;wsp:rsid wsp:val=&quot;008A6D0F&quot;/&gt;&lt;wsp:rsid wsp:val=&quot;008A6DA4&quot;/&gt;&lt;wsp:rsid wsp:val=&quot;008A7C31&quot;/&gt;&lt;wsp:rsid wsp:val=&quot;008B0F35&quot;/&gt;&lt;wsp:rsid wsp:val=&quot;008B11F3&quot;/&gt;&lt;wsp:rsid wsp:val=&quot;008B1B00&quot;/&gt;&lt;wsp:rsid wsp:val=&quot;008B22CE&quot;/&gt;&lt;wsp:rsid wsp:val=&quot;008B2ACA&quot;/&gt;&lt;wsp:rsid wsp:val=&quot;008B2DA2&quot;/&gt;&lt;wsp:rsid wsp:val=&quot;008B3131&quot;/&gt;&lt;wsp:rsid wsp:val=&quot;008B314D&quot;/&gt;&lt;wsp:rsid wsp:val=&quot;008B35A0&quot;/&gt;&lt;wsp:rsid wsp:val=&quot;008B4148&quot;/&gt;&lt;wsp:rsid wsp:val=&quot;008B445D&quot;/&gt;&lt;wsp:rsid wsp:val=&quot;008B466E&quot;/&gt;&lt;wsp:rsid wsp:val=&quot;008B49D2&quot;/&gt;&lt;wsp:rsid wsp:val=&quot;008B529D&quot;/&gt;&lt;wsp:rsid wsp:val=&quot;008B5A0A&quot;/&gt;&lt;wsp:rsid wsp:val=&quot;008B76AB&quot;/&gt;&lt;wsp:rsid wsp:val=&quot;008B785D&quot;/&gt;&lt;wsp:rsid wsp:val=&quot;008B7F5D&quot;/&gt;&lt;wsp:rsid wsp:val=&quot;008C021E&quot;/&gt;&lt;wsp:rsid wsp:val=&quot;008C05A9&quot;/&gt;&lt;wsp:rsid wsp:val=&quot;008C1AA5&quot;/&gt;&lt;wsp:rsid wsp:val=&quot;008C1B28&quot;/&gt;&lt;wsp:rsid wsp:val=&quot;008C1CEE&quot;/&gt;&lt;wsp:rsid wsp:val=&quot;008C20BB&quot;/&gt;&lt;wsp:rsid wsp:val=&quot;008C2212&quot;/&gt;&lt;wsp:rsid wsp:val=&quot;008C28BC&quot;/&gt;&lt;wsp:rsid wsp:val=&quot;008C2D41&quot;/&gt;&lt;wsp:rsid wsp:val=&quot;008C2E56&quot;/&gt;&lt;wsp:rsid wsp:val=&quot;008C31EE&quot;/&gt;&lt;wsp:rsid wsp:val=&quot;008C33BB&quot;/&gt;&lt;wsp:rsid wsp:val=&quot;008C38C3&quot;/&gt;&lt;wsp:rsid wsp:val=&quot;008C3B90&quot;/&gt;&lt;wsp:rsid wsp:val=&quot;008C3D9A&quot;/&gt;&lt;wsp:rsid wsp:val=&quot;008C3EBC&quot;/&gt;&lt;wsp:rsid wsp:val=&quot;008C4057&quot;/&gt;&lt;wsp:rsid wsp:val=&quot;008C45BD&quot;/&gt;&lt;wsp:rsid wsp:val=&quot;008C4837&quot;/&gt;&lt;wsp:rsid wsp:val=&quot;008C49AC&quot;/&gt;&lt;wsp:rsid wsp:val=&quot;008C5643&quot;/&gt;&lt;wsp:rsid wsp:val=&quot;008C57A9&quot;/&gt;&lt;wsp:rsid wsp:val=&quot;008C6315&quot;/&gt;&lt;wsp:rsid wsp:val=&quot;008C7CC9&quot;/&gt;&lt;wsp:rsid wsp:val=&quot;008D07EC&quot;/&gt;&lt;wsp:rsid wsp:val=&quot;008D0AF2&quot;/&gt;&lt;wsp:rsid wsp:val=&quot;008D0F24&quot;/&gt;&lt;wsp:rsid wsp:val=&quot;008D169B&quot;/&gt;&lt;wsp:rsid wsp:val=&quot;008D201C&quot;/&gt;&lt;wsp:rsid wsp:val=&quot;008D2040&quot;/&gt;&lt;wsp:rsid wsp:val=&quot;008D2F33&quot;/&gt;&lt;wsp:rsid wsp:val=&quot;008D356F&quot;/&gt;&lt;wsp:rsid wsp:val=&quot;008D436F&quot;/&gt;&lt;wsp:rsid wsp:val=&quot;008D4945&quot;/&gt;&lt;wsp:rsid wsp:val=&quot;008D4FDA&quot;/&gt;&lt;wsp:rsid wsp:val=&quot;008D531D&quot;/&gt;&lt;wsp:rsid wsp:val=&quot;008D5718&quot;/&gt;&lt;wsp:rsid wsp:val=&quot;008D6C1E&quot;/&gt;&lt;wsp:rsid wsp:val=&quot;008D6C32&quot;/&gt;&lt;wsp:rsid wsp:val=&quot;008D7037&quot;/&gt;&lt;wsp:rsid wsp:val=&quot;008D7410&quot;/&gt;&lt;wsp:rsid wsp:val=&quot;008D78C5&quot;/&gt;&lt;wsp:rsid wsp:val=&quot;008E01E5&quot;/&gt;&lt;wsp:rsid wsp:val=&quot;008E03DA&quot;/&gt;&lt;wsp:rsid wsp:val=&quot;008E05B3&quot;/&gt;&lt;wsp:rsid wsp:val=&quot;008E07B3&quot;/&gt;&lt;wsp:rsid wsp:val=&quot;008E18F2&quot;/&gt;&lt;wsp:rsid wsp:val=&quot;008E25EB&quot;/&gt;&lt;wsp:rsid wsp:val=&quot;008E2662&quot;/&gt;&lt;wsp:rsid wsp:val=&quot;008E2A5F&quot;/&gt;&lt;wsp:rsid wsp:val=&quot;008E2E7C&quot;/&gt;&lt;wsp:rsid wsp:val=&quot;008E3692&quot;/&gt;&lt;wsp:rsid wsp:val=&quot;008E37DF&quot;/&gt;&lt;wsp:rsid wsp:val=&quot;008E3BCB&quot;/&gt;&lt;wsp:rsid wsp:val=&quot;008E40CC&quot;/&gt;&lt;wsp:rsid wsp:val=&quot;008E4B3E&quot;/&gt;&lt;wsp:rsid wsp:val=&quot;008E53DF&quot;/&gt;&lt;wsp:rsid wsp:val=&quot;008E5669&quot;/&gt;&lt;wsp:rsid wsp:val=&quot;008E5A0F&quot;/&gt;&lt;wsp:rsid wsp:val=&quot;008E5D59&quot;/&gt;&lt;wsp:rsid wsp:val=&quot;008E6512&quot;/&gt;&lt;wsp:rsid wsp:val=&quot;008E6D6C&quot;/&gt;&lt;wsp:rsid wsp:val=&quot;008E6EF3&quot;/&gt;&lt;wsp:rsid wsp:val=&quot;008E7968&quot;/&gt;&lt;wsp:rsid wsp:val=&quot;008E7B19&quot;/&gt;&lt;wsp:rsid wsp:val=&quot;008F00AF&quot;/&gt;&lt;wsp:rsid wsp:val=&quot;008F023A&quot;/&gt;&lt;wsp:rsid wsp:val=&quot;008F0A5F&quot;/&gt;&lt;wsp:rsid wsp:val=&quot;008F118B&quot;/&gt;&lt;wsp:rsid wsp:val=&quot;008F21B4&quot;/&gt;&lt;wsp:rsid wsp:val=&quot;008F2F6B&quot;/&gt;&lt;wsp:rsid wsp:val=&quot;008F2F81&quot;/&gt;&lt;wsp:rsid wsp:val=&quot;008F4131&quot;/&gt;&lt;wsp:rsid wsp:val=&quot;008F448A&quot;/&gt;&lt;wsp:rsid wsp:val=&quot;008F48E8&quot;/&gt;&lt;wsp:rsid wsp:val=&quot;008F498F&quot;/&gt;&lt;wsp:rsid wsp:val=&quot;008F4C3C&quot;/&gt;&lt;wsp:rsid wsp:val=&quot;008F4CAB&quot;/&gt;&lt;wsp:rsid wsp:val=&quot;008F4E65&quot;/&gt;&lt;wsp:rsid wsp:val=&quot;008F5246&quot;/&gt;&lt;wsp:rsid wsp:val=&quot;008F5310&quot;/&gt;&lt;wsp:rsid wsp:val=&quot;008F53DC&quot;/&gt;&lt;wsp:rsid wsp:val=&quot;008F594D&quot;/&gt;&lt;wsp:rsid wsp:val=&quot;008F5EC8&quot;/&gt;&lt;wsp:rsid wsp:val=&quot;008F60F6&quot;/&gt;&lt;wsp:rsid wsp:val=&quot;008F63D5&quot;/&gt;&lt;wsp:rsid wsp:val=&quot;008F6721&quot;/&gt;&lt;wsp:rsid wsp:val=&quot;008F67A9&quot;/&gt;&lt;wsp:rsid wsp:val=&quot;008F67B0&quot;/&gt;&lt;wsp:rsid wsp:val=&quot;008F7A87&quot;/&gt;&lt;wsp:rsid wsp:val=&quot;008F7CEA&quot;/&gt;&lt;wsp:rsid wsp:val=&quot;008F7F50&quot;/&gt;&lt;wsp:rsid wsp:val=&quot;00900846&quot;/&gt;&lt;wsp:rsid wsp:val=&quot;009008D9&quot;/&gt;&lt;wsp:rsid wsp:val=&quot;00900932&quot;/&gt;&lt;wsp:rsid wsp:val=&quot;00900B95&quot;/&gt;&lt;wsp:rsid wsp:val=&quot;00901439&quot;/&gt;&lt;wsp:rsid wsp:val=&quot;009015E6&quot;/&gt;&lt;wsp:rsid wsp:val=&quot;00901A00&quot;/&gt;&lt;wsp:rsid wsp:val=&quot;0090204F&quot;/&gt;&lt;wsp:rsid wsp:val=&quot;00902094&quot;/&gt;&lt;wsp:rsid wsp:val=&quot;0090277E&quot;/&gt;&lt;wsp:rsid wsp:val=&quot;00902F3B&quot;/&gt;&lt;wsp:rsid wsp:val=&quot;009033A2&quot;/&gt;&lt;wsp:rsid wsp:val=&quot;00903BD5&quot;/&gt;&lt;wsp:rsid wsp:val=&quot;0090471F&quot;/&gt;&lt;wsp:rsid wsp:val=&quot;009050EC&quot;/&gt;&lt;wsp:rsid wsp:val=&quot;009051EF&quot;/&gt;&lt;wsp:rsid wsp:val=&quot;00905731&quot;/&gt;&lt;wsp:rsid wsp:val=&quot;0090576A&quot;/&gt;&lt;wsp:rsid wsp:val=&quot;00905807&quot;/&gt;&lt;wsp:rsid wsp:val=&quot;00905CFC&quot;/&gt;&lt;wsp:rsid wsp:val=&quot;00906C85&quot;/&gt;&lt;wsp:rsid wsp:val=&quot;00906E43&quot;/&gt;&lt;wsp:rsid wsp:val=&quot;009071CD&quot;/&gt;&lt;wsp:rsid wsp:val=&quot;0091014E&quot;/&gt;&lt;wsp:rsid wsp:val=&quot;009112E8&quot;/&gt;&lt;wsp:rsid wsp:val=&quot;00911A11&quot;/&gt;&lt;wsp:rsid wsp:val=&quot;00911BCD&quot;/&gt;&lt;wsp:rsid wsp:val=&quot;00912326&quot;/&gt;&lt;wsp:rsid wsp:val=&quot;009128C9&quot;/&gt;&lt;wsp:rsid wsp:val=&quot;00913151&quot;/&gt;&lt;wsp:rsid wsp:val=&quot;0091369A&quot;/&gt;&lt;wsp:rsid wsp:val=&quot;00913BC7&quot;/&gt;&lt;wsp:rsid wsp:val=&quot;0091414E&quot;/&gt;&lt;wsp:rsid wsp:val=&quot;0091416D&quot;/&gt;&lt;wsp:rsid wsp:val=&quot;009145CC&quot;/&gt;&lt;wsp:rsid wsp:val=&quot;00914DF3&quot;/&gt;&lt;wsp:rsid wsp:val=&quot;00914F17&quot;/&gt;&lt;wsp:rsid wsp:val=&quot;00915129&quot;/&gt;&lt;wsp:rsid wsp:val=&quot;0091598F&quot;/&gt;&lt;wsp:rsid wsp:val=&quot;00915BA5&quot;/&gt;&lt;wsp:rsid wsp:val=&quot;009164AE&quot;/&gt;&lt;wsp:rsid wsp:val=&quot;00916ACF&quot;/&gt;&lt;wsp:rsid wsp:val=&quot;00916B52&quot;/&gt;&lt;wsp:rsid wsp:val=&quot;00916ED9&quot;/&gt;&lt;wsp:rsid wsp:val=&quot;0091764F&quot;/&gt;&lt;wsp:rsid wsp:val=&quot;009177C4&quot;/&gt;&lt;wsp:rsid wsp:val=&quot;00920014&quot;/&gt;&lt;wsp:rsid wsp:val=&quot;009206AC&quot;/&gt;&lt;wsp:rsid wsp:val=&quot;009207B4&quot;/&gt;&lt;wsp:rsid wsp:val=&quot;009213EA&quot;/&gt;&lt;wsp:rsid wsp:val=&quot;0092144F&quot;/&gt;&lt;wsp:rsid wsp:val=&quot;00921C66&quot;/&gt;&lt;wsp:rsid wsp:val=&quot;00921DE6&quot;/&gt;&lt;wsp:rsid wsp:val=&quot;00922BA8&quot;/&gt;&lt;wsp:rsid wsp:val=&quot;00922BD4&quot;/&gt;&lt;wsp:rsid wsp:val=&quot;00922CFE&quot;/&gt;&lt;wsp:rsid wsp:val=&quot;00922E2F&quot;/&gt;&lt;wsp:rsid wsp:val=&quot;0092342A&quot;/&gt;&lt;wsp:rsid wsp:val=&quot;00923629&quot;/&gt;&lt;wsp:rsid wsp:val=&quot;009237AF&quot;/&gt;&lt;wsp:rsid wsp:val=&quot;00923D36&quot;/&gt;&lt;wsp:rsid wsp:val=&quot;00924145&quot;/&gt;&lt;wsp:rsid wsp:val=&quot;00925858&quot;/&gt;&lt;wsp:rsid wsp:val=&quot;00925E77&quot;/&gt;&lt;wsp:rsid wsp:val=&quot;0092635A&quot;/&gt;&lt;wsp:rsid wsp:val=&quot;0092668E&quot;/&gt;&lt;wsp:rsid wsp:val=&quot;009266DB&quot;/&gt;&lt;wsp:rsid wsp:val=&quot;00926CB7&quot;/&gt;&lt;wsp:rsid wsp:val=&quot;00926F13&quot;/&gt;&lt;wsp:rsid wsp:val=&quot;009271B9&quot;/&gt;&lt;wsp:rsid wsp:val=&quot;0093032D&quot;/&gt;&lt;wsp:rsid wsp:val=&quot;0093035B&quot;/&gt;&lt;wsp:rsid wsp:val=&quot;0093061F&quot;/&gt;&lt;wsp:rsid wsp:val=&quot;00930720&quot;/&gt;&lt;wsp:rsid wsp:val=&quot;00930A38&quot;/&gt;&lt;wsp:rsid wsp:val=&quot;00931202&quot;/&gt;&lt;wsp:rsid wsp:val=&quot;00931753&quot;/&gt;&lt;wsp:rsid wsp:val=&quot;009317C3&quot;/&gt;&lt;wsp:rsid wsp:val=&quot;00931D36&quot;/&gt;&lt;wsp:rsid wsp:val=&quot;00931F6D&quot;/&gt;&lt;wsp:rsid wsp:val=&quot;0093258C&quot;/&gt;&lt;wsp:rsid wsp:val=&quot;0093394F&quot;/&gt;&lt;wsp:rsid wsp:val=&quot;00933A2D&quot;/&gt;&lt;wsp:rsid wsp:val=&quot;00934920&quot;/&gt;&lt;wsp:rsid wsp:val=&quot;009349A5&quot;/&gt;&lt;wsp:rsid wsp:val=&quot;00934D0B&quot;/&gt;&lt;wsp:rsid wsp:val=&quot;009350AF&quot;/&gt;&lt;wsp:rsid wsp:val=&quot;00935661&quot;/&gt;&lt;wsp:rsid wsp:val=&quot;00935E4C&quot;/&gt;&lt;wsp:rsid wsp:val=&quot;00936046&quot;/&gt;&lt;wsp:rsid wsp:val=&quot;00936114&quot;/&gt;&lt;wsp:rsid wsp:val=&quot;009361D6&quot;/&gt;&lt;wsp:rsid wsp:val=&quot;00936502&quot;/&gt;&lt;wsp:rsid wsp:val=&quot;009367D2&quot;/&gt;&lt;wsp:rsid wsp:val=&quot;00936A27&quot;/&gt;&lt;wsp:rsid wsp:val=&quot;00937269&quot;/&gt;&lt;wsp:rsid wsp:val=&quot;009375BC&quot;/&gt;&lt;wsp:rsid wsp:val=&quot;00937D62&quot;/&gt;&lt;wsp:rsid wsp:val=&quot;009401CB&quot;/&gt;&lt;wsp:rsid wsp:val=&quot;0094072C&quot;/&gt;&lt;wsp:rsid wsp:val=&quot;009427EC&quot;/&gt;&lt;wsp:rsid wsp:val=&quot;00942FDD&quot;/&gt;&lt;wsp:rsid wsp:val=&quot;009432DB&quot;/&gt;&lt;wsp:rsid wsp:val=&quot;009435E6&quot;/&gt;&lt;wsp:rsid wsp:val=&quot;0094382A&quot;/&gt;&lt;wsp:rsid wsp:val=&quot;0094406F&quot;/&gt;&lt;wsp:rsid wsp:val=&quot;00944791&quot;/&gt;&lt;wsp:rsid wsp:val=&quot;0094562C&quot;/&gt;&lt;wsp:rsid wsp:val=&quot;00945CFA&quot;/&gt;&lt;wsp:rsid wsp:val=&quot;00945E33&quot;/&gt;&lt;wsp:rsid wsp:val=&quot;009479AB&quot;/&gt;&lt;wsp:rsid wsp:val=&quot;00950ABD&quot;/&gt;&lt;wsp:rsid wsp:val=&quot;00950D30&quot;/&gt;&lt;wsp:rsid wsp:val=&quot;00951E66&quot;/&gt;&lt;wsp:rsid wsp:val=&quot;0095234C&quot;/&gt;&lt;wsp:rsid wsp:val=&quot;00953878&quot;/&gt;&lt;wsp:rsid wsp:val=&quot;009539C1&quot;/&gt;&lt;wsp:rsid wsp:val=&quot;00953A7B&quot;/&gt;&lt;wsp:rsid wsp:val=&quot;00954C42&quot;/&gt;&lt;wsp:rsid wsp:val=&quot;00954D7F&quot;/&gt;&lt;wsp:rsid wsp:val=&quot;00954DD7&quot;/&gt;&lt;wsp:rsid wsp:val=&quot;009551A0&quot;/&gt;&lt;wsp:rsid wsp:val=&quot;00956143&quot;/&gt;&lt;wsp:rsid wsp:val=&quot;00956465&quot;/&gt;&lt;wsp:rsid wsp:val=&quot;00956922&quot;/&gt;&lt;wsp:rsid wsp:val=&quot;00956ED3&quot;/&gt;&lt;wsp:rsid wsp:val=&quot;009574AD&quot;/&gt;&lt;wsp:rsid wsp:val=&quot;00960510&quot;/&gt;&lt;wsp:rsid wsp:val=&quot;00960ADF&quot;/&gt;&lt;wsp:rsid wsp:val=&quot;00960CD8&quot;/&gt;&lt;wsp:rsid wsp:val=&quot;0096101D&quot;/&gt;&lt;wsp:rsid wsp:val=&quot;009621D7&quot;/&gt;&lt;wsp:rsid wsp:val=&quot;0096284C&quot;/&gt;&lt;wsp:rsid wsp:val=&quot;00962FEF&quot;/&gt;&lt;wsp:rsid wsp:val=&quot;00963662&quot;/&gt;&lt;wsp:rsid wsp:val=&quot;00963A4D&quot;/&gt;&lt;wsp:rsid wsp:val=&quot;009644C6&quot;/&gt;&lt;wsp:rsid wsp:val=&quot;00964502&quot;/&gt;&lt;wsp:rsid wsp:val=&quot;00964629&quot;/&gt;&lt;wsp:rsid wsp:val=&quot;00964817&quot;/&gt;&lt;wsp:rsid wsp:val=&quot;009651F7&quot;/&gt;&lt;wsp:rsid wsp:val=&quot;009660DF&quot;/&gt;&lt;wsp:rsid wsp:val=&quot;00966238&quot;/&gt;&lt;wsp:rsid wsp:val=&quot;009665B9&quot;/&gt;&lt;wsp:rsid wsp:val=&quot;009665BE&quot;/&gt;&lt;wsp:rsid wsp:val=&quot;0096699B&quot;/&gt;&lt;wsp:rsid wsp:val=&quot;009669B0&quot;/&gt;&lt;wsp:rsid wsp:val=&quot;00967294&quot;/&gt;&lt;wsp:rsid wsp:val=&quot;00967300&quot;/&gt;&lt;wsp:rsid wsp:val=&quot;009678E8&quot;/&gt;&lt;wsp:rsid wsp:val=&quot;00967EA8&quot;/&gt;&lt;wsp:rsid wsp:val=&quot;00970CB3&quot;/&gt;&lt;wsp:rsid wsp:val=&quot;00970F79&quot;/&gt;&lt;wsp:rsid wsp:val=&quot;0097103A&quot;/&gt;&lt;wsp:rsid wsp:val=&quot;00971280&quot;/&gt;&lt;wsp:rsid wsp:val=&quot;009722C2&quot;/&gt;&lt;wsp:rsid wsp:val=&quot;00972381&quot;/&gt;&lt;wsp:rsid wsp:val=&quot;00973050&quot;/&gt;&lt;wsp:rsid wsp:val=&quot;00973F19&quot;/&gt;&lt;wsp:rsid wsp:val=&quot;00974092&quot;/&gt;&lt;wsp:rsid wsp:val=&quot;00974E2C&quot;/&gt;&lt;wsp:rsid wsp:val=&quot;009759B0&quot;/&gt;&lt;wsp:rsid wsp:val=&quot;00977056&quot;/&gt;&lt;wsp:rsid wsp:val=&quot;00977063&quot;/&gt;&lt;wsp:rsid wsp:val=&quot;00977C87&quot;/&gt;&lt;wsp:rsid wsp:val=&quot;00977F7F&quot;/&gt;&lt;wsp:rsid wsp:val=&quot;00977FD7&quot;/&gt;&lt;wsp:rsid wsp:val=&quot;0098030D&quot;/&gt;&lt;wsp:rsid wsp:val=&quot;009816BB&quot;/&gt;&lt;wsp:rsid wsp:val=&quot;009824C3&quot;/&gt;&lt;wsp:rsid wsp:val=&quot;009831C4&quot;/&gt;&lt;wsp:rsid wsp:val=&quot;00983CB4&quot;/&gt;&lt;wsp:rsid wsp:val=&quot;009845C3&quot;/&gt;&lt;wsp:rsid wsp:val=&quot;009848B8&quot;/&gt;&lt;wsp:rsid wsp:val=&quot;009848F6&quot;/&gt;&lt;wsp:rsid wsp:val=&quot;00984BDD&quot;/&gt;&lt;wsp:rsid wsp:val=&quot;009851B1&quot;/&gt;&lt;wsp:rsid wsp:val=&quot;00985FFE&quot;/&gt;&lt;wsp:rsid wsp:val=&quot;00986065&quot;/&gt;&lt;wsp:rsid wsp:val=&quot;009860A7&quot;/&gt;&lt;wsp:rsid wsp:val=&quot;009865DF&quot;/&gt;&lt;wsp:rsid wsp:val=&quot;00986C52&quot;/&gt;&lt;wsp:rsid wsp:val=&quot;00987C70&quot;/&gt;&lt;wsp:rsid wsp:val=&quot;00987DF6&quot;/&gt;&lt;wsp:rsid wsp:val=&quot;009903A8&quot;/&gt;&lt;wsp:rsid wsp:val=&quot;0099056B&quot;/&gt;&lt;wsp:rsid wsp:val=&quot;009906EC&quot;/&gt;&lt;wsp:rsid wsp:val=&quot;0099128A&quot;/&gt;&lt;wsp:rsid wsp:val=&quot;00991450&quot;/&gt;&lt;wsp:rsid wsp:val=&quot;009917AE&quot;/&gt;&lt;wsp:rsid wsp:val=&quot;009925A1&quot;/&gt;&lt;wsp:rsid wsp:val=&quot;00992687&quot;/&gt;&lt;wsp:rsid wsp:val=&quot;00992728&quot;/&gt;&lt;wsp:rsid wsp:val=&quot;009928DF&quot;/&gt;&lt;wsp:rsid wsp:val=&quot;00992B6D&quot;/&gt;&lt;wsp:rsid wsp:val=&quot;00993D71&quot;/&gt;&lt;wsp:rsid wsp:val=&quot;009948C4&quot;/&gt;&lt;wsp:rsid wsp:val=&quot;00994B39&quot;/&gt;&lt;wsp:rsid wsp:val=&quot;00995205&quot;/&gt;&lt;wsp:rsid wsp:val=&quot;00995339&quot;/&gt;&lt;wsp:rsid wsp:val=&quot;00995394&quot;/&gt;&lt;wsp:rsid wsp:val=&quot;009961C4&quot;/&gt;&lt;wsp:rsid wsp:val=&quot;009966B1&quot;/&gt;&lt;wsp:rsid wsp:val=&quot;00996785&quot;/&gt;&lt;wsp:rsid wsp:val=&quot;00996A33&quot;/&gt;&lt;wsp:rsid wsp:val=&quot;00997267&quot;/&gt;&lt;wsp:rsid wsp:val=&quot;00997DDC&quot;/&gt;&lt;wsp:rsid wsp:val=&quot;00997E8B&quot;/&gt;&lt;wsp:rsid wsp:val=&quot;009A0322&quot;/&gt;&lt;wsp:rsid wsp:val=&quot;009A08C9&quot;/&gt;&lt;wsp:rsid wsp:val=&quot;009A1320&quot;/&gt;&lt;wsp:rsid wsp:val=&quot;009A13EE&quot;/&gt;&lt;wsp:rsid wsp:val=&quot;009A23AE&quot;/&gt;&lt;wsp:rsid wsp:val=&quot;009A2BCA&quot;/&gt;&lt;wsp:rsid wsp:val=&quot;009A3404&quot;/&gt;&lt;wsp:rsid wsp:val=&quot;009A351D&quot;/&gt;&lt;wsp:rsid wsp:val=&quot;009A351F&quot;/&gt;&lt;wsp:rsid wsp:val=&quot;009A4AAC&quot;/&gt;&lt;wsp:rsid wsp:val=&quot;009A5201&quot;/&gt;&lt;wsp:rsid wsp:val=&quot;009A60BB&quot;/&gt;&lt;wsp:rsid wsp:val=&quot;009A6AB4&quot;/&gt;&lt;wsp:rsid wsp:val=&quot;009A70B3&quot;/&gt;&lt;wsp:rsid wsp:val=&quot;009A780E&quot;/&gt;&lt;wsp:rsid wsp:val=&quot;009A78F4&quot;/&gt;&lt;wsp:rsid wsp:val=&quot;009B064C&quot;/&gt;&lt;wsp:rsid wsp:val=&quot;009B0807&quot;/&gt;&lt;wsp:rsid wsp:val=&quot;009B097E&quot;/&gt;&lt;wsp:rsid wsp:val=&quot;009B1168&quot;/&gt;&lt;wsp:rsid wsp:val=&quot;009B125D&quot;/&gt;&lt;wsp:rsid wsp:val=&quot;009B16F2&quot;/&gt;&lt;wsp:rsid wsp:val=&quot;009B1A96&quot;/&gt;&lt;wsp:rsid wsp:val=&quot;009B2061&quot;/&gt;&lt;wsp:rsid wsp:val=&quot;009B2638&quot;/&gt;&lt;wsp:rsid wsp:val=&quot;009B2AE0&quot;/&gt;&lt;wsp:rsid wsp:val=&quot;009B31B9&quot;/&gt;&lt;wsp:rsid wsp:val=&quot;009B348C&quot;/&gt;&lt;wsp:rsid wsp:val=&quot;009B36B5&quot;/&gt;&lt;wsp:rsid wsp:val=&quot;009B38AA&quot;/&gt;&lt;wsp:rsid wsp:val=&quot;009B3B4E&quot;/&gt;&lt;wsp:rsid wsp:val=&quot;009B406B&quot;/&gt;&lt;wsp:rsid wsp:val=&quot;009B4262&quot;/&gt;&lt;wsp:rsid wsp:val=&quot;009B43B6&quot;/&gt;&lt;wsp:rsid wsp:val=&quot;009B43EC&quot;/&gt;&lt;wsp:rsid wsp:val=&quot;009B4BBB&quot;/&gt;&lt;wsp:rsid wsp:val=&quot;009B4EB1&quot;/&gt;&lt;wsp:rsid wsp:val=&quot;009B6091&quot;/&gt;&lt;wsp:rsid wsp:val=&quot;009B61F1&quot;/&gt;&lt;wsp:rsid wsp:val=&quot;009B65D0&quot;/&gt;&lt;wsp:rsid wsp:val=&quot;009B6AAF&quot;/&gt;&lt;wsp:rsid wsp:val=&quot;009B710A&quot;/&gt;&lt;wsp:rsid wsp:val=&quot;009B75F0&quot;/&gt;&lt;wsp:rsid wsp:val=&quot;009B772B&quot;/&gt;&lt;wsp:rsid wsp:val=&quot;009C0082&quot;/&gt;&lt;wsp:rsid wsp:val=&quot;009C13D4&quot;/&gt;&lt;wsp:rsid wsp:val=&quot;009C1503&quot;/&gt;&lt;wsp:rsid wsp:val=&quot;009C23C5&quot;/&gt;&lt;wsp:rsid wsp:val=&quot;009C2445&quot;/&gt;&lt;wsp:rsid wsp:val=&quot;009C313C&quot;/&gt;&lt;wsp:rsid wsp:val=&quot;009C32EF&quot;/&gt;&lt;wsp:rsid wsp:val=&quot;009C3492&quot;/&gt;&lt;wsp:rsid wsp:val=&quot;009C3558&quot;/&gt;&lt;wsp:rsid wsp:val=&quot;009C4755&quot;/&gt;&lt;wsp:rsid wsp:val=&quot;009C4A88&quot;/&gt;&lt;wsp:rsid wsp:val=&quot;009C5320&quot;/&gt;&lt;wsp:rsid wsp:val=&quot;009C5C1F&quot;/&gt;&lt;wsp:rsid wsp:val=&quot;009C5CC3&quot;/&gt;&lt;wsp:rsid wsp:val=&quot;009C6829&quot;/&gt;&lt;wsp:rsid wsp:val=&quot;009C6C5C&quot;/&gt;&lt;wsp:rsid wsp:val=&quot;009C74FC&quot;/&gt;&lt;wsp:rsid wsp:val=&quot;009C75F7&quot;/&gt;&lt;wsp:rsid wsp:val=&quot;009C77EC&quot;/&gt;&lt;wsp:rsid wsp:val=&quot;009C7A92&quot;/&gt;&lt;wsp:rsid wsp:val=&quot;009C7DBA&quot;/&gt;&lt;wsp:rsid wsp:val=&quot;009C7DD9&quot;/&gt;&lt;wsp:rsid wsp:val=&quot;009D03CC&quot;/&gt;&lt;wsp:rsid wsp:val=&quot;009D0598&quot;/&gt;&lt;wsp:rsid wsp:val=&quot;009D05FC&quot;/&gt;&lt;wsp:rsid wsp:val=&quot;009D06A9&quot;/&gt;&lt;wsp:rsid wsp:val=&quot;009D0BD0&quot;/&gt;&lt;wsp:rsid wsp:val=&quot;009D0D5C&quot;/&gt;&lt;wsp:rsid wsp:val=&quot;009D0DD5&quot;/&gt;&lt;wsp:rsid wsp:val=&quot;009D118A&quot;/&gt;&lt;wsp:rsid wsp:val=&quot;009D175C&quot;/&gt;&lt;wsp:rsid wsp:val=&quot;009D184B&quot;/&gt;&lt;wsp:rsid wsp:val=&quot;009D1AEE&quot;/&gt;&lt;wsp:rsid wsp:val=&quot;009D1B84&quot;/&gt;&lt;wsp:rsid wsp:val=&quot;009D2425&quot;/&gt;&lt;wsp:rsid wsp:val=&quot;009D2961&quot;/&gt;&lt;wsp:rsid wsp:val=&quot;009D2D57&quot;/&gt;&lt;wsp:rsid wsp:val=&quot;009D2DAB&quot;/&gt;&lt;wsp:rsid wsp:val=&quot;009D2F09&quot;/&gt;&lt;wsp:rsid wsp:val=&quot;009D35BD&quot;/&gt;&lt;wsp:rsid wsp:val=&quot;009D35EC&quot;/&gt;&lt;wsp:rsid wsp:val=&quot;009D387A&quot;/&gt;&lt;wsp:rsid wsp:val=&quot;009D3A23&quot;/&gt;&lt;wsp:rsid wsp:val=&quot;009D4B11&quot;/&gt;&lt;wsp:rsid wsp:val=&quot;009D530B&quot;/&gt;&lt;wsp:rsid wsp:val=&quot;009D5787&quot;/&gt;&lt;wsp:rsid wsp:val=&quot;009D5855&quot;/&gt;&lt;wsp:rsid wsp:val=&quot;009D58F3&quot;/&gt;&lt;wsp:rsid wsp:val=&quot;009D5C51&quot;/&gt;&lt;wsp:rsid wsp:val=&quot;009D61BE&quot;/&gt;&lt;wsp:rsid wsp:val=&quot;009D65F8&quot;/&gt;&lt;wsp:rsid wsp:val=&quot;009D6EB2&quot;/&gt;&lt;wsp:rsid wsp:val=&quot;009E07C4&quot;/&gt;&lt;wsp:rsid wsp:val=&quot;009E0C6E&quot;/&gt;&lt;wsp:rsid wsp:val=&quot;009E123E&quot;/&gt;&lt;wsp:rsid wsp:val=&quot;009E1400&quot;/&gt;&lt;wsp:rsid wsp:val=&quot;009E23F4&quot;/&gt;&lt;wsp:rsid wsp:val=&quot;009E26A8&quot;/&gt;&lt;wsp:rsid wsp:val=&quot;009E2AF5&quot;/&gt;&lt;wsp:rsid wsp:val=&quot;009E32C6&quot;/&gt;&lt;wsp:rsid wsp:val=&quot;009E33F4&quot;/&gt;&lt;wsp:rsid wsp:val=&quot;009E39C2&quot;/&gt;&lt;wsp:rsid wsp:val=&quot;009E4156&quot;/&gt;&lt;wsp:rsid wsp:val=&quot;009E4618&quot;/&gt;&lt;wsp:rsid wsp:val=&quot;009E4F63&quot;/&gt;&lt;wsp:rsid wsp:val=&quot;009E6373&quot;/&gt;&lt;wsp:rsid wsp:val=&quot;009E7474&quot;/&gt;&lt;wsp:rsid wsp:val=&quot;009E7BC3&quot;/&gt;&lt;wsp:rsid wsp:val=&quot;009F02AB&quot;/&gt;&lt;wsp:rsid wsp:val=&quot;009F0CB4&quot;/&gt;&lt;wsp:rsid wsp:val=&quot;009F0EBF&quot;/&gt;&lt;wsp:rsid wsp:val=&quot;009F140E&quot;/&gt;&lt;wsp:rsid wsp:val=&quot;009F2759&quot;/&gt;&lt;wsp:rsid wsp:val=&quot;009F2B99&quot;/&gt;&lt;wsp:rsid wsp:val=&quot;009F3042&quot;/&gt;&lt;wsp:rsid wsp:val=&quot;009F313C&quot;/&gt;&lt;wsp:rsid wsp:val=&quot;009F4691&quot;/&gt;&lt;wsp:rsid wsp:val=&quot;009F4839&quot;/&gt;&lt;wsp:rsid wsp:val=&quot;009F5315&quot;/&gt;&lt;wsp:rsid wsp:val=&quot;009F57A3&quot;/&gt;&lt;wsp:rsid wsp:val=&quot;009F6789&quot;/&gt;&lt;wsp:rsid wsp:val=&quot;009F6D75&quot;/&gt;&lt;wsp:rsid wsp:val=&quot;009F71DE&quot;/&gt;&lt;wsp:rsid wsp:val=&quot;009F77F9&quot;/&gt;&lt;wsp:rsid wsp:val=&quot;009F795D&quot;/&gt;&lt;wsp:rsid wsp:val=&quot;009F7D42&quot;/&gt;&lt;wsp:rsid wsp:val=&quot;009F7DD2&quot;/&gt;&lt;wsp:rsid wsp:val=&quot;00A00133&quot;/&gt;&lt;wsp:rsid wsp:val=&quot;00A01457&quot;/&gt;&lt;wsp:rsid wsp:val=&quot;00A0163A&quot;/&gt;&lt;wsp:rsid wsp:val=&quot;00A017F2&quot;/&gt;&lt;wsp:rsid wsp:val=&quot;00A023DA&quot;/&gt;&lt;wsp:rsid wsp:val=&quot;00A02434&quot;/&gt;&lt;wsp:rsid wsp:val=&quot;00A026A9&quot;/&gt;&lt;wsp:rsid wsp:val=&quot;00A02E03&quot;/&gt;&lt;wsp:rsid wsp:val=&quot;00A03070&quot;/&gt;&lt;wsp:rsid wsp:val=&quot;00A0310B&quot;/&gt;&lt;wsp:rsid wsp:val=&quot;00A03383&quot;/&gt;&lt;wsp:rsid wsp:val=&quot;00A03715&quot;/&gt;&lt;wsp:rsid wsp:val=&quot;00A039B7&quot;/&gt;&lt;wsp:rsid wsp:val=&quot;00A03A06&quot;/&gt;&lt;wsp:rsid wsp:val=&quot;00A041D3&quot;/&gt;&lt;wsp:rsid wsp:val=&quot;00A0503A&quot;/&gt;&lt;wsp:rsid wsp:val=&quot;00A051E3&quot;/&gt;&lt;wsp:rsid wsp:val=&quot;00A0534B&quot;/&gt;&lt;wsp:rsid wsp:val=&quot;00A05753&quot;/&gt;&lt;wsp:rsid wsp:val=&quot;00A05EDD&quot;/&gt;&lt;wsp:rsid wsp:val=&quot;00A06276&quot;/&gt;&lt;wsp:rsid wsp:val=&quot;00A06CFF&quot;/&gt;&lt;wsp:rsid wsp:val=&quot;00A06E5A&quot;/&gt;&lt;wsp:rsid wsp:val=&quot;00A0720F&quot;/&gt;&lt;wsp:rsid wsp:val=&quot;00A07369&quot;/&gt;&lt;wsp:rsid wsp:val=&quot;00A07BF9&quot;/&gt;&lt;wsp:rsid wsp:val=&quot;00A07F5F&quot;/&gt;&lt;wsp:rsid wsp:val=&quot;00A1011E&quot;/&gt;&lt;wsp:rsid wsp:val=&quot;00A104B6&quot;/&gt;&lt;wsp:rsid wsp:val=&quot;00A10A06&quot;/&gt;&lt;wsp:rsid wsp:val=&quot;00A10F8F&quot;/&gt;&lt;wsp:rsid wsp:val=&quot;00A111EE&quot;/&gt;&lt;wsp:rsid wsp:val=&quot;00A117F6&quot;/&gt;&lt;wsp:rsid wsp:val=&quot;00A11A09&quot;/&gt;&lt;wsp:rsid wsp:val=&quot;00A12079&quot;/&gt;&lt;wsp:rsid wsp:val=&quot;00A128B8&quot;/&gt;&lt;wsp:rsid wsp:val=&quot;00A1290F&quot;/&gt;&lt;wsp:rsid wsp:val=&quot;00A12B48&quot;/&gt;&lt;wsp:rsid wsp:val=&quot;00A130BA&quot;/&gt;&lt;wsp:rsid wsp:val=&quot;00A1329F&quot;/&gt;&lt;wsp:rsid wsp:val=&quot;00A13399&quot;/&gt;&lt;wsp:rsid wsp:val=&quot;00A135DD&quot;/&gt;&lt;wsp:rsid wsp:val=&quot;00A1374E&quot;/&gt;&lt;wsp:rsid wsp:val=&quot;00A142F1&quot;/&gt;&lt;wsp:rsid wsp:val=&quot;00A14781&quot;/&gt;&lt;wsp:rsid wsp:val=&quot;00A14E47&quot;/&gt;&lt;wsp:rsid wsp:val=&quot;00A15412&quot;/&gt;&lt;wsp:rsid wsp:val=&quot;00A15C99&quot;/&gt;&lt;wsp:rsid wsp:val=&quot;00A16066&quot;/&gt;&lt;wsp:rsid wsp:val=&quot;00A163B8&quot;/&gt;&lt;wsp:rsid wsp:val=&quot;00A16C22&quot;/&gt;&lt;wsp:rsid wsp:val=&quot;00A17682&quot;/&gt;&lt;wsp:rsid wsp:val=&quot;00A17B89&quot;/&gt;&lt;wsp:rsid wsp:val=&quot;00A20760&quot;/&gt;&lt;wsp:rsid wsp:val=&quot;00A20832&quot;/&gt;&lt;wsp:rsid wsp:val=&quot;00A20F0F&quot;/&gt;&lt;wsp:rsid wsp:val=&quot;00A215E8&quot;/&gt;&lt;wsp:rsid wsp:val=&quot;00A217FC&quot;/&gt;&lt;wsp:rsid wsp:val=&quot;00A21CD1&quot;/&gt;&lt;wsp:rsid wsp:val=&quot;00A22A97&quot;/&gt;&lt;wsp:rsid wsp:val=&quot;00A22E03&quot;/&gt;&lt;wsp:rsid wsp:val=&quot;00A235F9&quot;/&gt;&lt;wsp:rsid wsp:val=&quot;00A23E18&quot;/&gt;&lt;wsp:rsid wsp:val=&quot;00A23ECE&quot;/&gt;&lt;wsp:rsid wsp:val=&quot;00A242B0&quot;/&gt;&lt;wsp:rsid wsp:val=&quot;00A2482D&quot;/&gt;&lt;wsp:rsid wsp:val=&quot;00A24C79&quot;/&gt;&lt;wsp:rsid wsp:val=&quot;00A24F4F&quot;/&gt;&lt;wsp:rsid wsp:val=&quot;00A25824&quot;/&gt;&lt;wsp:rsid wsp:val=&quot;00A2588A&quot;/&gt;&lt;wsp:rsid wsp:val=&quot;00A26164&quot;/&gt;&lt;wsp:rsid wsp:val=&quot;00A2629A&quot;/&gt;&lt;wsp:rsid wsp:val=&quot;00A2647A&quot;/&gt;&lt;wsp:rsid wsp:val=&quot;00A2777E&quot;/&gt;&lt;wsp:rsid wsp:val=&quot;00A27962&quot;/&gt;&lt;wsp:rsid wsp:val=&quot;00A31666&quot;/&gt;&lt;wsp:rsid wsp:val=&quot;00A31B1B&quot;/&gt;&lt;wsp:rsid wsp:val=&quot;00A31D94&quot;/&gt;&lt;wsp:rsid wsp:val=&quot;00A3316F&quot;/&gt;&lt;wsp:rsid wsp:val=&quot;00A333C2&quot;/&gt;&lt;wsp:rsid wsp:val=&quot;00A33667&quot;/&gt;&lt;wsp:rsid wsp:val=&quot;00A34233&quot;/&gt;&lt;wsp:rsid wsp:val=&quot;00A34BB4&quot;/&gt;&lt;wsp:rsid wsp:val=&quot;00A34BE2&quot;/&gt;&lt;wsp:rsid wsp:val=&quot;00A3577B&quot;/&gt;&lt;wsp:rsid wsp:val=&quot;00A36DA0&quot;/&gt;&lt;wsp:rsid wsp:val=&quot;00A377C6&quot;/&gt;&lt;wsp:rsid wsp:val=&quot;00A377CE&quot;/&gt;&lt;wsp:rsid wsp:val=&quot;00A413CA&quot;/&gt;&lt;wsp:rsid wsp:val=&quot;00A41695&quot;/&gt;&lt;wsp:rsid wsp:val=&quot;00A42C7F&quot;/&gt;&lt;wsp:rsid wsp:val=&quot;00A42C99&quot;/&gt;&lt;wsp:rsid wsp:val=&quot;00A43C4E&quot;/&gt;&lt;wsp:rsid wsp:val=&quot;00A43F9F&quot;/&gt;&lt;wsp:rsid wsp:val=&quot;00A4425E&quot;/&gt;&lt;wsp:rsid wsp:val=&quot;00A447FE&quot;/&gt;&lt;wsp:rsid wsp:val=&quot;00A44E90&quot;/&gt;&lt;wsp:rsid wsp:val=&quot;00A4578D&quot;/&gt;&lt;wsp:rsid wsp:val=&quot;00A45ECB&quot;/&gt;&lt;wsp:rsid wsp:val=&quot;00A45EE6&quot;/&gt;&lt;wsp:rsid wsp:val=&quot;00A46227&quot;/&gt;&lt;wsp:rsid wsp:val=&quot;00A46545&quot;/&gt;&lt;wsp:rsid wsp:val=&quot;00A46C45&quot;/&gt;&lt;wsp:rsid wsp:val=&quot;00A46CE4&quot;/&gt;&lt;wsp:rsid wsp:val=&quot;00A47594&quot;/&gt;&lt;wsp:rsid wsp:val=&quot;00A4764D&quot;/&gt;&lt;wsp:rsid wsp:val=&quot;00A47897&quot;/&gt;&lt;wsp:rsid wsp:val=&quot;00A47926&quot;/&gt;&lt;wsp:rsid wsp:val=&quot;00A50141&quot;/&gt;&lt;wsp:rsid wsp:val=&quot;00A50373&quot;/&gt;&lt;wsp:rsid wsp:val=&quot;00A503C5&quot;/&gt;&lt;wsp:rsid wsp:val=&quot;00A50530&quot;/&gt;&lt;wsp:rsid wsp:val=&quot;00A505E8&quot;/&gt;&lt;wsp:rsid wsp:val=&quot;00A51194&quot;/&gt;&lt;wsp:rsid wsp:val=&quot;00A5144B&quot;/&gt;&lt;wsp:rsid wsp:val=&quot;00A525F9&quot;/&gt;&lt;wsp:rsid wsp:val=&quot;00A52C30&quot;/&gt;&lt;wsp:rsid wsp:val=&quot;00A531E4&quot;/&gt;&lt;wsp:rsid wsp:val=&quot;00A54851&quot;/&gt;&lt;wsp:rsid wsp:val=&quot;00A56490&quot;/&gt;&lt;wsp:rsid wsp:val=&quot;00A56CDF&quot;/&gt;&lt;wsp:rsid wsp:val=&quot;00A57883&quot;/&gt;&lt;wsp:rsid wsp:val=&quot;00A603D6&quot;/&gt;&lt;wsp:rsid wsp:val=&quot;00A6111F&quot;/&gt;&lt;wsp:rsid wsp:val=&quot;00A62109&quot;/&gt;&lt;wsp:rsid wsp:val=&quot;00A62A97&quot;/&gt;&lt;wsp:rsid wsp:val=&quot;00A62CBF&quot;/&gt;&lt;wsp:rsid wsp:val=&quot;00A63468&quot;/&gt;&lt;wsp:rsid wsp:val=&quot;00A63864&quot;/&gt;&lt;wsp:rsid wsp:val=&quot;00A645DA&quot;/&gt;&lt;wsp:rsid wsp:val=&quot;00A6492D&quot;/&gt;&lt;wsp:rsid wsp:val=&quot;00A64983&quot;/&gt;&lt;wsp:rsid wsp:val=&quot;00A64D26&quot;/&gt;&lt;wsp:rsid wsp:val=&quot;00A65196&quot;/&gt;&lt;wsp:rsid wsp:val=&quot;00A651D8&quot;/&gt;&lt;wsp:rsid wsp:val=&quot;00A65EAF&quot;/&gt;&lt;wsp:rsid wsp:val=&quot;00A66092&quot;/&gt;&lt;wsp:rsid wsp:val=&quot;00A660C8&quot;/&gt;&lt;wsp:rsid wsp:val=&quot;00A66281&quot;/&gt;&lt;wsp:rsid wsp:val=&quot;00A662FB&quot;/&gt;&lt;wsp:rsid wsp:val=&quot;00A66377&quot;/&gt;&lt;wsp:rsid wsp:val=&quot;00A66594&quot;/&gt;&lt;wsp:rsid wsp:val=&quot;00A67841&quot;/&gt;&lt;wsp:rsid wsp:val=&quot;00A705C0&quot;/&gt;&lt;wsp:rsid wsp:val=&quot;00A70ED1&quot;/&gt;&lt;wsp:rsid wsp:val=&quot;00A717CE&quot;/&gt;&lt;wsp:rsid wsp:val=&quot;00A71920&quot;/&gt;&lt;wsp:rsid wsp:val=&quot;00A71C7C&quot;/&gt;&lt;wsp:rsid wsp:val=&quot;00A71D6C&quot;/&gt;&lt;wsp:rsid wsp:val=&quot;00A71EBC&quot;/&gt;&lt;wsp:rsid wsp:val=&quot;00A720C9&quot;/&gt;&lt;wsp:rsid wsp:val=&quot;00A7213C&quot;/&gt;&lt;wsp:rsid wsp:val=&quot;00A724D4&quot;/&gt;&lt;wsp:rsid wsp:val=&quot;00A7263F&quot;/&gt;&lt;wsp:rsid wsp:val=&quot;00A7270F&quot;/&gt;&lt;wsp:rsid wsp:val=&quot;00A7272D&quot;/&gt;&lt;wsp:rsid wsp:val=&quot;00A72736&quot;/&gt;&lt;wsp:rsid wsp:val=&quot;00A72877&quot;/&gt;&lt;wsp:rsid wsp:val=&quot;00A729EE&quot;/&gt;&lt;wsp:rsid wsp:val=&quot;00A72D75&quot;/&gt;&lt;wsp:rsid wsp:val=&quot;00A73BD8&quot;/&gt;&lt;wsp:rsid wsp:val=&quot;00A73DBC&quot;/&gt;&lt;wsp:rsid wsp:val=&quot;00A747B6&quot;/&gt;&lt;wsp:rsid wsp:val=&quot;00A747D9&quot;/&gt;&lt;wsp:rsid wsp:val=&quot;00A75AF6&quot;/&gt;&lt;wsp:rsid wsp:val=&quot;00A7628F&quot;/&gt;&lt;wsp:rsid wsp:val=&quot;00A76EE2&quot;/&gt;&lt;wsp:rsid wsp:val=&quot;00A77C0A&quot;/&gt;&lt;wsp:rsid wsp:val=&quot;00A80204&quot;/&gt;&lt;wsp:rsid wsp:val=&quot;00A802EF&quot;/&gt;&lt;wsp:rsid wsp:val=&quot;00A80CEE&quot;/&gt;&lt;wsp:rsid wsp:val=&quot;00A81A25&quot;/&gt;&lt;wsp:rsid wsp:val=&quot;00A81AAF&quot;/&gt;&lt;wsp:rsid wsp:val=&quot;00A81E22&quot;/&gt;&lt;wsp:rsid wsp:val=&quot;00A81F40&quot;/&gt;&lt;wsp:rsid wsp:val=&quot;00A826CB&quot;/&gt;&lt;wsp:rsid wsp:val=&quot;00A8280A&quot;/&gt;&lt;wsp:rsid wsp:val=&quot;00A829FA&quot;/&gt;&lt;wsp:rsid wsp:val=&quot;00A82F73&quot;/&gt;&lt;wsp:rsid wsp:val=&quot;00A83BB3&quot;/&gt;&lt;wsp:rsid wsp:val=&quot;00A84165&quot;/&gt;&lt;wsp:rsid wsp:val=&quot;00A84715&quot;/&gt;&lt;wsp:rsid wsp:val=&quot;00A84FA1&quot;/&gt;&lt;wsp:rsid wsp:val=&quot;00A8586E&quot;/&gt;&lt;wsp:rsid wsp:val=&quot;00A859D5&quot;/&gt;&lt;wsp:rsid wsp:val=&quot;00A85A41&quot;/&gt;&lt;wsp:rsid wsp:val=&quot;00A85AD9&quot;/&gt;&lt;wsp:rsid wsp:val=&quot;00A85D91&quot;/&gt;&lt;wsp:rsid wsp:val=&quot;00A860B5&quot;/&gt;&lt;wsp:rsid wsp:val=&quot;00A862AC&quot;/&gt;&lt;wsp:rsid wsp:val=&quot;00A86C4D&quot;/&gt;&lt;wsp:rsid wsp:val=&quot;00A86D39&quot;/&gt;&lt;wsp:rsid wsp:val=&quot;00A87089&quot;/&gt;&lt;wsp:rsid wsp:val=&quot;00A874C5&quot;/&gt;&lt;wsp:rsid wsp:val=&quot;00A90569&quot;/&gt;&lt;wsp:rsid wsp:val=&quot;00A9099E&quot;/&gt;&lt;wsp:rsid wsp:val=&quot;00A923E1&quot;/&gt;&lt;wsp:rsid wsp:val=&quot;00A92489&quot;/&gt;&lt;wsp:rsid wsp:val=&quot;00A92AAF&quot;/&gt;&lt;wsp:rsid wsp:val=&quot;00A9304C&quot;/&gt;&lt;wsp:rsid wsp:val=&quot;00A94014&quot;/&gt;&lt;wsp:rsid wsp:val=&quot;00A9447D&quot;/&gt;&lt;wsp:rsid wsp:val=&quot;00A95026&quot;/&gt;&lt;wsp:rsid wsp:val=&quot;00A952DD&quot;/&gt;&lt;wsp:rsid wsp:val=&quot;00A95697&quot;/&gt;&lt;wsp:rsid wsp:val=&quot;00A9654E&quot;/&gt;&lt;wsp:rsid wsp:val=&quot;00A967EE&quot;/&gt;&lt;wsp:rsid wsp:val=&quot;00A9724B&quot;/&gt;&lt;wsp:rsid wsp:val=&quot;00A972C8&quot;/&gt;&lt;wsp:rsid wsp:val=&quot;00AA0276&quot;/&gt;&lt;wsp:rsid wsp:val=&quot;00AA061E&quot;/&gt;&lt;wsp:rsid wsp:val=&quot;00AA0B1F&quot;/&gt;&lt;wsp:rsid wsp:val=&quot;00AA0E0B&quot;/&gt;&lt;wsp:rsid wsp:val=&quot;00AA14C6&quot;/&gt;&lt;wsp:rsid wsp:val=&quot;00AA1544&quot;/&gt;&lt;wsp:rsid wsp:val=&quot;00AA15DD&quot;/&gt;&lt;wsp:rsid wsp:val=&quot;00AA15F0&quot;/&gt;&lt;wsp:rsid wsp:val=&quot;00AA16D3&quot;/&gt;&lt;wsp:rsid wsp:val=&quot;00AA1AE4&quot;/&gt;&lt;wsp:rsid wsp:val=&quot;00AA202C&quot;/&gt;&lt;wsp:rsid wsp:val=&quot;00AA20AE&quot;/&gt;&lt;wsp:rsid wsp:val=&quot;00AA2878&quot;/&gt;&lt;wsp:rsid wsp:val=&quot;00AA2AA6&quot;/&gt;&lt;wsp:rsid wsp:val=&quot;00AA2CDC&quot;/&gt;&lt;wsp:rsid wsp:val=&quot;00AA3724&quot;/&gt;&lt;wsp:rsid wsp:val=&quot;00AA373E&quot;/&gt;&lt;wsp:rsid wsp:val=&quot;00AA3A29&quot;/&gt;&lt;wsp:rsid wsp:val=&quot;00AA3E68&quot;/&gt;&lt;wsp:rsid wsp:val=&quot;00AA4C28&quot;/&gt;&lt;wsp:rsid wsp:val=&quot;00AA5C4A&quot;/&gt;&lt;wsp:rsid wsp:val=&quot;00AA5D0D&quot;/&gt;&lt;wsp:rsid wsp:val=&quot;00AA5DC7&quot;/&gt;&lt;wsp:rsid wsp:val=&quot;00AA6288&quot;/&gt;&lt;wsp:rsid wsp:val=&quot;00AA62E6&quot;/&gt;&lt;wsp:rsid wsp:val=&quot;00AA674B&quot;/&gt;&lt;wsp:rsid wsp:val=&quot;00AA6840&quot;/&gt;&lt;wsp:rsid wsp:val=&quot;00AA75D5&quot;/&gt;&lt;wsp:rsid wsp:val=&quot;00AA78D5&quot;/&gt;&lt;wsp:rsid wsp:val=&quot;00AA7CE3&quot;/&gt;&lt;wsp:rsid wsp:val=&quot;00AA7F08&quot;/&gt;&lt;wsp:rsid wsp:val=&quot;00AB0900&quot;/&gt;&lt;wsp:rsid wsp:val=&quot;00AB142D&quot;/&gt;&lt;wsp:rsid wsp:val=&quot;00AB285D&quot;/&gt;&lt;wsp:rsid wsp:val=&quot;00AB355A&quot;/&gt;&lt;wsp:rsid wsp:val=&quot;00AB3F41&quot;/&gt;&lt;wsp:rsid wsp:val=&quot;00AB3F86&quot;/&gt;&lt;wsp:rsid wsp:val=&quot;00AB4242&quot;/&gt;&lt;wsp:rsid wsp:val=&quot;00AB44C2&quot;/&gt;&lt;wsp:rsid wsp:val=&quot;00AB4A9B&quot;/&gt;&lt;wsp:rsid wsp:val=&quot;00AB4BA7&quot;/&gt;&lt;wsp:rsid wsp:val=&quot;00AB552C&quot;/&gt;&lt;wsp:rsid wsp:val=&quot;00AB5591&quot;/&gt;&lt;wsp:rsid wsp:val=&quot;00AB564D&quot;/&gt;&lt;wsp:rsid wsp:val=&quot;00AB5C50&quot;/&gt;&lt;wsp:rsid wsp:val=&quot;00AB6B7E&quot;/&gt;&lt;wsp:rsid wsp:val=&quot;00AB6C08&quot;/&gt;&lt;wsp:rsid wsp:val=&quot;00AB73F3&quot;/&gt;&lt;wsp:rsid wsp:val=&quot;00AB7D9B&quot;/&gt;&lt;wsp:rsid wsp:val=&quot;00AC03D4&quot;/&gt;&lt;wsp:rsid wsp:val=&quot;00AC0756&quot;/&gt;&lt;wsp:rsid wsp:val=&quot;00AC0CA0&quot;/&gt;&lt;wsp:rsid wsp:val=&quot;00AC0EB0&quot;/&gt;&lt;wsp:rsid wsp:val=&quot;00AC1BBD&quot;/&gt;&lt;wsp:rsid wsp:val=&quot;00AC1EE2&quot;/&gt;&lt;wsp:rsid wsp:val=&quot;00AC244D&quot;/&gt;&lt;wsp:rsid wsp:val=&quot;00AC33AE&quot;/&gt;&lt;wsp:rsid wsp:val=&quot;00AC33B7&quot;/&gt;&lt;wsp:rsid wsp:val=&quot;00AC36CD&quot;/&gt;&lt;wsp:rsid wsp:val=&quot;00AC3922&quot;/&gt;&lt;wsp:rsid wsp:val=&quot;00AC3FD5&quot;/&gt;&lt;wsp:rsid wsp:val=&quot;00AC4048&quot;/&gt;&lt;wsp:rsid wsp:val=&quot;00AC459A&quot;/&gt;&lt;wsp:rsid wsp:val=&quot;00AC4EF0&quot;/&gt;&lt;wsp:rsid wsp:val=&quot;00AC5004&quot;/&gt;&lt;wsp:rsid wsp:val=&quot;00AC50A9&quot;/&gt;&lt;wsp:rsid wsp:val=&quot;00AC52CB&quot;/&gt;&lt;wsp:rsid wsp:val=&quot;00AC53D5&quot;/&gt;&lt;wsp:rsid wsp:val=&quot;00AC580C&quot;/&gt;&lt;wsp:rsid wsp:val=&quot;00AC588C&quot;/&gt;&lt;wsp:rsid wsp:val=&quot;00AC588E&quot;/&gt;&lt;wsp:rsid wsp:val=&quot;00AC5F51&quot;/&gt;&lt;wsp:rsid wsp:val=&quot;00AC6016&quot;/&gt;&lt;wsp:rsid wsp:val=&quot;00AC6811&quot;/&gt;&lt;wsp:rsid wsp:val=&quot;00AC6B81&quot;/&gt;&lt;wsp:rsid wsp:val=&quot;00AC72B2&quot;/&gt;&lt;wsp:rsid wsp:val=&quot;00AC7429&quot;/&gt;&lt;wsp:rsid wsp:val=&quot;00AC7788&quot;/&gt;&lt;wsp:rsid wsp:val=&quot;00AD0141&quot;/&gt;&lt;wsp:rsid wsp:val=&quot;00AD01A3&quot;/&gt;&lt;wsp:rsid wsp:val=&quot;00AD04F7&quot;/&gt;&lt;wsp:rsid wsp:val=&quot;00AD070D&quot;/&gt;&lt;wsp:rsid wsp:val=&quot;00AD1A56&quot;/&gt;&lt;wsp:rsid wsp:val=&quot;00AD1BAB&quot;/&gt;&lt;wsp:rsid wsp:val=&quot;00AD1D7A&quot;/&gt;&lt;wsp:rsid wsp:val=&quot;00AD2074&quot;/&gt;&lt;wsp:rsid wsp:val=&quot;00AD28C5&quot;/&gt;&lt;wsp:rsid wsp:val=&quot;00AD28D9&quot;/&gt;&lt;wsp:rsid wsp:val=&quot;00AD29C1&quot;/&gt;&lt;wsp:rsid wsp:val=&quot;00AD2FE8&quot;/&gt;&lt;wsp:rsid wsp:val=&quot;00AD31C0&quot;/&gt;&lt;wsp:rsid wsp:val=&quot;00AD3378&quot;/&gt;&lt;wsp:rsid wsp:val=&quot;00AD3733&quot;/&gt;&lt;wsp:rsid wsp:val=&quot;00AD3782&quot;/&gt;&lt;wsp:rsid wsp:val=&quot;00AD3819&quot;/&gt;&lt;wsp:rsid wsp:val=&quot;00AD39D7&quot;/&gt;&lt;wsp:rsid wsp:val=&quot;00AD3FFE&quot;/&gt;&lt;wsp:rsid wsp:val=&quot;00AD5183&quot;/&gt;&lt;wsp:rsid wsp:val=&quot;00AD54C8&quot;/&gt;&lt;wsp:rsid wsp:val=&quot;00AD57DD&quot;/&gt;&lt;wsp:rsid wsp:val=&quot;00AD6196&quot;/&gt;&lt;wsp:rsid wsp:val=&quot;00AD6249&quot;/&gt;&lt;wsp:rsid wsp:val=&quot;00AD66FD&quot;/&gt;&lt;wsp:rsid wsp:val=&quot;00AD6743&quot;/&gt;&lt;wsp:rsid wsp:val=&quot;00AD71E1&quot;/&gt;&lt;wsp:rsid wsp:val=&quot;00AE0713&quot;/&gt;&lt;wsp:rsid wsp:val=&quot;00AE075C&quot;/&gt;&lt;wsp:rsid wsp:val=&quot;00AE0882&quot;/&gt;&lt;wsp:rsid wsp:val=&quot;00AE0DD0&quot;/&gt;&lt;wsp:rsid wsp:val=&quot;00AE17C7&quot;/&gt;&lt;wsp:rsid wsp:val=&quot;00AE1BD0&quot;/&gt;&lt;wsp:rsid wsp:val=&quot;00AE2537&quot;/&gt;&lt;wsp:rsid wsp:val=&quot;00AE2622&quot;/&gt;&lt;wsp:rsid wsp:val=&quot;00AE26EC&quot;/&gt;&lt;wsp:rsid wsp:val=&quot;00AE2F35&quot;/&gt;&lt;wsp:rsid wsp:val=&quot;00AE323A&quot;/&gt;&lt;wsp:rsid wsp:val=&quot;00AE32BA&quot;/&gt;&lt;wsp:rsid wsp:val=&quot;00AE32F2&quot;/&gt;&lt;wsp:rsid wsp:val=&quot;00AE33D9&quot;/&gt;&lt;wsp:rsid wsp:val=&quot;00AE35D2&quot;/&gt;&lt;wsp:rsid wsp:val=&quot;00AE4218&quot;/&gt;&lt;wsp:rsid wsp:val=&quot;00AE47C0&quot;/&gt;&lt;wsp:rsid wsp:val=&quot;00AE485F&quot;/&gt;&lt;wsp:rsid wsp:val=&quot;00AE48FA&quot;/&gt;&lt;wsp:rsid wsp:val=&quot;00AE49ED&quot;/&gt;&lt;wsp:rsid wsp:val=&quot;00AE4B08&quot;/&gt;&lt;wsp:rsid wsp:val=&quot;00AE4E57&quot;/&gt;&lt;wsp:rsid wsp:val=&quot;00AE4E6A&quot;/&gt;&lt;wsp:rsid wsp:val=&quot;00AE51E8&quot;/&gt;&lt;wsp:rsid wsp:val=&quot;00AE5214&quot;/&gt;&lt;wsp:rsid wsp:val=&quot;00AE526E&quot;/&gt;&lt;wsp:rsid wsp:val=&quot;00AE530C&quot;/&gt;&lt;wsp:rsid wsp:val=&quot;00AE56FC&quot;/&gt;&lt;wsp:rsid wsp:val=&quot;00AE5CEB&quot;/&gt;&lt;wsp:rsid wsp:val=&quot;00AE6668&quot;/&gt;&lt;wsp:rsid wsp:val=&quot;00AE667D&quot;/&gt;&lt;wsp:rsid wsp:val=&quot;00AE70B9&quot;/&gt;&lt;wsp:rsid wsp:val=&quot;00AE7F34&quot;/&gt;&lt;wsp:rsid wsp:val=&quot;00AE7FAA&quot;/&gt;&lt;wsp:rsid wsp:val=&quot;00AF00D6&quot;/&gt;&lt;wsp:rsid wsp:val=&quot;00AF0535&quot;/&gt;&lt;wsp:rsid wsp:val=&quot;00AF0854&quot;/&gt;&lt;wsp:rsid wsp:val=&quot;00AF08EB&quot;/&gt;&lt;wsp:rsid wsp:val=&quot;00AF0A90&quot;/&gt;&lt;wsp:rsid wsp:val=&quot;00AF0F89&quot;/&gt;&lt;wsp:rsid wsp:val=&quot;00AF10D9&quot;/&gt;&lt;wsp:rsid wsp:val=&quot;00AF29F8&quot;/&gt;&lt;wsp:rsid wsp:val=&quot;00AF3579&quot;/&gt;&lt;wsp:rsid wsp:val=&quot;00AF4255&quot;/&gt;&lt;wsp:rsid wsp:val=&quot;00AF4A7B&quot;/&gt;&lt;wsp:rsid wsp:val=&quot;00AF4FB6&quot;/&gt;&lt;wsp:rsid wsp:val=&quot;00AF5B11&quot;/&gt;&lt;wsp:rsid wsp:val=&quot;00AF5DAA&quot;/&gt;&lt;wsp:rsid wsp:val=&quot;00AF5EB0&quot;/&gt;&lt;wsp:rsid wsp:val=&quot;00AF6B1B&quot;/&gt;&lt;wsp:rsid wsp:val=&quot;00AF6C00&quot;/&gt;&lt;wsp:rsid wsp:val=&quot;00AF7FEB&quot;/&gt;&lt;wsp:rsid wsp:val=&quot;00B00C67&quot;/&gt;&lt;wsp:rsid wsp:val=&quot;00B01301&quot;/&gt;&lt;wsp:rsid wsp:val=&quot;00B015FC&quot;/&gt;&lt;wsp:rsid wsp:val=&quot;00B01914&quot;/&gt;&lt;wsp:rsid wsp:val=&quot;00B0196F&quot;/&gt;&lt;wsp:rsid wsp:val=&quot;00B029D8&quot;/&gt;&lt;wsp:rsid wsp:val=&quot;00B02AE0&quot;/&gt;&lt;wsp:rsid wsp:val=&quot;00B03C3F&quot;/&gt;&lt;wsp:rsid wsp:val=&quot;00B04A98&quot;/&gt;&lt;wsp:rsid wsp:val=&quot;00B04ED1&quot;/&gt;&lt;wsp:rsid wsp:val=&quot;00B05C39&quot;/&gt;&lt;wsp:rsid wsp:val=&quot;00B060FC&quot;/&gt;&lt;wsp:rsid wsp:val=&quot;00B061BA&quot;/&gt;&lt;wsp:rsid wsp:val=&quot;00B0658C&quot;/&gt;&lt;wsp:rsid wsp:val=&quot;00B06C77&quot;/&gt;&lt;wsp:rsid wsp:val=&quot;00B0705E&quot;/&gt;&lt;wsp:rsid wsp:val=&quot;00B07373&quot;/&gt;&lt;wsp:rsid wsp:val=&quot;00B07493&quot;/&gt;&lt;wsp:rsid wsp:val=&quot;00B07565&quot;/&gt;&lt;wsp:rsid wsp:val=&quot;00B076B0&quot;/&gt;&lt;wsp:rsid wsp:val=&quot;00B100C4&quot;/&gt;&lt;wsp:rsid wsp:val=&quot;00B10A3C&quot;/&gt;&lt;wsp:rsid wsp:val=&quot;00B10B65&quot;/&gt;&lt;wsp:rsid wsp:val=&quot;00B117F0&quot;/&gt;&lt;wsp:rsid wsp:val=&quot;00B11E9F&quot;/&gt;&lt;wsp:rsid wsp:val=&quot;00B124E0&quot;/&gt;&lt;wsp:rsid wsp:val=&quot;00B12CE1&quot;/&gt;&lt;wsp:rsid wsp:val=&quot;00B13413&quot;/&gt;&lt;wsp:rsid wsp:val=&quot;00B13745&quot;/&gt;&lt;wsp:rsid wsp:val=&quot;00B1517B&quot;/&gt;&lt;wsp:rsid wsp:val=&quot;00B158C6&quot;/&gt;&lt;wsp:rsid wsp:val=&quot;00B1596D&quot;/&gt;&lt;wsp:rsid wsp:val=&quot;00B15B3C&quot;/&gt;&lt;wsp:rsid wsp:val=&quot;00B1640F&quot;/&gt;&lt;wsp:rsid wsp:val=&quot;00B167D7&quot;/&gt;&lt;wsp:rsid wsp:val=&quot;00B16943&quot;/&gt;&lt;wsp:rsid wsp:val=&quot;00B169B1&quot;/&gt;&lt;wsp:rsid wsp:val=&quot;00B16AF2&quot;/&gt;&lt;wsp:rsid wsp:val=&quot;00B16DBA&quot;/&gt;&lt;wsp:rsid wsp:val=&quot;00B16EEF&quot;/&gt;&lt;wsp:rsid wsp:val=&quot;00B1716A&quot;/&gt;&lt;wsp:rsid wsp:val=&quot;00B17BBF&quot;/&gt;&lt;wsp:rsid wsp:val=&quot;00B17D5B&quot;/&gt;&lt;wsp:rsid wsp:val=&quot;00B20FDD&quot;/&gt;&lt;wsp:rsid wsp:val=&quot;00B21479&quot;/&gt;&lt;wsp:rsid wsp:val=&quot;00B21657&quot;/&gt;&lt;wsp:rsid wsp:val=&quot;00B21AF5&quot;/&gt;&lt;wsp:rsid wsp:val=&quot;00B2212C&quot;/&gt;&lt;wsp:rsid wsp:val=&quot;00B22177&quot;/&gt;&lt;wsp:rsid wsp:val=&quot;00B224D9&quot;/&gt;&lt;wsp:rsid wsp:val=&quot;00B22A56&quot;/&gt;&lt;wsp:rsid wsp:val=&quot;00B22DA6&quot;/&gt;&lt;wsp:rsid wsp:val=&quot;00B22F46&quot;/&gt;&lt;wsp:rsid wsp:val=&quot;00B231DB&quot;/&gt;&lt;wsp:rsid wsp:val=&quot;00B23369&quot;/&gt;&lt;wsp:rsid wsp:val=&quot;00B23DBF&quot;/&gt;&lt;wsp:rsid wsp:val=&quot;00B24051&quot;/&gt;&lt;wsp:rsid wsp:val=&quot;00B24D2B&quot;/&gt;&lt;wsp:rsid wsp:val=&quot;00B25421&quot;/&gt;&lt;wsp:rsid wsp:val=&quot;00B256B8&quot;/&gt;&lt;wsp:rsid wsp:val=&quot;00B25D5C&quot;/&gt;&lt;wsp:rsid wsp:val=&quot;00B264D8&quot;/&gt;&lt;wsp:rsid wsp:val=&quot;00B26559&quot;/&gt;&lt;wsp:rsid wsp:val=&quot;00B279BA&quot;/&gt;&lt;wsp:rsid wsp:val=&quot;00B304F8&quot;/&gt;&lt;wsp:rsid wsp:val=&quot;00B310D0&quot;/&gt;&lt;wsp:rsid wsp:val=&quot;00B312AC&quot;/&gt;&lt;wsp:rsid wsp:val=&quot;00B3168F&quot;/&gt;&lt;wsp:rsid wsp:val=&quot;00B31706&quot;/&gt;&lt;wsp:rsid wsp:val=&quot;00B31897&quot;/&gt;&lt;wsp:rsid wsp:val=&quot;00B3264E&quot;/&gt;&lt;wsp:rsid wsp:val=&quot;00B3351A&quot;/&gt;&lt;wsp:rsid wsp:val=&quot;00B33BBB&quot;/&gt;&lt;wsp:rsid wsp:val=&quot;00B33D04&quot;/&gt;&lt;wsp:rsid wsp:val=&quot;00B33D7B&quot;/&gt;&lt;wsp:rsid wsp:val=&quot;00B33DBE&quot;/&gt;&lt;wsp:rsid wsp:val=&quot;00B351BF&quot;/&gt;&lt;wsp:rsid wsp:val=&quot;00B36ABA&quot;/&gt;&lt;wsp:rsid wsp:val=&quot;00B36F8F&quot;/&gt;&lt;wsp:rsid wsp:val=&quot;00B37330&quot;/&gt;&lt;wsp:rsid wsp:val=&quot;00B37649&quot;/&gt;&lt;wsp:rsid wsp:val=&quot;00B37662&quot;/&gt;&lt;wsp:rsid wsp:val=&quot;00B377DD&quot;/&gt;&lt;wsp:rsid wsp:val=&quot;00B3783F&quot;/&gt;&lt;wsp:rsid wsp:val=&quot;00B37C64&quot;/&gt;&lt;wsp:rsid wsp:val=&quot;00B37F54&quot;/&gt;&lt;wsp:rsid wsp:val=&quot;00B4094F&quot;/&gt;&lt;wsp:rsid wsp:val=&quot;00B40A88&quot;/&gt;&lt;wsp:rsid wsp:val=&quot;00B41437&quot;/&gt;&lt;wsp:rsid wsp:val=&quot;00B41824&quot;/&gt;&lt;wsp:rsid wsp:val=&quot;00B41B72&quot;/&gt;&lt;wsp:rsid wsp:val=&quot;00B421B5&quot;/&gt;&lt;wsp:rsid wsp:val=&quot;00B4257B&quot;/&gt;&lt;wsp:rsid wsp:val=&quot;00B42806&quot;/&gt;&lt;wsp:rsid wsp:val=&quot;00B43516&quot;/&gt;&lt;wsp:rsid wsp:val=&quot;00B43EC2&quot;/&gt;&lt;wsp:rsid wsp:val=&quot;00B44287&quot;/&gt;&lt;wsp:rsid wsp:val=&quot;00B444DF&quot;/&gt;&lt;wsp:rsid wsp:val=&quot;00B44EE3&quot;/&gt;&lt;wsp:rsid wsp:val=&quot;00B45243&quot;/&gt;&lt;wsp:rsid wsp:val=&quot;00B458DE&quot;/&gt;&lt;wsp:rsid wsp:val=&quot;00B46708&quot;/&gt;&lt;wsp:rsid wsp:val=&quot;00B46D69&quot;/&gt;&lt;wsp:rsid wsp:val=&quot;00B470EF&quot;/&gt;&lt;wsp:rsid wsp:val=&quot;00B47509&quot;/&gt;&lt;wsp:rsid wsp:val=&quot;00B50FE9&quot;/&gt;&lt;wsp:rsid wsp:val=&quot;00B512DB&quot;/&gt;&lt;wsp:rsid wsp:val=&quot;00B51FC3&quot;/&gt;&lt;wsp:rsid wsp:val=&quot;00B52FFE&quot;/&gt;&lt;wsp:rsid wsp:val=&quot;00B5300A&quot;/&gt;&lt;wsp:rsid wsp:val=&quot;00B5304C&quot;/&gt;&lt;wsp:rsid wsp:val=&quot;00B55195&quot;/&gt;&lt;wsp:rsid wsp:val=&quot;00B55383&quot;/&gt;&lt;wsp:rsid wsp:val=&quot;00B553BD&quot;/&gt;&lt;wsp:rsid wsp:val=&quot;00B5548F&quot;/&gt;&lt;wsp:rsid wsp:val=&quot;00B55E25&quot;/&gt;&lt;wsp:rsid wsp:val=&quot;00B55E31&quot;/&gt;&lt;wsp:rsid wsp:val=&quot;00B56FED&quot;/&gt;&lt;wsp:rsid wsp:val=&quot;00B5788D&quot;/&gt;&lt;wsp:rsid wsp:val=&quot;00B60013&quot;/&gt;&lt;wsp:rsid wsp:val=&quot;00B6005B&quot;/&gt;&lt;wsp:rsid wsp:val=&quot;00B60A05&quot;/&gt;&lt;wsp:rsid wsp:val=&quot;00B60BB8&quot;/&gt;&lt;wsp:rsid wsp:val=&quot;00B60F5D&quot;/&gt;&lt;wsp:rsid wsp:val=&quot;00B6280C&quot;/&gt;&lt;wsp:rsid wsp:val=&quot;00B62B5B&quot;/&gt;&lt;wsp:rsid wsp:val=&quot;00B62DD7&quot;/&gt;&lt;wsp:rsid wsp:val=&quot;00B63BAB&quot;/&gt;&lt;wsp:rsid wsp:val=&quot;00B63FC6&quot;/&gt;&lt;wsp:rsid wsp:val=&quot;00B6449F&quot;/&gt;&lt;wsp:rsid wsp:val=&quot;00B6482E&quot;/&gt;&lt;wsp:rsid wsp:val=&quot;00B65D41&quot;/&gt;&lt;wsp:rsid wsp:val=&quot;00B65F77&quot;/&gt;&lt;wsp:rsid wsp:val=&quot;00B660FB&quot;/&gt;&lt;wsp:rsid wsp:val=&quot;00B663F5&quot;/&gt;&lt;wsp:rsid wsp:val=&quot;00B666BC&quot;/&gt;&lt;wsp:rsid wsp:val=&quot;00B66D2C&quot;/&gt;&lt;wsp:rsid wsp:val=&quot;00B70A9B&quot;/&gt;&lt;wsp:rsid wsp:val=&quot;00B7107B&quot;/&gt;&lt;wsp:rsid wsp:val=&quot;00B7124A&quot;/&gt;&lt;wsp:rsid wsp:val=&quot;00B722FB&quot;/&gt;&lt;wsp:rsid wsp:val=&quot;00B72507&quot;/&gt;&lt;wsp:rsid wsp:val=&quot;00B7287A&quot;/&gt;&lt;wsp:rsid wsp:val=&quot;00B72EDE&quot;/&gt;&lt;wsp:rsid wsp:val=&quot;00B73EEC&quot;/&gt;&lt;wsp:rsid wsp:val=&quot;00B7448D&quot;/&gt;&lt;wsp:rsid wsp:val=&quot;00B74E7B&quot;/&gt;&lt;wsp:rsid wsp:val=&quot;00B7516D&quot;/&gt;&lt;wsp:rsid wsp:val=&quot;00B7527A&quot;/&gt;&lt;wsp:rsid wsp:val=&quot;00B760C8&quot;/&gt;&lt;wsp:rsid wsp:val=&quot;00B7611D&quot;/&gt;&lt;wsp:rsid wsp:val=&quot;00B7663F&quot;/&gt;&lt;wsp:rsid wsp:val=&quot;00B76B06&quot;/&gt;&lt;wsp:rsid wsp:val=&quot;00B777FC&quot;/&gt;&lt;wsp:rsid wsp:val=&quot;00B77837&quot;/&gt;&lt;wsp:rsid wsp:val=&quot;00B80A5B&quot;/&gt;&lt;wsp:rsid wsp:val=&quot;00B814EE&quot;/&gt;&lt;wsp:rsid wsp:val=&quot;00B82295&quot;/&gt;&lt;wsp:rsid wsp:val=&quot;00B82750&quot;/&gt;&lt;wsp:rsid wsp:val=&quot;00B82FA8&quot;/&gt;&lt;wsp:rsid wsp:val=&quot;00B83694&quot;/&gt;&lt;wsp:rsid wsp:val=&quot;00B83EAB&quot;/&gt;&lt;wsp:rsid wsp:val=&quot;00B83FF6&quot;/&gt;&lt;wsp:rsid wsp:val=&quot;00B84179&quot;/&gt;&lt;wsp:rsid wsp:val=&quot;00B84388&quot;/&gt;&lt;wsp:rsid wsp:val=&quot;00B845D3&quot;/&gt;&lt;wsp:rsid wsp:val=&quot;00B84E50&quot;/&gt;&lt;wsp:rsid wsp:val=&quot;00B85E80&quot;/&gt;&lt;wsp:rsid wsp:val=&quot;00B86FC3&quot;/&gt;&lt;wsp:rsid wsp:val=&quot;00B903BD&quot;/&gt;&lt;wsp:rsid wsp:val=&quot;00B90D93&quot;/&gt;&lt;wsp:rsid wsp:val=&quot;00B9129A&quot;/&gt;&lt;wsp:rsid wsp:val=&quot;00B91DDC&quot;/&gt;&lt;wsp:rsid wsp:val=&quot;00B925D4&quot;/&gt;&lt;wsp:rsid wsp:val=&quot;00B92738&quot;/&gt;&lt;wsp:rsid wsp:val=&quot;00B928E2&quot;/&gt;&lt;wsp:rsid wsp:val=&quot;00B931F3&quot;/&gt;&lt;wsp:rsid wsp:val=&quot;00B93D50&quot;/&gt;&lt;wsp:rsid wsp:val=&quot;00B94204&quot;/&gt;&lt;wsp:rsid wsp:val=&quot;00B9429D&quot;/&gt;&lt;wsp:rsid wsp:val=&quot;00B94FF6&quot;/&gt;&lt;wsp:rsid wsp:val=&quot;00B9553C&quot;/&gt;&lt;wsp:rsid wsp:val=&quot;00B958D8&quot;/&gt;&lt;wsp:rsid wsp:val=&quot;00B95D32&quot;/&gt;&lt;wsp:rsid wsp:val=&quot;00B95E0B&quot;/&gt;&lt;wsp:rsid wsp:val=&quot;00B95F64&quot;/&gt;&lt;wsp:rsid wsp:val=&quot;00B972C3&quot;/&gt;&lt;wsp:rsid wsp:val=&quot;00B973B5&quot;/&gt;&lt;wsp:rsid wsp:val=&quot;00B97422&quot;/&gt;&lt;wsp:rsid wsp:val=&quot;00BA105E&quot;/&gt;&lt;wsp:rsid wsp:val=&quot;00BA1473&quot;/&gt;&lt;wsp:rsid wsp:val=&quot;00BA1A0B&quot;/&gt;&lt;wsp:rsid wsp:val=&quot;00BA1E27&quot;/&gt;&lt;wsp:rsid wsp:val=&quot;00BA2304&quot;/&gt;&lt;wsp:rsid wsp:val=&quot;00BA27FC&quot;/&gt;&lt;wsp:rsid wsp:val=&quot;00BA2C1E&quot;/&gt;&lt;wsp:rsid wsp:val=&quot;00BA3274&quot;/&gt;&lt;wsp:rsid wsp:val=&quot;00BA3D64&quot;/&gt;&lt;wsp:rsid wsp:val=&quot;00BA4225&quot;/&gt;&lt;wsp:rsid wsp:val=&quot;00BA4765&quot;/&gt;&lt;wsp:rsid wsp:val=&quot;00BA490B&quot;/&gt;&lt;wsp:rsid wsp:val=&quot;00BA55DD&quot;/&gt;&lt;wsp:rsid wsp:val=&quot;00BA60EC&quot;/&gt;&lt;wsp:rsid wsp:val=&quot;00BA75F7&quot;/&gt;&lt;wsp:rsid wsp:val=&quot;00BA79DE&quot;/&gt;&lt;wsp:rsid wsp:val=&quot;00BA7DCA&quot;/&gt;&lt;wsp:rsid wsp:val=&quot;00BB03D2&quot;/&gt;&lt;wsp:rsid wsp:val=&quot;00BB0529&quot;/&gt;&lt;wsp:rsid wsp:val=&quot;00BB0A30&quot;/&gt;&lt;wsp:rsid wsp:val=&quot;00BB0C0C&quot;/&gt;&lt;wsp:rsid wsp:val=&quot;00BB0EA3&quot;/&gt;&lt;wsp:rsid wsp:val=&quot;00BB16FC&quot;/&gt;&lt;wsp:rsid wsp:val=&quot;00BB17F3&quot;/&gt;&lt;wsp:rsid wsp:val=&quot;00BB1F6B&quot;/&gt;&lt;wsp:rsid wsp:val=&quot;00BB2161&quot;/&gt;&lt;wsp:rsid wsp:val=&quot;00BB21AE&quot;/&gt;&lt;wsp:rsid wsp:val=&quot;00BB2554&quot;/&gt;&lt;wsp:rsid wsp:val=&quot;00BB2557&quot;/&gt;&lt;wsp:rsid wsp:val=&quot;00BB26F9&quot;/&gt;&lt;wsp:rsid wsp:val=&quot;00BB2D4D&quot;/&gt;&lt;wsp:rsid wsp:val=&quot;00BB2E6D&quot;/&gt;&lt;wsp:rsid wsp:val=&quot;00BB35D6&quot;/&gt;&lt;wsp:rsid wsp:val=&quot;00BB3B49&quot;/&gt;&lt;wsp:rsid wsp:val=&quot;00BB4212&quot;/&gt;&lt;wsp:rsid wsp:val=&quot;00BB442E&quot;/&gt;&lt;wsp:rsid wsp:val=&quot;00BB4EE3&quot;/&gt;&lt;wsp:rsid wsp:val=&quot;00BB504B&quot;/&gt;&lt;wsp:rsid wsp:val=&quot;00BB50F1&quot;/&gt;&lt;wsp:rsid wsp:val=&quot;00BB70E7&quot;/&gt;&lt;wsp:rsid wsp:val=&quot;00BB7CEF&quot;/&gt;&lt;wsp:rsid wsp:val=&quot;00BB7F9D&quot;/&gt;&lt;wsp:rsid wsp:val=&quot;00BC059F&quot;/&gt;&lt;wsp:rsid wsp:val=&quot;00BC1714&quot;/&gt;&lt;wsp:rsid wsp:val=&quot;00BC1C4B&quot;/&gt;&lt;wsp:rsid wsp:val=&quot;00BC218D&quot;/&gt;&lt;wsp:rsid wsp:val=&quot;00BC246D&quot;/&gt;&lt;wsp:rsid wsp:val=&quot;00BC27E1&quot;/&gt;&lt;wsp:rsid wsp:val=&quot;00BC2BC7&quot;/&gt;&lt;wsp:rsid wsp:val=&quot;00BC35F1&quot;/&gt;&lt;wsp:rsid wsp:val=&quot;00BC3805&quot;/&gt;&lt;wsp:rsid wsp:val=&quot;00BC38B3&quot;/&gt;&lt;wsp:rsid wsp:val=&quot;00BC38C6&quot;/&gt;&lt;wsp:rsid wsp:val=&quot;00BC3982&quot;/&gt;&lt;wsp:rsid wsp:val=&quot;00BC3A99&quot;/&gt;&lt;wsp:rsid wsp:val=&quot;00BC3C0F&quot;/&gt;&lt;wsp:rsid wsp:val=&quot;00BC3E24&quot;/&gt;&lt;wsp:rsid wsp:val=&quot;00BC4C1F&quot;/&gt;&lt;wsp:rsid wsp:val=&quot;00BC55CA&quot;/&gt;&lt;wsp:rsid wsp:val=&quot;00BC5E4F&quot;/&gt;&lt;wsp:rsid wsp:val=&quot;00BC626B&quot;/&gt;&lt;wsp:rsid wsp:val=&quot;00BC65B1&quot;/&gt;&lt;wsp:rsid wsp:val=&quot;00BC65F1&quot;/&gt;&lt;wsp:rsid wsp:val=&quot;00BC6942&quot;/&gt;&lt;wsp:rsid wsp:val=&quot;00BC763C&quot;/&gt;&lt;wsp:rsid wsp:val=&quot;00BC7B0E&quot;/&gt;&lt;wsp:rsid wsp:val=&quot;00BD0832&quot;/&gt;&lt;wsp:rsid wsp:val=&quot;00BD0DD5&quot;/&gt;&lt;wsp:rsid wsp:val=&quot;00BD1034&quot;/&gt;&lt;wsp:rsid wsp:val=&quot;00BD10F6&quot;/&gt;&lt;wsp:rsid wsp:val=&quot;00BD1942&quot;/&gt;&lt;wsp:rsid wsp:val=&quot;00BD1FC7&quot;/&gt;&lt;wsp:rsid wsp:val=&quot;00BD2087&quot;/&gt;&lt;wsp:rsid wsp:val=&quot;00BD2192&quot;/&gt;&lt;wsp:rsid wsp:val=&quot;00BD2345&quot;/&gt;&lt;wsp:rsid wsp:val=&quot;00BD28AB&quot;/&gt;&lt;wsp:rsid wsp:val=&quot;00BD293D&quot;/&gt;&lt;wsp:rsid wsp:val=&quot;00BD2AA7&quot;/&gt;&lt;wsp:rsid wsp:val=&quot;00BD2B85&quot;/&gt;&lt;wsp:rsid wsp:val=&quot;00BD392A&quot;/&gt;&lt;wsp:rsid wsp:val=&quot;00BD3AF3&quot;/&gt;&lt;wsp:rsid wsp:val=&quot;00BD3B8E&quot;/&gt;&lt;wsp:rsid wsp:val=&quot;00BD3FB9&quot;/&gt;&lt;wsp:rsid wsp:val=&quot;00BD4509&quot;/&gt;&lt;wsp:rsid wsp:val=&quot;00BD4E7D&quot;/&gt;&lt;wsp:rsid wsp:val=&quot;00BD4F7F&quot;/&gt;&lt;wsp:rsid wsp:val=&quot;00BD55BF&quot;/&gt;&lt;wsp:rsid wsp:val=&quot;00BD56DB&quot;/&gt;&lt;wsp:rsid wsp:val=&quot;00BD5790&quot;/&gt;&lt;wsp:rsid wsp:val=&quot;00BD59BE&quot;/&gt;&lt;wsp:rsid wsp:val=&quot;00BD5ECA&quot;/&gt;&lt;wsp:rsid wsp:val=&quot;00BD6B30&quot;/&gt;&lt;wsp:rsid wsp:val=&quot;00BD7070&quot;/&gt;&lt;wsp:rsid wsp:val=&quot;00BD7480&quot;/&gt;&lt;wsp:rsid wsp:val=&quot;00BD75CC&quot;/&gt;&lt;wsp:rsid wsp:val=&quot;00BD7D54&quot;/&gt;&lt;wsp:rsid wsp:val=&quot;00BE04C7&quot;/&gt;&lt;wsp:rsid wsp:val=&quot;00BE05BE&quot;/&gt;&lt;wsp:rsid wsp:val=&quot;00BE0779&quot;/&gt;&lt;wsp:rsid wsp:val=&quot;00BE0E1F&quot;/&gt;&lt;wsp:rsid wsp:val=&quot;00BE18B7&quot;/&gt;&lt;wsp:rsid wsp:val=&quot;00BE1AFD&quot;/&gt;&lt;wsp:rsid wsp:val=&quot;00BE277C&quot;/&gt;&lt;wsp:rsid wsp:val=&quot;00BE38EA&quot;/&gt;&lt;wsp:rsid wsp:val=&quot;00BE56DC&quot;/&gt;&lt;wsp:rsid wsp:val=&quot;00BE5933&quot;/&gt;&lt;wsp:rsid wsp:val=&quot;00BE5A4E&quot;/&gt;&lt;wsp:rsid wsp:val=&quot;00BE6A52&quot;/&gt;&lt;wsp:rsid wsp:val=&quot;00BE6F51&quot;/&gt;&lt;wsp:rsid wsp:val=&quot;00BE70CC&quot;/&gt;&lt;wsp:rsid wsp:val=&quot;00BE73AA&quot;/&gt;&lt;wsp:rsid wsp:val=&quot;00BE74F9&quot;/&gt;&lt;wsp:rsid wsp:val=&quot;00BE7C1D&quot;/&gt;&lt;wsp:rsid wsp:val=&quot;00BE7C84&quot;/&gt;&lt;wsp:rsid wsp:val=&quot;00BE7F5C&quot;/&gt;&lt;wsp:rsid wsp:val=&quot;00BF16C6&quot;/&gt;&lt;wsp:rsid wsp:val=&quot;00BF18C7&quot;/&gt;&lt;wsp:rsid wsp:val=&quot;00BF21EA&quot;/&gt;&lt;wsp:rsid wsp:val=&quot;00BF2B69&quot;/&gt;&lt;wsp:rsid wsp:val=&quot;00BF3052&quot;/&gt;&lt;wsp:rsid wsp:val=&quot;00BF3CEF&quot;/&gt;&lt;wsp:rsid wsp:val=&quot;00BF3DD1&quot;/&gt;&lt;wsp:rsid wsp:val=&quot;00BF478D&quot;/&gt;&lt;wsp:rsid wsp:val=&quot;00BF4A2C&quot;/&gt;&lt;wsp:rsid wsp:val=&quot;00BF681C&quot;/&gt;&lt;wsp:rsid wsp:val=&quot;00BF6958&quot;/&gt;&lt;wsp:rsid wsp:val=&quot;00BF6AC6&quot;/&gt;&lt;wsp:rsid wsp:val=&quot;00BF6B8A&quot;/&gt;&lt;wsp:rsid wsp:val=&quot;00BF71B6&quot;/&gt;&lt;wsp:rsid wsp:val=&quot;00BF7FE9&quot;/&gt;&lt;wsp:rsid wsp:val=&quot;00C0008A&quot;/&gt;&lt;wsp:rsid wsp:val=&quot;00C01839&quot;/&gt;&lt;wsp:rsid wsp:val=&quot;00C02447&quot;/&gt;&lt;wsp:rsid wsp:val=&quot;00C02611&quot;/&gt;&lt;wsp:rsid wsp:val=&quot;00C02B31&quot;/&gt;&lt;wsp:rsid wsp:val=&quot;00C03CE9&quot;/&gt;&lt;wsp:rsid wsp:val=&quot;00C03D11&quot;/&gt;&lt;wsp:rsid wsp:val=&quot;00C0443F&quot;/&gt;&lt;wsp:rsid wsp:val=&quot;00C04B37&quot;/&gt;&lt;wsp:rsid wsp:val=&quot;00C05110&quot;/&gt;&lt;wsp:rsid wsp:val=&quot;00C058F0&quot;/&gt;&lt;wsp:rsid wsp:val=&quot;00C05B24&quot;/&gt;&lt;wsp:rsid wsp:val=&quot;00C05F0D&quot;/&gt;&lt;wsp:rsid wsp:val=&quot;00C05FFE&quot;/&gt;&lt;wsp:rsid wsp:val=&quot;00C06D16&quot;/&gt;&lt;wsp:rsid wsp:val=&quot;00C06DF4&quot;/&gt;&lt;wsp:rsid wsp:val=&quot;00C070F3&quot;/&gt;&lt;wsp:rsid wsp:val=&quot;00C07A1B&quot;/&gt;&lt;wsp:rsid wsp:val=&quot;00C07CF4&quot;/&gt;&lt;wsp:rsid wsp:val=&quot;00C10168&quot;/&gt;&lt;wsp:rsid wsp:val=&quot;00C10BB2&quot;/&gt;&lt;wsp:rsid wsp:val=&quot;00C1179C&quot;/&gt;&lt;wsp:rsid wsp:val=&quot;00C11DEB&quot;/&gt;&lt;wsp:rsid wsp:val=&quot;00C127B9&quot;/&gt;&lt;wsp:rsid wsp:val=&quot;00C127DA&quot;/&gt;&lt;wsp:rsid wsp:val=&quot;00C137A0&quot;/&gt;&lt;wsp:rsid wsp:val=&quot;00C13B9C&quot;/&gt;&lt;wsp:rsid wsp:val=&quot;00C156CE&quot;/&gt;&lt;wsp:rsid wsp:val=&quot;00C15E92&quot;/&gt;&lt;wsp:rsid wsp:val=&quot;00C17643&quot;/&gt;&lt;wsp:rsid wsp:val=&quot;00C17F44&quot;/&gt;&lt;wsp:rsid wsp:val=&quot;00C201AD&quot;/&gt;&lt;wsp:rsid wsp:val=&quot;00C204A9&quot;/&gt;&lt;wsp:rsid wsp:val=&quot;00C2080B&quot;/&gt;&lt;wsp:rsid wsp:val=&quot;00C20901&quot;/&gt;&lt;wsp:rsid wsp:val=&quot;00C20E48&quot;/&gt;&lt;wsp:rsid wsp:val=&quot;00C212D6&quot;/&gt;&lt;wsp:rsid wsp:val=&quot;00C2151F&quot;/&gt;&lt;wsp:rsid wsp:val=&quot;00C21860&quot;/&gt;&lt;wsp:rsid wsp:val=&quot;00C231E4&quot;/&gt;&lt;wsp:rsid wsp:val=&quot;00C232FA&quot;/&gt;&lt;wsp:rsid wsp:val=&quot;00C236C1&quot;/&gt;&lt;wsp:rsid wsp:val=&quot;00C23C26&quot;/&gt;&lt;wsp:rsid wsp:val=&quot;00C23F5B&quot;/&gt;&lt;wsp:rsid wsp:val=&quot;00C24788&quot;/&gt;&lt;wsp:rsid wsp:val=&quot;00C24C80&quot;/&gt;&lt;wsp:rsid wsp:val=&quot;00C250F2&quot;/&gt;&lt;wsp:rsid wsp:val=&quot;00C25825&quot;/&gt;&lt;wsp:rsid wsp:val=&quot;00C259EB&quot;/&gt;&lt;wsp:rsid wsp:val=&quot;00C25A42&quot;/&gt;&lt;wsp:rsid wsp:val=&quot;00C26717&quot;/&gt;&lt;wsp:rsid wsp:val=&quot;00C269F1&quot;/&gt;&lt;wsp:rsid wsp:val=&quot;00C2787E&quot;/&gt;&lt;wsp:rsid wsp:val=&quot;00C305A8&quot;/&gt;&lt;wsp:rsid wsp:val=&quot;00C305F1&quot;/&gt;&lt;wsp:rsid wsp:val=&quot;00C30DCD&quot;/&gt;&lt;wsp:rsid wsp:val=&quot;00C30E26&quot;/&gt;&lt;wsp:rsid wsp:val=&quot;00C31680&quot;/&gt;&lt;wsp:rsid wsp:val=&quot;00C31FBE&quot;/&gt;&lt;wsp:rsid wsp:val=&quot;00C327C6&quot;/&gt;&lt;wsp:rsid wsp:val=&quot;00C32C20&quot;/&gt;&lt;wsp:rsid wsp:val=&quot;00C32FA0&quot;/&gt;&lt;wsp:rsid wsp:val=&quot;00C32FE0&quot;/&gt;&lt;wsp:rsid wsp:val=&quot;00C330FB&quot;/&gt;&lt;wsp:rsid wsp:val=&quot;00C3318C&quot;/&gt;&lt;wsp:rsid wsp:val=&quot;00C332CF&quot;/&gt;&lt;wsp:rsid wsp:val=&quot;00C33C31&quot;/&gt;&lt;wsp:rsid wsp:val=&quot;00C33EA2&quot;/&gt;&lt;wsp:rsid wsp:val=&quot;00C33FED&quot;/&gt;&lt;wsp:rsid wsp:val=&quot;00C3471C&quot;/&gt;&lt;wsp:rsid wsp:val=&quot;00C34C17&quot;/&gt;&lt;wsp:rsid wsp:val=&quot;00C34CC1&quot;/&gt;&lt;wsp:rsid wsp:val=&quot;00C35112&quot;/&gt;&lt;wsp:rsid wsp:val=&quot;00C355E3&quot;/&gt;&lt;wsp:rsid wsp:val=&quot;00C358D9&quot;/&gt;&lt;wsp:rsid wsp:val=&quot;00C35942&quot;/&gt;&lt;wsp:rsid wsp:val=&quot;00C35AC5&quot;/&gt;&lt;wsp:rsid wsp:val=&quot;00C36E28&quot;/&gt;&lt;wsp:rsid wsp:val=&quot;00C379A7&quot;/&gt;&lt;wsp:rsid wsp:val=&quot;00C416A5&quot;/&gt;&lt;wsp:rsid wsp:val=&quot;00C418EF&quot;/&gt;&lt;wsp:rsid wsp:val=&quot;00C41D95&quot;/&gt;&lt;wsp:rsid wsp:val=&quot;00C42372&quot;/&gt;&lt;wsp:rsid wsp:val=&quot;00C4283F&quot;/&gt;&lt;wsp:rsid wsp:val=&quot;00C4337F&quot;/&gt;&lt;wsp:rsid wsp:val=&quot;00C433B9&quot;/&gt;&lt;wsp:rsid wsp:val=&quot;00C437F1&quot;/&gt;&lt;wsp:rsid wsp:val=&quot;00C43D1B&quot;/&gt;&lt;wsp:rsid wsp:val=&quot;00C44854&quot;/&gt;&lt;wsp:rsid wsp:val=&quot;00C455EF&quot;/&gt;&lt;wsp:rsid wsp:val=&quot;00C45A95&quot;/&gt;&lt;wsp:rsid wsp:val=&quot;00C4683F&quot;/&gt;&lt;wsp:rsid wsp:val=&quot;00C46D24&quot;/&gt;&lt;wsp:rsid wsp:val=&quot;00C47179&quot;/&gt;&lt;wsp:rsid wsp:val=&quot;00C5050E&quot;/&gt;&lt;wsp:rsid wsp:val=&quot;00C508CF&quot;/&gt;&lt;wsp:rsid wsp:val=&quot;00C50CC7&quot;/&gt;&lt;wsp:rsid wsp:val=&quot;00C51773&quot;/&gt;&lt;wsp:rsid wsp:val=&quot;00C520C5&quot;/&gt;&lt;wsp:rsid wsp:val=&quot;00C525C7&quot;/&gt;&lt;wsp:rsid wsp:val=&quot;00C52639&quot;/&gt;&lt;wsp:rsid wsp:val=&quot;00C52E23&quot;/&gt;&lt;wsp:rsid wsp:val=&quot;00C53053&quot;/&gt;&lt;wsp:rsid wsp:val=&quot;00C5366C&quot;/&gt;&lt;wsp:rsid wsp:val=&quot;00C545D2&quot;/&gt;&lt;wsp:rsid wsp:val=&quot;00C54B26&quot;/&gt;&lt;wsp:rsid wsp:val=&quot;00C54BEC&quot;/&gt;&lt;wsp:rsid wsp:val=&quot;00C54E5D&quot;/&gt;&lt;wsp:rsid wsp:val=&quot;00C5555E&quot;/&gt;&lt;wsp:rsid wsp:val=&quot;00C55CAF&quot;/&gt;&lt;wsp:rsid wsp:val=&quot;00C56455&quot;/&gt;&lt;wsp:rsid wsp:val=&quot;00C568D1&quot;/&gt;&lt;wsp:rsid wsp:val=&quot;00C57060&quot;/&gt;&lt;wsp:rsid wsp:val=&quot;00C57573&quot;/&gt;&lt;wsp:rsid wsp:val=&quot;00C57802&quot;/&gt;&lt;wsp:rsid wsp:val=&quot;00C603B0&quot;/&gt;&lt;wsp:rsid wsp:val=&quot;00C60565&quot;/&gt;&lt;wsp:rsid wsp:val=&quot;00C60843&quot;/&gt;&lt;wsp:rsid wsp:val=&quot;00C6115B&quot;/&gt;&lt;wsp:rsid wsp:val=&quot;00C61411&quot;/&gt;&lt;wsp:rsid wsp:val=&quot;00C61467&quot;/&gt;&lt;wsp:rsid wsp:val=&quot;00C6186D&quot;/&gt;&lt;wsp:rsid wsp:val=&quot;00C62217&quot;/&gt;&lt;wsp:rsid wsp:val=&quot;00C62AEC&quot;/&gt;&lt;wsp:rsid wsp:val=&quot;00C62FB4&quot;/&gt;&lt;wsp:rsid wsp:val=&quot;00C63242&quot;/&gt;&lt;wsp:rsid wsp:val=&quot;00C634B9&quot;/&gt;&lt;wsp:rsid wsp:val=&quot;00C638F4&quot;/&gt;&lt;wsp:rsid wsp:val=&quot;00C63AE3&quot;/&gt;&lt;wsp:rsid wsp:val=&quot;00C63D9A&quot;/&gt;&lt;wsp:rsid wsp:val=&quot;00C64439&quot;/&gt;&lt;wsp:rsid wsp:val=&quot;00C653E3&quot;/&gt;&lt;wsp:rsid wsp:val=&quot;00C653F4&quot;/&gt;&lt;wsp:rsid wsp:val=&quot;00C65804&quot;/&gt;&lt;wsp:rsid wsp:val=&quot;00C65B3E&quot;/&gt;&lt;wsp:rsid wsp:val=&quot;00C66E89&quot;/&gt;&lt;wsp:rsid wsp:val=&quot;00C6790A&quot;/&gt;&lt;wsp:rsid wsp:val=&quot;00C67D98&quot;/&gt;&lt;wsp:rsid wsp:val=&quot;00C70619&quot;/&gt;&lt;wsp:rsid wsp:val=&quot;00C70FAD&quot;/&gt;&lt;wsp:rsid wsp:val=&quot;00C7131E&quot;/&gt;&lt;wsp:rsid wsp:val=&quot;00C71524&quot;/&gt;&lt;wsp:rsid wsp:val=&quot;00C71C64&quot;/&gt;&lt;wsp:rsid wsp:val=&quot;00C731CE&quot;/&gt;&lt;wsp:rsid wsp:val=&quot;00C74791&quot;/&gt;&lt;wsp:rsid wsp:val=&quot;00C749E8&quot;/&gt;&lt;wsp:rsid wsp:val=&quot;00C74DDD&quot;/&gt;&lt;wsp:rsid wsp:val=&quot;00C75874&quot;/&gt;&lt;wsp:rsid wsp:val=&quot;00C76437&quot;/&gt;&lt;wsp:rsid wsp:val=&quot;00C76724&quot;/&gt;&lt;wsp:rsid wsp:val=&quot;00C76AEA&quot;/&gt;&lt;wsp:rsid wsp:val=&quot;00C7724A&quot;/&gt;&lt;wsp:rsid wsp:val=&quot;00C7749E&quot;/&gt;&lt;wsp:rsid wsp:val=&quot;00C779E5&quot;/&gt;&lt;wsp:rsid wsp:val=&quot;00C77C76&quot;/&gt;&lt;wsp:rsid wsp:val=&quot;00C80047&quot;/&gt;&lt;wsp:rsid wsp:val=&quot;00C80A52&quot;/&gt;&lt;wsp:rsid wsp:val=&quot;00C80B13&quot;/&gt;&lt;wsp:rsid wsp:val=&quot;00C80C3C&quot;/&gt;&lt;wsp:rsid wsp:val=&quot;00C80F27&quot;/&gt;&lt;wsp:rsid wsp:val=&quot;00C813EF&quot;/&gt;&lt;wsp:rsid wsp:val=&quot;00C818C2&quot;/&gt;&lt;wsp:rsid wsp:val=&quot;00C81CA1&quot;/&gt;&lt;wsp:rsid wsp:val=&quot;00C81CEF&quot;/&gt;&lt;wsp:rsid wsp:val=&quot;00C81F3E&quot;/&gt;&lt;wsp:rsid wsp:val=&quot;00C82063&quot;/&gt;&lt;wsp:rsid wsp:val=&quot;00C82413&quot;/&gt;&lt;wsp:rsid wsp:val=&quot;00C82447&quot;/&gt;&lt;wsp:rsid wsp:val=&quot;00C8299C&quot;/&gt;&lt;wsp:rsid wsp:val=&quot;00C83033&quot;/&gt;&lt;wsp:rsid wsp:val=&quot;00C836DF&quot;/&gt;&lt;wsp:rsid wsp:val=&quot;00C83C22&quot;/&gt;&lt;wsp:rsid wsp:val=&quot;00C84058&quot;/&gt;&lt;wsp:rsid wsp:val=&quot;00C844F7&quot;/&gt;&lt;wsp:rsid wsp:val=&quot;00C84E0A&quot;/&gt;&lt;wsp:rsid wsp:val=&quot;00C85254&quot;/&gt;&lt;wsp:rsid wsp:val=&quot;00C8540D&quot;/&gt;&lt;wsp:rsid wsp:val=&quot;00C8587C&quot;/&gt;&lt;wsp:rsid wsp:val=&quot;00C858D0&quot;/&gt;&lt;wsp:rsid wsp:val=&quot;00C85F84&quot;/&gt;&lt;wsp:rsid wsp:val=&quot;00C862D2&quot;/&gt;&lt;wsp:rsid wsp:val=&quot;00C865FB&quot;/&gt;&lt;wsp:rsid wsp:val=&quot;00C867AB&quot;/&gt;&lt;wsp:rsid wsp:val=&quot;00C870AE&quot;/&gt;&lt;wsp:rsid wsp:val=&quot;00C87160&quot;/&gt;&lt;wsp:rsid wsp:val=&quot;00C8740E&quot;/&gt;&lt;wsp:rsid wsp:val=&quot;00C874DF&quot;/&gt;&lt;wsp:rsid wsp:val=&quot;00C877A0&quot;/&gt;&lt;wsp:rsid wsp:val=&quot;00C90A2A&quot;/&gt;&lt;wsp:rsid wsp:val=&quot;00C918DD&quot;/&gt;&lt;wsp:rsid wsp:val=&quot;00C91AEF&quot;/&gt;&lt;wsp:rsid wsp:val=&quot;00C91DB5&quot;/&gt;&lt;wsp:rsid wsp:val=&quot;00C9345F&quot;/&gt;&lt;wsp:rsid wsp:val=&quot;00C94BF2&quot;/&gt;&lt;wsp:rsid wsp:val=&quot;00C950EA&quot;/&gt;&lt;wsp:rsid wsp:val=&quot;00C9533C&quot;/&gt;&lt;wsp:rsid wsp:val=&quot;00C95C24&quot;/&gt;&lt;wsp:rsid wsp:val=&quot;00C96005&quot;/&gt;&lt;wsp:rsid wsp:val=&quot;00C96EC1&quot;/&gt;&lt;wsp:rsid wsp:val=&quot;00C9779D&quot;/&gt;&lt;wsp:rsid wsp:val=&quot;00C978AB&quot;/&gt;&lt;wsp:rsid wsp:val=&quot;00C97B36&quot;/&gt;&lt;wsp:rsid wsp:val=&quot;00C97C37&quot;/&gt;&lt;wsp:rsid wsp:val=&quot;00CA07A8&quot;/&gt;&lt;wsp:rsid wsp:val=&quot;00CA1A4B&quot;/&gt;&lt;wsp:rsid wsp:val=&quot;00CA240D&quot;/&gt;&lt;wsp:rsid wsp:val=&quot;00CA2C40&quot;/&gt;&lt;wsp:rsid wsp:val=&quot;00CA2C91&quot;/&gt;&lt;wsp:rsid wsp:val=&quot;00CA2CDD&quot;/&gt;&lt;wsp:rsid wsp:val=&quot;00CA2EC3&quot;/&gt;&lt;wsp:rsid wsp:val=&quot;00CA39C1&quot;/&gt;&lt;wsp:rsid wsp:val=&quot;00CA3CF7&quot;/&gt;&lt;wsp:rsid wsp:val=&quot;00CA4417&quot;/&gt;&lt;wsp:rsid wsp:val=&quot;00CA4ECB&quot;/&gt;&lt;wsp:rsid wsp:val=&quot;00CA566C&quot;/&gt;&lt;wsp:rsid wsp:val=&quot;00CA599D&quot;/&gt;&lt;wsp:rsid wsp:val=&quot;00CA5F1E&quot;/&gt;&lt;wsp:rsid wsp:val=&quot;00CA62B0&quot;/&gt;&lt;wsp:rsid wsp:val=&quot;00CA6DE6&quot;/&gt;&lt;wsp:rsid wsp:val=&quot;00CA73EE&quot;/&gt;&lt;wsp:rsid wsp:val=&quot;00CA78BB&quot;/&gt;&lt;wsp:rsid wsp:val=&quot;00CA7927&quot;/&gt;&lt;wsp:rsid wsp:val=&quot;00CA7A66&quot;/&gt;&lt;wsp:rsid wsp:val=&quot;00CA7B95&quot;/&gt;&lt;wsp:rsid wsp:val=&quot;00CB0608&quot;/&gt;&lt;wsp:rsid wsp:val=&quot;00CB06C8&quot;/&gt;&lt;wsp:rsid wsp:val=&quot;00CB0E08&quot;/&gt;&lt;wsp:rsid wsp:val=&quot;00CB0EC8&quot;/&gt;&lt;wsp:rsid wsp:val=&quot;00CB1080&quot;/&gt;&lt;wsp:rsid wsp:val=&quot;00CB2685&quot;/&gt;&lt;wsp:rsid wsp:val=&quot;00CB395D&quot;/&gt;&lt;wsp:rsid wsp:val=&quot;00CB3C15&quot;/&gt;&lt;wsp:rsid wsp:val=&quot;00CB3F4A&quot;/&gt;&lt;wsp:rsid wsp:val=&quot;00CB5115&quot;/&gt;&lt;wsp:rsid wsp:val=&quot;00CB5137&quot;/&gt;&lt;wsp:rsid wsp:val=&quot;00CB5B2A&quot;/&gt;&lt;wsp:rsid wsp:val=&quot;00CB5D87&quot;/&gt;&lt;wsp:rsid wsp:val=&quot;00CB5E01&quot;/&gt;&lt;wsp:rsid wsp:val=&quot;00CB61B5&quot;/&gt;&lt;wsp:rsid wsp:val=&quot;00CB6449&quot;/&gt;&lt;wsp:rsid wsp:val=&quot;00CB702A&quot;/&gt;&lt;wsp:rsid wsp:val=&quot;00CB7D59&quot;/&gt;&lt;wsp:rsid wsp:val=&quot;00CC076D&quot;/&gt;&lt;wsp:rsid wsp:val=&quot;00CC0AC6&quot;/&gt;&lt;wsp:rsid wsp:val=&quot;00CC0DE9&quot;/&gt;&lt;wsp:rsid wsp:val=&quot;00CC1AA6&quot;/&gt;&lt;wsp:rsid wsp:val=&quot;00CC1B2D&quot;/&gt;&lt;wsp:rsid wsp:val=&quot;00CC1F35&quot;/&gt;&lt;wsp:rsid wsp:val=&quot;00CC249A&quot;/&gt;&lt;wsp:rsid wsp:val=&quot;00CC268C&quot;/&gt;&lt;wsp:rsid wsp:val=&quot;00CC3588&quot;/&gt;&lt;wsp:rsid wsp:val=&quot;00CC4182&quot;/&gt;&lt;wsp:rsid wsp:val=&quot;00CC435E&quot;/&gt;&lt;wsp:rsid wsp:val=&quot;00CC4EBE&quot;/&gt;&lt;wsp:rsid wsp:val=&quot;00CC5261&quot;/&gt;&lt;wsp:rsid wsp:val=&quot;00CC5FAD&quot;/&gt;&lt;wsp:rsid wsp:val=&quot;00CC646C&quot;/&gt;&lt;wsp:rsid wsp:val=&quot;00CC693F&quot;/&gt;&lt;wsp:rsid wsp:val=&quot;00CC6E0B&quot;/&gt;&lt;wsp:rsid wsp:val=&quot;00CC6EF5&quot;/&gt;&lt;wsp:rsid wsp:val=&quot;00CC7654&quot;/&gt;&lt;wsp:rsid wsp:val=&quot;00CC7AEE&quot;/&gt;&lt;wsp:rsid wsp:val=&quot;00CC7C4D&quot;/&gt;&lt;wsp:rsid wsp:val=&quot;00CD036C&quot;/&gt;&lt;wsp:rsid wsp:val=&quot;00CD03E4&quot;/&gt;&lt;wsp:rsid wsp:val=&quot;00CD117B&quot;/&gt;&lt;wsp:rsid wsp:val=&quot;00CD11E1&quot;/&gt;&lt;wsp:rsid wsp:val=&quot;00CD1A6C&quot;/&gt;&lt;wsp:rsid wsp:val=&quot;00CD1BB9&quot;/&gt;&lt;wsp:rsid wsp:val=&quot;00CD262D&quot;/&gt;&lt;wsp:rsid wsp:val=&quot;00CD2A3F&quot;/&gt;&lt;wsp:rsid wsp:val=&quot;00CD3413&quot;/&gt;&lt;wsp:rsid wsp:val=&quot;00CD368F&quot;/&gt;&lt;wsp:rsid wsp:val=&quot;00CD406D&quot;/&gt;&lt;wsp:rsid wsp:val=&quot;00CD40B3&quot;/&gt;&lt;wsp:rsid wsp:val=&quot;00CD4771&quot;/&gt;&lt;wsp:rsid wsp:val=&quot;00CD4D59&quot;/&gt;&lt;wsp:rsid wsp:val=&quot;00CD52E7&quot;/&gt;&lt;wsp:rsid wsp:val=&quot;00CD55E9&quot;/&gt;&lt;wsp:rsid wsp:val=&quot;00CD5D6C&quot;/&gt;&lt;wsp:rsid wsp:val=&quot;00CD7433&quot;/&gt;&lt;wsp:rsid wsp:val=&quot;00CD7D18&quot;/&gt;&lt;wsp:rsid wsp:val=&quot;00CE033C&quot;/&gt;&lt;wsp:rsid wsp:val=&quot;00CE05F0&quot;/&gt;&lt;wsp:rsid wsp:val=&quot;00CE0A06&quot;/&gt;&lt;wsp:rsid wsp:val=&quot;00CE0D82&quot;/&gt;&lt;wsp:rsid wsp:val=&quot;00CE0FDE&quot;/&gt;&lt;wsp:rsid wsp:val=&quot;00CE18EB&quot;/&gt;&lt;wsp:rsid wsp:val=&quot;00CE1B85&quot;/&gt;&lt;wsp:rsid wsp:val=&quot;00CE244E&quot;/&gt;&lt;wsp:rsid wsp:val=&quot;00CE3136&quot;/&gt;&lt;wsp:rsid wsp:val=&quot;00CE3B8A&quot;/&gt;&lt;wsp:rsid wsp:val=&quot;00CE5F3A&quot;/&gt;&lt;wsp:rsid wsp:val=&quot;00CE656C&quot;/&gt;&lt;wsp:rsid wsp:val=&quot;00CE6996&quot;/&gt;&lt;wsp:rsid wsp:val=&quot;00CE6D23&quot;/&gt;&lt;wsp:rsid wsp:val=&quot;00CE7203&quot;/&gt;&lt;wsp:rsid wsp:val=&quot;00CE72B9&quot;/&gt;&lt;wsp:rsid wsp:val=&quot;00CE752E&quot;/&gt;&lt;wsp:rsid wsp:val=&quot;00CE783C&quot;/&gt;&lt;wsp:rsid wsp:val=&quot;00CF0CC0&quot;/&gt;&lt;wsp:rsid wsp:val=&quot;00CF11F3&quot;/&gt;&lt;wsp:rsid wsp:val=&quot;00CF1715&quot;/&gt;&lt;wsp:rsid wsp:val=&quot;00CF18E6&quot;/&gt;&lt;wsp:rsid wsp:val=&quot;00CF1FD9&quot;/&gt;&lt;wsp:rsid wsp:val=&quot;00CF2558&quot;/&gt;&lt;wsp:rsid wsp:val=&quot;00CF28A3&quot;/&gt;&lt;wsp:rsid wsp:val=&quot;00CF367B&quot;/&gt;&lt;wsp:rsid wsp:val=&quot;00CF387C&quot;/&gt;&lt;wsp:rsid wsp:val=&quot;00CF3AAF&quot;/&gt;&lt;wsp:rsid wsp:val=&quot;00CF4EE4&quot;/&gt;&lt;wsp:rsid wsp:val=&quot;00CF587C&quot;/&gt;&lt;wsp:rsid wsp:val=&quot;00CF5D2A&quot;/&gt;&lt;wsp:rsid wsp:val=&quot;00CF621D&quot;/&gt;&lt;wsp:rsid wsp:val=&quot;00CF681C&quot;/&gt;&lt;wsp:rsid wsp:val=&quot;00CF692C&quot;/&gt;&lt;wsp:rsid wsp:val=&quot;00CF740D&quot;/&gt;&lt;wsp:rsid wsp:val=&quot;00CF7DD7&quot;/&gt;&lt;wsp:rsid wsp:val=&quot;00D00022&quot;/&gt;&lt;wsp:rsid wsp:val=&quot;00D00630&quot;/&gt;&lt;wsp:rsid wsp:val=&quot;00D0072A&quot;/&gt;&lt;wsp:rsid wsp:val=&quot;00D01453&quot;/&gt;&lt;wsp:rsid wsp:val=&quot;00D017E5&quot;/&gt;&lt;wsp:rsid wsp:val=&quot;00D027FD&quot;/&gt;&lt;wsp:rsid wsp:val=&quot;00D02E82&quot;/&gt;&lt;wsp:rsid wsp:val=&quot;00D03014&quot;/&gt;&lt;wsp:rsid wsp:val=&quot;00D03243&quot;/&gt;&lt;wsp:rsid wsp:val=&quot;00D03369&quot;/&gt;&lt;wsp:rsid wsp:val=&quot;00D033AC&quot;/&gt;&lt;wsp:rsid wsp:val=&quot;00D03837&quot;/&gt;&lt;wsp:rsid wsp:val=&quot;00D03A2A&quot;/&gt;&lt;wsp:rsid wsp:val=&quot;00D04729&quot;/&gt;&lt;wsp:rsid wsp:val=&quot;00D0477B&quot;/&gt;&lt;wsp:rsid wsp:val=&quot;00D04A14&quot;/&gt;&lt;wsp:rsid wsp:val=&quot;00D04BC9&quot;/&gt;&lt;wsp:rsid wsp:val=&quot;00D05012&quot;/&gt;&lt;wsp:rsid wsp:val=&quot;00D05509&quot;/&gt;&lt;wsp:rsid wsp:val=&quot;00D05611&quot;/&gt;&lt;wsp:rsid wsp:val=&quot;00D056C3&quot;/&gt;&lt;wsp:rsid wsp:val=&quot;00D05A4D&quot;/&gt;&lt;wsp:rsid wsp:val=&quot;00D05EAC&quot;/&gt;&lt;wsp:rsid wsp:val=&quot;00D06169&quot;/&gt;&lt;wsp:rsid wsp:val=&quot;00D064E2&quot;/&gt;&lt;wsp:rsid wsp:val=&quot;00D068CB&quot;/&gt;&lt;wsp:rsid wsp:val=&quot;00D06DA8&quot;/&gt;&lt;wsp:rsid wsp:val=&quot;00D06FAD&quot;/&gt;&lt;wsp:rsid wsp:val=&quot;00D072DA&quot;/&gt;&lt;wsp:rsid wsp:val=&quot;00D1048A&quot;/&gt;&lt;wsp:rsid wsp:val=&quot;00D10E06&quot;/&gt;&lt;wsp:rsid wsp:val=&quot;00D11012&quot;/&gt;&lt;wsp:rsid wsp:val=&quot;00D11353&quot;/&gt;&lt;wsp:rsid wsp:val=&quot;00D114B5&quot;/&gt;&lt;wsp:rsid wsp:val=&quot;00D1184D&quot;/&gt;&lt;wsp:rsid wsp:val=&quot;00D11D18&quot;/&gt;&lt;wsp:rsid wsp:val=&quot;00D11E2A&quot;/&gt;&lt;wsp:rsid wsp:val=&quot;00D120F3&quot;/&gt;&lt;wsp:rsid wsp:val=&quot;00D12110&quot;/&gt;&lt;wsp:rsid wsp:val=&quot;00D12B1E&quot;/&gt;&lt;wsp:rsid wsp:val=&quot;00D12C3A&quot;/&gt;&lt;wsp:rsid wsp:val=&quot;00D131AB&quot;/&gt;&lt;wsp:rsid wsp:val=&quot;00D13599&quot;/&gt;&lt;wsp:rsid wsp:val=&quot;00D1385F&quot;/&gt;&lt;wsp:rsid wsp:val=&quot;00D13906&quot;/&gt;&lt;wsp:rsid wsp:val=&quot;00D13BC1&quot;/&gt;&lt;wsp:rsid wsp:val=&quot;00D1428B&quot;/&gt;&lt;wsp:rsid wsp:val=&quot;00D144B1&quot;/&gt;&lt;wsp:rsid wsp:val=&quot;00D14FBC&quot;/&gt;&lt;wsp:rsid wsp:val=&quot;00D154C1&quot;/&gt;&lt;wsp:rsid wsp:val=&quot;00D159C8&quot;/&gt;&lt;wsp:rsid wsp:val=&quot;00D174AA&quot;/&gt;&lt;wsp:rsid wsp:val=&quot;00D174B0&quot;/&gt;&lt;wsp:rsid wsp:val=&quot;00D175BA&quot;/&gt;&lt;wsp:rsid wsp:val=&quot;00D176E9&quot;/&gt;&lt;wsp:rsid wsp:val=&quot;00D17CB8&quot;/&gt;&lt;wsp:rsid wsp:val=&quot;00D17D95&quot;/&gt;&lt;wsp:rsid wsp:val=&quot;00D206BA&quot;/&gt;&lt;wsp:rsid wsp:val=&quot;00D209E5&quot;/&gt;&lt;wsp:rsid wsp:val=&quot;00D20C1D&quot;/&gt;&lt;wsp:rsid wsp:val=&quot;00D20F2D&quot;/&gt;&lt;wsp:rsid wsp:val=&quot;00D214BF&quot;/&gt;&lt;wsp:rsid wsp:val=&quot;00D21AB2&quot;/&gt;&lt;wsp:rsid wsp:val=&quot;00D22435&quot;/&gt;&lt;wsp:rsid wsp:val=&quot;00D226BB&quot;/&gt;&lt;wsp:rsid wsp:val=&quot;00D227DB&quot;/&gt;&lt;wsp:rsid wsp:val=&quot;00D231ED&quot;/&gt;&lt;wsp:rsid wsp:val=&quot;00D23C52&quot;/&gt;&lt;wsp:rsid wsp:val=&quot;00D255E0&quot;/&gt;&lt;wsp:rsid wsp:val=&quot;00D26A8F&quot;/&gt;&lt;wsp:rsid wsp:val=&quot;00D26E94&quot;/&gt;&lt;wsp:rsid wsp:val=&quot;00D27340&quot;/&gt;&lt;wsp:rsid wsp:val=&quot;00D27704&quot;/&gt;&lt;wsp:rsid wsp:val=&quot;00D302B5&quot;/&gt;&lt;wsp:rsid wsp:val=&quot;00D30308&quot;/&gt;&lt;wsp:rsid wsp:val=&quot;00D3085D&quot;/&gt;&lt;wsp:rsid wsp:val=&quot;00D30A1E&quot;/&gt;&lt;wsp:rsid wsp:val=&quot;00D31594&quot;/&gt;&lt;wsp:rsid wsp:val=&quot;00D31AEA&quot;/&gt;&lt;wsp:rsid wsp:val=&quot;00D328AB&quot;/&gt;&lt;wsp:rsid wsp:val=&quot;00D32BF0&quot;/&gt;&lt;wsp:rsid wsp:val=&quot;00D33347&quot;/&gt;&lt;wsp:rsid wsp:val=&quot;00D33F19&quot;/&gt;&lt;wsp:rsid wsp:val=&quot;00D34021&quot;/&gt;&lt;wsp:rsid wsp:val=&quot;00D34AF5&quot;/&gt;&lt;wsp:rsid wsp:val=&quot;00D34DEA&quot;/&gt;&lt;wsp:rsid wsp:val=&quot;00D35EF1&quot;/&gt;&lt;wsp:rsid wsp:val=&quot;00D36115&quot;/&gt;&lt;wsp:rsid wsp:val=&quot;00D36495&quot;/&gt;&lt;wsp:rsid wsp:val=&quot;00D3704D&quot;/&gt;&lt;wsp:rsid wsp:val=&quot;00D37408&quot;/&gt;&lt;wsp:rsid wsp:val=&quot;00D40615&quot;/&gt;&lt;wsp:rsid wsp:val=&quot;00D40821&quot;/&gt;&lt;wsp:rsid wsp:val=&quot;00D4191B&quot;/&gt;&lt;wsp:rsid wsp:val=&quot;00D41A63&quot;/&gt;&lt;wsp:rsid wsp:val=&quot;00D41DB4&quot;/&gt;&lt;wsp:rsid wsp:val=&quot;00D41FE7&quot;/&gt;&lt;wsp:rsid wsp:val=&quot;00D4328B&quot;/&gt;&lt;wsp:rsid wsp:val=&quot;00D445D6&quot;/&gt;&lt;wsp:rsid wsp:val=&quot;00D445EC&quot;/&gt;&lt;wsp:rsid wsp:val=&quot;00D45A74&quot;/&gt;&lt;wsp:rsid wsp:val=&quot;00D461CD&quot;/&gt;&lt;wsp:rsid wsp:val=&quot;00D46F0A&quot;/&gt;&lt;wsp:rsid wsp:val=&quot;00D46F5F&quot;/&gt;&lt;wsp:rsid wsp:val=&quot;00D50890&quot;/&gt;&lt;wsp:rsid wsp:val=&quot;00D508EA&quot;/&gt;&lt;wsp:rsid wsp:val=&quot;00D50995&quot;/&gt;&lt;wsp:rsid wsp:val=&quot;00D50DF6&quot;/&gt;&lt;wsp:rsid wsp:val=&quot;00D51460&quot;/&gt;&lt;wsp:rsid wsp:val=&quot;00D51743&quot;/&gt;&lt;wsp:rsid wsp:val=&quot;00D51DBD&quot;/&gt;&lt;wsp:rsid wsp:val=&quot;00D52300&quot;/&gt;&lt;wsp:rsid wsp:val=&quot;00D52885&quot;/&gt;&lt;wsp:rsid wsp:val=&quot;00D52F9D&quot;/&gt;&lt;wsp:rsid wsp:val=&quot;00D53DED&quot;/&gt;&lt;wsp:rsid wsp:val=&quot;00D550AA&quot;/&gt;&lt;wsp:rsid wsp:val=&quot;00D5549A&quot;/&gt;&lt;wsp:rsid wsp:val=&quot;00D55C6C&quot;/&gt;&lt;wsp:rsid wsp:val=&quot;00D56B7F&quot;/&gt;&lt;wsp:rsid wsp:val=&quot;00D577E2&quot;/&gt;&lt;wsp:rsid wsp:val=&quot;00D60582&quot;/&gt;&lt;wsp:rsid wsp:val=&quot;00D60D59&quot;/&gt;&lt;wsp:rsid wsp:val=&quot;00D60E77&quot;/&gt;&lt;wsp:rsid wsp:val=&quot;00D610C6&quot;/&gt;&lt;wsp:rsid wsp:val=&quot;00D6121E&quot;/&gt;&lt;wsp:rsid wsp:val=&quot;00D61384&quot;/&gt;&lt;wsp:rsid wsp:val=&quot;00D61673&quot;/&gt;&lt;wsp:rsid wsp:val=&quot;00D61A08&quot;/&gt;&lt;wsp:rsid wsp:val=&quot;00D61A1D&quot;/&gt;&lt;wsp:rsid wsp:val=&quot;00D61AC0&quot;/&gt;&lt;wsp:rsid wsp:val=&quot;00D61D45&quot;/&gt;&lt;wsp:rsid wsp:val=&quot;00D621DE&quot;/&gt;&lt;wsp:rsid wsp:val=&quot;00D628A0&quot;/&gt;&lt;wsp:rsid wsp:val=&quot;00D6292F&quot;/&gt;&lt;wsp:rsid wsp:val=&quot;00D62AD0&quot;/&gt;&lt;wsp:rsid wsp:val=&quot;00D62D9B&quot;/&gt;&lt;wsp:rsid wsp:val=&quot;00D63556&quot;/&gt;&lt;wsp:rsid wsp:val=&quot;00D63FD8&quot;/&gt;&lt;wsp:rsid wsp:val=&quot;00D6487E&quot;/&gt;&lt;wsp:rsid wsp:val=&quot;00D65443&quot;/&gt;&lt;wsp:rsid wsp:val=&quot;00D665E5&quot;/&gt;&lt;wsp:rsid wsp:val=&quot;00D666A6&quot;/&gt;&lt;wsp:rsid wsp:val=&quot;00D67523&quot;/&gt;&lt;wsp:rsid wsp:val=&quot;00D677A6&quot;/&gt;&lt;wsp:rsid wsp:val=&quot;00D6782A&quot;/&gt;&lt;wsp:rsid wsp:val=&quot;00D701A1&quot;/&gt;&lt;wsp:rsid wsp:val=&quot;00D70917&quot;/&gt;&lt;wsp:rsid wsp:val=&quot;00D70AF2&quot;/&gt;&lt;wsp:rsid wsp:val=&quot;00D713FF&quot;/&gt;&lt;wsp:rsid wsp:val=&quot;00D71DDC&quot;/&gt;&lt;wsp:rsid wsp:val=&quot;00D72A09&quot;/&gt;&lt;wsp:rsid wsp:val=&quot;00D72CBB&quot;/&gt;&lt;wsp:rsid wsp:val=&quot;00D72F84&quot;/&gt;&lt;wsp:rsid wsp:val=&quot;00D72FAC&quot;/&gt;&lt;wsp:rsid wsp:val=&quot;00D74A58&quot;/&gt;&lt;wsp:rsid wsp:val=&quot;00D750B7&quot;/&gt;&lt;wsp:rsid wsp:val=&quot;00D7520C&quot;/&gt;&lt;wsp:rsid wsp:val=&quot;00D75376&quot;/&gt;&lt;wsp:rsid wsp:val=&quot;00D75920&quot;/&gt;&lt;wsp:rsid wsp:val=&quot;00D75FB2&quot;/&gt;&lt;wsp:rsid wsp:val=&quot;00D76AC9&quot;/&gt;&lt;wsp:rsid wsp:val=&quot;00D77849&quot;/&gt;&lt;wsp:rsid wsp:val=&quot;00D7795F&quot;/&gt;&lt;wsp:rsid wsp:val=&quot;00D8001F&quot;/&gt;&lt;wsp:rsid wsp:val=&quot;00D8110F&quot;/&gt;&lt;wsp:rsid wsp:val=&quot;00D8131C&quot;/&gt;&lt;wsp:rsid wsp:val=&quot;00D819A9&quot;/&gt;&lt;wsp:rsid wsp:val=&quot;00D81B51&quot;/&gt;&lt;wsp:rsid wsp:val=&quot;00D8230F&quot;/&gt;&lt;wsp:rsid wsp:val=&quot;00D82997&quot;/&gt;&lt;wsp:rsid wsp:val=&quot;00D82E70&quot;/&gt;&lt;wsp:rsid wsp:val=&quot;00D83A2A&quot;/&gt;&lt;wsp:rsid wsp:val=&quot;00D83D14&quot;/&gt;&lt;wsp:rsid wsp:val=&quot;00D84F5D&quot;/&gt;&lt;wsp:rsid wsp:val=&quot;00D85402&quot;/&gt;&lt;wsp:rsid wsp:val=&quot;00D866D2&quot;/&gt;&lt;wsp:rsid wsp:val=&quot;00D8701C&quot;/&gt;&lt;wsp:rsid wsp:val=&quot;00D91A1D&quot;/&gt;&lt;wsp:rsid wsp:val=&quot;00D91B23&quot;/&gt;&lt;wsp:rsid wsp:val=&quot;00D91F03&quot;/&gt;&lt;wsp:rsid wsp:val=&quot;00D92C3E&quot;/&gt;&lt;wsp:rsid wsp:val=&quot;00D9370A&quot;/&gt;&lt;wsp:rsid wsp:val=&quot;00D93985&quot;/&gt;&lt;wsp:rsid wsp:val=&quot;00D943BF&quot;/&gt;&lt;wsp:rsid wsp:val=&quot;00D943F1&quot;/&gt;&lt;wsp:rsid wsp:val=&quot;00D945E3&quot;/&gt;&lt;wsp:rsid wsp:val=&quot;00D9496A&quot;/&gt;&lt;wsp:rsid wsp:val=&quot;00D94BAE&quot;/&gt;&lt;wsp:rsid wsp:val=&quot;00D957D9&quot;/&gt;&lt;wsp:rsid wsp:val=&quot;00D95A78&quot;/&gt;&lt;wsp:rsid wsp:val=&quot;00D9640A&quot;/&gt;&lt;wsp:rsid wsp:val=&quot;00D96899&quot;/&gt;&lt;wsp:rsid wsp:val=&quot;00D96E59&quot;/&gt;&lt;wsp:rsid wsp:val=&quot;00DA04E3&quot;/&gt;&lt;wsp:rsid wsp:val=&quot;00DA13CD&quot;/&gt;&lt;wsp:rsid wsp:val=&quot;00DA1B78&quot;/&gt;&lt;wsp:rsid wsp:val=&quot;00DA1C91&quot;/&gt;&lt;wsp:rsid wsp:val=&quot;00DA1E8E&quot;/&gt;&lt;wsp:rsid wsp:val=&quot;00DA29C8&quot;/&gt;&lt;wsp:rsid wsp:val=&quot;00DA2ACA&quot;/&gt;&lt;wsp:rsid wsp:val=&quot;00DA3646&quot;/&gt;&lt;wsp:rsid wsp:val=&quot;00DA42A6&quot;/&gt;&lt;wsp:rsid wsp:val=&quot;00DA42F2&quot;/&gt;&lt;wsp:rsid wsp:val=&quot;00DA42F4&quot;/&gt;&lt;wsp:rsid wsp:val=&quot;00DA44D3&quot;/&gt;&lt;wsp:rsid wsp:val=&quot;00DA4CB5&quot;/&gt;&lt;wsp:rsid wsp:val=&quot;00DA4F26&quot;/&gt;&lt;wsp:rsid wsp:val=&quot;00DA5A6D&quot;/&gt;&lt;wsp:rsid wsp:val=&quot;00DA6022&quot;/&gt;&lt;wsp:rsid wsp:val=&quot;00DA6314&quot;/&gt;&lt;wsp:rsid wsp:val=&quot;00DA67AD&quot;/&gt;&lt;wsp:rsid wsp:val=&quot;00DA714F&quot;/&gt;&lt;wsp:rsid wsp:val=&quot;00DA79DA&quot;/&gt;&lt;wsp:rsid wsp:val=&quot;00DA7BDA&quot;/&gt;&lt;wsp:rsid wsp:val=&quot;00DB0195&quot;/&gt;&lt;wsp:rsid wsp:val=&quot;00DB03CE&quot;/&gt;&lt;wsp:rsid wsp:val=&quot;00DB0EF3&quot;/&gt;&lt;wsp:rsid wsp:val=&quot;00DB1120&quot;/&gt;&lt;wsp:rsid wsp:val=&quot;00DB1B32&quot;/&gt;&lt;wsp:rsid wsp:val=&quot;00DB228B&quot;/&gt;&lt;wsp:rsid wsp:val=&quot;00DB235B&quot;/&gt;&lt;wsp:rsid wsp:val=&quot;00DB242E&quot;/&gt;&lt;wsp:rsid wsp:val=&quot;00DB2793&quot;/&gt;&lt;wsp:rsid wsp:val=&quot;00DB2F33&quot;/&gt;&lt;wsp:rsid wsp:val=&quot;00DB3073&quot;/&gt;&lt;wsp:rsid wsp:val=&quot;00DB3906&quot;/&gt;&lt;wsp:rsid wsp:val=&quot;00DB3D44&quot;/&gt;&lt;wsp:rsid wsp:val=&quot;00DB524A&quot;/&gt;&lt;wsp:rsid wsp:val=&quot;00DB5354&quot;/&gt;&lt;wsp:rsid wsp:val=&quot;00DB5500&quot;/&gt;&lt;wsp:rsid wsp:val=&quot;00DB5B58&quot;/&gt;&lt;wsp:rsid wsp:val=&quot;00DB5C0F&quot;/&gt;&lt;wsp:rsid wsp:val=&quot;00DB6882&quot;/&gt;&lt;wsp:rsid wsp:val=&quot;00DB6AFD&quot;/&gt;&lt;wsp:rsid wsp:val=&quot;00DB6F9E&quot;/&gt;&lt;wsp:rsid wsp:val=&quot;00DB7162&quot;/&gt;&lt;wsp:rsid wsp:val=&quot;00DB7188&quot;/&gt;&lt;wsp:rsid wsp:val=&quot;00DB75B6&quot;/&gt;&lt;wsp:rsid wsp:val=&quot;00DB7B4E&quot;/&gt;&lt;wsp:rsid wsp:val=&quot;00DB7D64&quot;/&gt;&lt;wsp:rsid wsp:val=&quot;00DC0799&quot;/&gt;&lt;wsp:rsid wsp:val=&quot;00DC0952&quot;/&gt;&lt;wsp:rsid wsp:val=&quot;00DC1532&quot;/&gt;&lt;wsp:rsid wsp:val=&quot;00DC24D9&quot;/&gt;&lt;wsp:rsid wsp:val=&quot;00DC2762&quot;/&gt;&lt;wsp:rsid wsp:val=&quot;00DC36B6&quot;/&gt;&lt;wsp:rsid wsp:val=&quot;00DC3A03&quot;/&gt;&lt;wsp:rsid wsp:val=&quot;00DC3B67&quot;/&gt;&lt;wsp:rsid wsp:val=&quot;00DC3E10&quot;/&gt;&lt;wsp:rsid wsp:val=&quot;00DC4256&quot;/&gt;&lt;wsp:rsid wsp:val=&quot;00DC48BE&quot;/&gt;&lt;wsp:rsid wsp:val=&quot;00DC5329&quot;/&gt;&lt;wsp:rsid wsp:val=&quot;00DC714E&quot;/&gt;&lt;wsp:rsid wsp:val=&quot;00DD0CE1&quot;/&gt;&lt;wsp:rsid wsp:val=&quot;00DD11F4&quot;/&gt;&lt;wsp:rsid wsp:val=&quot;00DD1569&quot;/&gt;&lt;wsp:rsid wsp:val=&quot;00DD1CD6&quot;/&gt;&lt;wsp:rsid wsp:val=&quot;00DD1EAE&quot;/&gt;&lt;wsp:rsid wsp:val=&quot;00DD2202&quot;/&gt;&lt;wsp:rsid wsp:val=&quot;00DD258E&quot;/&gt;&lt;wsp:rsid wsp:val=&quot;00DD28BD&quot;/&gt;&lt;wsp:rsid wsp:val=&quot;00DD29BD&quot;/&gt;&lt;wsp:rsid wsp:val=&quot;00DD2C06&quot;/&gt;&lt;wsp:rsid wsp:val=&quot;00DD3168&quot;/&gt;&lt;wsp:rsid wsp:val=&quot;00DD3255&quot;/&gt;&lt;wsp:rsid wsp:val=&quot;00DD393B&quot;/&gt;&lt;wsp:rsid wsp:val=&quot;00DD3B98&quot;/&gt;&lt;wsp:rsid wsp:val=&quot;00DD4D95&quot;/&gt;&lt;wsp:rsid wsp:val=&quot;00DD4F38&quot;/&gt;&lt;wsp:rsid wsp:val=&quot;00DD4F6D&quot;/&gt;&lt;wsp:rsid wsp:val=&quot;00DD58F8&quot;/&gt;&lt;wsp:rsid wsp:val=&quot;00DD5937&quot;/&gt;&lt;wsp:rsid wsp:val=&quot;00DD6113&quot;/&gt;&lt;wsp:rsid wsp:val=&quot;00DD62F7&quot;/&gt;&lt;wsp:rsid wsp:val=&quot;00DD662D&quot;/&gt;&lt;wsp:rsid wsp:val=&quot;00DD6A58&quot;/&gt;&lt;wsp:rsid wsp:val=&quot;00DD6ADD&quot;/&gt;&lt;wsp:rsid wsp:val=&quot;00DD6CF0&quot;/&gt;&lt;wsp:rsid wsp:val=&quot;00DD77E2&quot;/&gt;&lt;wsp:rsid wsp:val=&quot;00DD7C2F&quot;/&gt;&lt;wsp:rsid wsp:val=&quot;00DE020F&quot;/&gt;&lt;wsp:rsid wsp:val=&quot;00DE077B&quot;/&gt;&lt;wsp:rsid wsp:val=&quot;00DE0CE6&quot;/&gt;&lt;wsp:rsid wsp:val=&quot;00DE1F03&quot;/&gt;&lt;wsp:rsid wsp:val=&quot;00DE221F&quot;/&gt;&lt;wsp:rsid wsp:val=&quot;00DE22A7&quot;/&gt;&lt;wsp:rsid wsp:val=&quot;00DE2DD3&quot;/&gt;&lt;wsp:rsid wsp:val=&quot;00DE2EC8&quot;/&gt;&lt;wsp:rsid wsp:val=&quot;00DE2F8F&quot;/&gt;&lt;wsp:rsid wsp:val=&quot;00DE3549&quot;/&gt;&lt;wsp:rsid wsp:val=&quot;00DE39B6&quot;/&gt;&lt;wsp:rsid wsp:val=&quot;00DE3C31&quot;/&gt;&lt;wsp:rsid wsp:val=&quot;00DE3F1E&quot;/&gt;&lt;wsp:rsid wsp:val=&quot;00DE4168&quot;/&gt;&lt;wsp:rsid wsp:val=&quot;00DE453A&quot;/&gt;&lt;wsp:rsid wsp:val=&quot;00DE4B21&quot;/&gt;&lt;wsp:rsid wsp:val=&quot;00DE4CFF&quot;/&gt;&lt;wsp:rsid wsp:val=&quot;00DE581C&quot;/&gt;&lt;wsp:rsid wsp:val=&quot;00DE69FF&quot;/&gt;&lt;wsp:rsid wsp:val=&quot;00DE6FAD&quot;/&gt;&lt;wsp:rsid wsp:val=&quot;00DE730F&quot;/&gt;&lt;wsp:rsid wsp:val=&quot;00DE745F&quot;/&gt;&lt;wsp:rsid wsp:val=&quot;00DE79AB&quot;/&gt;&lt;wsp:rsid wsp:val=&quot;00DF0772&quot;/&gt;&lt;wsp:rsid wsp:val=&quot;00DF089D&quot;/&gt;&lt;wsp:rsid wsp:val=&quot;00DF0C82&quot;/&gt;&lt;wsp:rsid wsp:val=&quot;00DF16E1&quot;/&gt;&lt;wsp:rsid wsp:val=&quot;00DF1E58&quot;/&gt;&lt;wsp:rsid wsp:val=&quot;00DF2C3B&quot;/&gt;&lt;wsp:rsid wsp:val=&quot;00DF37BA&quot;/&gt;&lt;wsp:rsid wsp:val=&quot;00DF38FA&quot;/&gt;&lt;wsp:rsid wsp:val=&quot;00DF3E1F&quot;/&gt;&lt;wsp:rsid wsp:val=&quot;00DF4445&quot;/&gt;&lt;wsp:rsid wsp:val=&quot;00DF483D&quot;/&gt;&lt;wsp:rsid wsp:val=&quot;00DF513E&quot;/&gt;&lt;wsp:rsid wsp:val=&quot;00DF53DD&quot;/&gt;&lt;wsp:rsid wsp:val=&quot;00DF53EB&quot;/&gt;&lt;wsp:rsid wsp:val=&quot;00DF5DBC&quot;/&gt;&lt;wsp:rsid wsp:val=&quot;00DF5E57&quot;/&gt;&lt;wsp:rsid wsp:val=&quot;00DF64ED&quot;/&gt;&lt;wsp:rsid wsp:val=&quot;00DF66BA&quot;/&gt;&lt;wsp:rsid wsp:val=&quot;00DF66D9&quot;/&gt;&lt;wsp:rsid wsp:val=&quot;00DF6C63&quot;/&gt;&lt;wsp:rsid wsp:val=&quot;00DF718E&quot;/&gt;&lt;wsp:rsid wsp:val=&quot;00DF7684&quot;/&gt;&lt;wsp:rsid wsp:val=&quot;00DF7F08&quot;/&gt;&lt;wsp:rsid wsp:val=&quot;00E00C8C&quot;/&gt;&lt;wsp:rsid wsp:val=&quot;00E0121C&quot;/&gt;&lt;wsp:rsid wsp:val=&quot;00E01333&quot;/&gt;&lt;wsp:rsid wsp:val=&quot;00E0195D&quot;/&gt;&lt;wsp:rsid wsp:val=&quot;00E0254D&quot;/&gt;&lt;wsp:rsid wsp:val=&quot;00E02747&quot;/&gt;&lt;wsp:rsid wsp:val=&quot;00E02B3D&quot;/&gt;&lt;wsp:rsid wsp:val=&quot;00E02C24&quot;/&gt;&lt;wsp:rsid wsp:val=&quot;00E0364D&quot;/&gt;&lt;wsp:rsid wsp:val=&quot;00E0383D&quot;/&gt;&lt;wsp:rsid wsp:val=&quot;00E03CE9&quot;/&gt;&lt;wsp:rsid wsp:val=&quot;00E04058&quot;/&gt;&lt;wsp:rsid wsp:val=&quot;00E050B5&quot;/&gt;&lt;wsp:rsid wsp:val=&quot;00E07133&quot;/&gt;&lt;wsp:rsid wsp:val=&quot;00E07C0A&quot;/&gt;&lt;wsp:rsid wsp:val=&quot;00E106E5&quot;/&gt;&lt;wsp:rsid wsp:val=&quot;00E10803&quot;/&gt;&lt;wsp:rsid wsp:val=&quot;00E11245&quot;/&gt;&lt;wsp:rsid wsp:val=&quot;00E1127E&quot;/&gt;&lt;wsp:rsid wsp:val=&quot;00E11A21&quot;/&gt;&lt;wsp:rsid wsp:val=&quot;00E11FD5&quot;/&gt;&lt;wsp:rsid wsp:val=&quot;00E12243&quot;/&gt;&lt;wsp:rsid wsp:val=&quot;00E1240C&quot;/&gt;&lt;wsp:rsid wsp:val=&quot;00E1246D&quot;/&gt;&lt;wsp:rsid wsp:val=&quot;00E125E0&quot;/&gt;&lt;wsp:rsid wsp:val=&quot;00E128A8&quot;/&gt;&lt;wsp:rsid wsp:val=&quot;00E147B3&quot;/&gt;&lt;wsp:rsid wsp:val=&quot;00E148EA&quot;/&gt;&lt;wsp:rsid wsp:val=&quot;00E14BC7&quot;/&gt;&lt;wsp:rsid wsp:val=&quot;00E1512E&quot;/&gt;&lt;wsp:rsid wsp:val=&quot;00E1604A&quot;/&gt;&lt;wsp:rsid wsp:val=&quot;00E165AB&quot;/&gt;&lt;wsp:rsid wsp:val=&quot;00E16C24&quot;/&gt;&lt;wsp:rsid wsp:val=&quot;00E172E8&quot;/&gt;&lt;wsp:rsid wsp:val=&quot;00E17333&quot;/&gt;&lt;wsp:rsid wsp:val=&quot;00E176A4&quot;/&gt;&lt;wsp:rsid wsp:val=&quot;00E17A5D&quot;/&gt;&lt;wsp:rsid wsp:val=&quot;00E17D32&quot;/&gt;&lt;wsp:rsid wsp:val=&quot;00E17EAD&quot;/&gt;&lt;wsp:rsid wsp:val=&quot;00E17FFD&quot;/&gt;&lt;wsp:rsid wsp:val=&quot;00E2213D&quot;/&gt;&lt;wsp:rsid wsp:val=&quot;00E2263E&quot;/&gt;&lt;wsp:rsid wsp:val=&quot;00E22AC6&quot;/&gt;&lt;wsp:rsid wsp:val=&quot;00E2341A&quot;/&gt;&lt;wsp:rsid wsp:val=&quot;00E23C3E&quot;/&gt;&lt;wsp:rsid wsp:val=&quot;00E24916&quot;/&gt;&lt;wsp:rsid wsp:val=&quot;00E25847&quot;/&gt;&lt;wsp:rsid wsp:val=&quot;00E25A5D&quot;/&gt;&lt;wsp:rsid wsp:val=&quot;00E25FD8&quot;/&gt;&lt;wsp:rsid wsp:val=&quot;00E26960&quot;/&gt;&lt;wsp:rsid wsp:val=&quot;00E26B3B&quot;/&gt;&lt;wsp:rsid wsp:val=&quot;00E26D5A&quot;/&gt;&lt;wsp:rsid wsp:val=&quot;00E2720B&quot;/&gt;&lt;wsp:rsid wsp:val=&quot;00E274A6&quot;/&gt;&lt;wsp:rsid wsp:val=&quot;00E2780F&quot;/&gt;&lt;wsp:rsid wsp:val=&quot;00E27C58&quot;/&gt;&lt;wsp:rsid wsp:val=&quot;00E27C76&quot;/&gt;&lt;wsp:rsid wsp:val=&quot;00E27F9B&quot;/&gt;&lt;wsp:rsid wsp:val=&quot;00E318A3&quot;/&gt;&lt;wsp:rsid wsp:val=&quot;00E31F45&quot;/&gt;&lt;wsp:rsid wsp:val=&quot;00E3201A&quot;/&gt;&lt;wsp:rsid wsp:val=&quot;00E32A4A&quot;/&gt;&lt;wsp:rsid wsp:val=&quot;00E32B29&quot;/&gt;&lt;wsp:rsid wsp:val=&quot;00E33ABD&quot;/&gt;&lt;wsp:rsid wsp:val=&quot;00E3482C&quot;/&gt;&lt;wsp:rsid wsp:val=&quot;00E34A05&quot;/&gt;&lt;wsp:rsid wsp:val=&quot;00E34A0A&quot;/&gt;&lt;wsp:rsid wsp:val=&quot;00E34BA2&quot;/&gt;&lt;wsp:rsid wsp:val=&quot;00E34EDA&quot;/&gt;&lt;wsp:rsid wsp:val=&quot;00E358DE&quot;/&gt;&lt;wsp:rsid wsp:val=&quot;00E36478&quot;/&gt;&lt;wsp:rsid wsp:val=&quot;00E3660B&quot;/&gt;&lt;wsp:rsid wsp:val=&quot;00E36CFF&quot;/&gt;&lt;wsp:rsid wsp:val=&quot;00E3709C&quot;/&gt;&lt;wsp:rsid wsp:val=&quot;00E402A1&quot;/&gt;&lt;wsp:rsid wsp:val=&quot;00E407D2&quot;/&gt;&lt;wsp:rsid wsp:val=&quot;00E40843&quot;/&gt;&lt;wsp:rsid wsp:val=&quot;00E409A0&quot;/&gt;&lt;wsp:rsid wsp:val=&quot;00E40AA3&quot;/&gt;&lt;wsp:rsid wsp:val=&quot;00E41349&quot;/&gt;&lt;wsp:rsid wsp:val=&quot;00E41973&quot;/&gt;&lt;wsp:rsid wsp:val=&quot;00E421FC&quot;/&gt;&lt;wsp:rsid wsp:val=&quot;00E4298D&quot;/&gt;&lt;wsp:rsid wsp:val=&quot;00E42C21&quot;/&gt;&lt;wsp:rsid wsp:val=&quot;00E437D2&quot;/&gt;&lt;wsp:rsid wsp:val=&quot;00E43CCD&quot;/&gt;&lt;wsp:rsid wsp:val=&quot;00E44258&quot;/&gt;&lt;wsp:rsid wsp:val=&quot;00E443A8&quot;/&gt;&lt;wsp:rsid wsp:val=&quot;00E44587&quot;/&gt;&lt;wsp:rsid wsp:val=&quot;00E44BCB&quot;/&gt;&lt;wsp:rsid wsp:val=&quot;00E46906&quot;/&gt;&lt;wsp:rsid wsp:val=&quot;00E46BB1&quot;/&gt;&lt;wsp:rsid wsp:val=&quot;00E46D16&quot;/&gt;&lt;wsp:rsid wsp:val=&quot;00E47194&quot;/&gt;&lt;wsp:rsid wsp:val=&quot;00E47985&quot;/&gt;&lt;wsp:rsid wsp:val=&quot;00E47CB8&quot;/&gt;&lt;wsp:rsid wsp:val=&quot;00E50309&quot;/&gt;&lt;wsp:rsid wsp:val=&quot;00E50859&quot;/&gt;&lt;wsp:rsid wsp:val=&quot;00E51C99&quot;/&gt;&lt;wsp:rsid wsp:val=&quot;00E5200D&quot;/&gt;&lt;wsp:rsid wsp:val=&quot;00E5261C&quot;/&gt;&lt;wsp:rsid wsp:val=&quot;00E527AA&quot;/&gt;&lt;wsp:rsid wsp:val=&quot;00E52C47&quot;/&gt;&lt;wsp:rsid wsp:val=&quot;00E532A6&quot;/&gt;&lt;wsp:rsid wsp:val=&quot;00E534C6&quot;/&gt;&lt;wsp:rsid wsp:val=&quot;00E5411F&quot;/&gt;&lt;wsp:rsid wsp:val=&quot;00E54240&quot;/&gt;&lt;wsp:rsid wsp:val=&quot;00E5454B&quot;/&gt;&lt;wsp:rsid wsp:val=&quot;00E54643&quot;/&gt;&lt;wsp:rsid wsp:val=&quot;00E547ED&quot;/&gt;&lt;wsp:rsid wsp:val=&quot;00E5550E&quot;/&gt;&lt;wsp:rsid wsp:val=&quot;00E55537&quot;/&gt;&lt;wsp:rsid wsp:val=&quot;00E55791&quot;/&gt;&lt;wsp:rsid wsp:val=&quot;00E55B05&quot;/&gt;&lt;wsp:rsid wsp:val=&quot;00E55C34&quot;/&gt;&lt;wsp:rsid wsp:val=&quot;00E56B62&quot;/&gt;&lt;wsp:rsid wsp:val=&quot;00E575F3&quot;/&gt;&lt;wsp:rsid wsp:val=&quot;00E57BC5&quot;/&gt;&lt;wsp:rsid wsp:val=&quot;00E57BD3&quot;/&gt;&lt;wsp:rsid wsp:val=&quot;00E6057B&quot;/&gt;&lt;wsp:rsid wsp:val=&quot;00E606EB&quot;/&gt;&lt;wsp:rsid wsp:val=&quot;00E6087B&quot;/&gt;&lt;wsp:rsid wsp:val=&quot;00E60A28&quot;/&gt;&lt;wsp:rsid wsp:val=&quot;00E60E71&quot;/&gt;&lt;wsp:rsid wsp:val=&quot;00E61205&quot;/&gt;&lt;wsp:rsid wsp:val=&quot;00E61596&quot;/&gt;&lt;wsp:rsid wsp:val=&quot;00E61678&quot;/&gt;&lt;wsp:rsid wsp:val=&quot;00E619FC&quot;/&gt;&lt;wsp:rsid wsp:val=&quot;00E61B9A&quot;/&gt;&lt;wsp:rsid wsp:val=&quot;00E62DA6&quot;/&gt;&lt;wsp:rsid wsp:val=&quot;00E63065&quot;/&gt;&lt;wsp:rsid wsp:val=&quot;00E6360A&quot;/&gt;&lt;wsp:rsid wsp:val=&quot;00E63B3F&quot;/&gt;&lt;wsp:rsid wsp:val=&quot;00E63C25&quot;/&gt;&lt;wsp:rsid wsp:val=&quot;00E63F75&quot;/&gt;&lt;wsp:rsid wsp:val=&quot;00E64F5A&quot;/&gt;&lt;wsp:rsid wsp:val=&quot;00E653E6&quot;/&gt;&lt;wsp:rsid wsp:val=&quot;00E66DB7&quot;/&gt;&lt;wsp:rsid wsp:val=&quot;00E66F50&quot;/&gt;&lt;wsp:rsid wsp:val=&quot;00E674B6&quot;/&gt;&lt;wsp:rsid wsp:val=&quot;00E67AAF&quot;/&gt;&lt;wsp:rsid wsp:val=&quot;00E67C87&quot;/&gt;&lt;wsp:rsid wsp:val=&quot;00E7029D&quot;/&gt;&lt;wsp:rsid wsp:val=&quot;00E7135A&quot;/&gt;&lt;wsp:rsid wsp:val=&quot;00E713A3&quot;/&gt;&lt;wsp:rsid wsp:val=&quot;00E72157&quot;/&gt;&lt;wsp:rsid wsp:val=&quot;00E728AC&quot;/&gt;&lt;wsp:rsid wsp:val=&quot;00E73464&quot;/&gt;&lt;wsp:rsid wsp:val=&quot;00E7391F&quot;/&gt;&lt;wsp:rsid wsp:val=&quot;00E74147&quot;/&gt;&lt;wsp:rsid wsp:val=&quot;00E7494B&quot;/&gt;&lt;wsp:rsid wsp:val=&quot;00E74DAD&quot;/&gt;&lt;wsp:rsid wsp:val=&quot;00E75441&quot;/&gt;&lt;wsp:rsid wsp:val=&quot;00E75788&quot;/&gt;&lt;wsp:rsid wsp:val=&quot;00E75931&quot;/&gt;&lt;wsp:rsid wsp:val=&quot;00E7784A&quot;/&gt;&lt;wsp:rsid wsp:val=&quot;00E779D7&quot;/&gt;&lt;wsp:rsid wsp:val=&quot;00E80450&quot;/&gt;&lt;wsp:rsid wsp:val=&quot;00E8047E&quot;/&gt;&lt;wsp:rsid wsp:val=&quot;00E8077B&quot;/&gt;&lt;wsp:rsid wsp:val=&quot;00E80E60&quot;/&gt;&lt;wsp:rsid wsp:val=&quot;00E81D8D&quot;/&gt;&lt;wsp:rsid wsp:val=&quot;00E81FEB&quot;/&gt;&lt;wsp:rsid wsp:val=&quot;00E82A12&quot;/&gt;&lt;wsp:rsid wsp:val=&quot;00E82B2E&quot;/&gt;&lt;wsp:rsid wsp:val=&quot;00E83233&quot;/&gt;&lt;wsp:rsid wsp:val=&quot;00E83758&quot;/&gt;&lt;wsp:rsid wsp:val=&quot;00E8377A&quot;/&gt;&lt;wsp:rsid wsp:val=&quot;00E8378B&quot;/&gt;&lt;wsp:rsid wsp:val=&quot;00E83862&quot;/&gt;&lt;wsp:rsid wsp:val=&quot;00E83899&quot;/&gt;&lt;wsp:rsid wsp:val=&quot;00E83BC8&quot;/&gt;&lt;wsp:rsid wsp:val=&quot;00E83C64&quot;/&gt;&lt;wsp:rsid wsp:val=&quot;00E83FE3&quot;/&gt;&lt;wsp:rsid wsp:val=&quot;00E846C9&quot;/&gt;&lt;wsp:rsid wsp:val=&quot;00E84C67&quot;/&gt;&lt;wsp:rsid wsp:val=&quot;00E8500C&quot;/&gt;&lt;wsp:rsid wsp:val=&quot;00E85612&quot;/&gt;&lt;wsp:rsid wsp:val=&quot;00E85AF4&quot;/&gt;&lt;wsp:rsid wsp:val=&quot;00E8639A&quot;/&gt;&lt;wsp:rsid wsp:val=&quot;00E87B44&quot;/&gt;&lt;wsp:rsid wsp:val=&quot;00E87D7D&quot;/&gt;&lt;wsp:rsid wsp:val=&quot;00E90341&quot;/&gt;&lt;wsp:rsid wsp:val=&quot;00E9034B&quot;/&gt;&lt;wsp:rsid wsp:val=&quot;00E909A1&quot;/&gt;&lt;wsp:rsid wsp:val=&quot;00E90E4D&quot;/&gt;&lt;wsp:rsid wsp:val=&quot;00E91866&quot;/&gt;&lt;wsp:rsid wsp:val=&quot;00E91B77&quot;/&gt;&lt;wsp:rsid wsp:val=&quot;00E9301B&quot;/&gt;&lt;wsp:rsid wsp:val=&quot;00E93567&quot;/&gt;&lt;wsp:rsid wsp:val=&quot;00E94169&quot;/&gt;&lt;wsp:rsid wsp:val=&quot;00E94406&quot;/&gt;&lt;wsp:rsid wsp:val=&quot;00E94628&quot;/&gt;&lt;wsp:rsid wsp:val=&quot;00E94DB7&quot;/&gt;&lt;wsp:rsid wsp:val=&quot;00E95127&quot;/&gt;&lt;wsp:rsid wsp:val=&quot;00E95287&quot;/&gt;&lt;wsp:rsid wsp:val=&quot;00E958AA&quot;/&gt;&lt;wsp:rsid wsp:val=&quot;00E96074&quot;/&gt;&lt;wsp:rsid wsp:val=&quot;00E96746&quot;/&gt;&lt;wsp:rsid wsp:val=&quot;00E969EC&quot;/&gt;&lt;wsp:rsid wsp:val=&quot;00E96ED7&quot;/&gt;&lt;wsp:rsid wsp:val=&quot;00E97099&quot;/&gt;&lt;wsp:rsid wsp:val=&quot;00E9744E&quot;/&gt;&lt;wsp:rsid wsp:val=&quot;00EA0DE7&quot;/&gt;&lt;wsp:rsid wsp:val=&quot;00EA110F&quot;/&gt;&lt;wsp:rsid wsp:val=&quot;00EA1404&quot;/&gt;&lt;wsp:rsid wsp:val=&quot;00EA14DB&quot;/&gt;&lt;wsp:rsid wsp:val=&quot;00EA2270&quot;/&gt;&lt;wsp:rsid wsp:val=&quot;00EA2520&quot;/&gt;&lt;wsp:rsid wsp:val=&quot;00EA286D&quot;/&gt;&lt;wsp:rsid wsp:val=&quot;00EA2E2C&quot;/&gt;&lt;wsp:rsid wsp:val=&quot;00EA3019&quot;/&gt;&lt;wsp:rsid wsp:val=&quot;00EA31C2&quot;/&gt;&lt;wsp:rsid wsp:val=&quot;00EA364E&quot;/&gt;&lt;wsp:rsid wsp:val=&quot;00EA36F6&quot;/&gt;&lt;wsp:rsid wsp:val=&quot;00EA38D3&quot;/&gt;&lt;wsp:rsid wsp:val=&quot;00EA3D52&quot;/&gt;&lt;wsp:rsid wsp:val=&quot;00EA3F91&quot;/&gt;&lt;wsp:rsid wsp:val=&quot;00EA4125&quot;/&gt;&lt;wsp:rsid wsp:val=&quot;00EA41FA&quot;/&gt;&lt;wsp:rsid wsp:val=&quot;00EA43C7&quot;/&gt;&lt;wsp:rsid wsp:val=&quot;00EA440E&quot;/&gt;&lt;wsp:rsid wsp:val=&quot;00EA4732&quot;/&gt;&lt;wsp:rsid wsp:val=&quot;00EA5CF6&quot;/&gt;&lt;wsp:rsid wsp:val=&quot;00EA60EC&quot;/&gt;&lt;wsp:rsid wsp:val=&quot;00EA74B1&quot;/&gt;&lt;wsp:rsid wsp:val=&quot;00EA7CCB&quot;/&gt;&lt;wsp:rsid wsp:val=&quot;00EB0034&quot;/&gt;&lt;wsp:rsid wsp:val=&quot;00EB074F&quot;/&gt;&lt;wsp:rsid wsp:val=&quot;00EB0855&quot;/&gt;&lt;wsp:rsid wsp:val=&quot;00EB0F30&quot;/&gt;&lt;wsp:rsid wsp:val=&quot;00EB1BDB&quot;/&gt;&lt;wsp:rsid wsp:val=&quot;00EB1C5F&quot;/&gt;&lt;wsp:rsid wsp:val=&quot;00EB2706&quot;/&gt;&lt;wsp:rsid wsp:val=&quot;00EB3663&quot;/&gt;&lt;wsp:rsid wsp:val=&quot;00EB38C6&quot;/&gt;&lt;wsp:rsid wsp:val=&quot;00EB53B6&quot;/&gt;&lt;wsp:rsid wsp:val=&quot;00EB549C&quot;/&gt;&lt;wsp:rsid wsp:val=&quot;00EB58C7&quot;/&gt;&lt;wsp:rsid wsp:val=&quot;00EB621B&quot;/&gt;&lt;wsp:rsid wsp:val=&quot;00EB643B&quot;/&gt;&lt;wsp:rsid wsp:val=&quot;00EB6B19&quot;/&gt;&lt;wsp:rsid wsp:val=&quot;00EB73B2&quot;/&gt;&lt;wsp:rsid wsp:val=&quot;00EB73DA&quot;/&gt;&lt;wsp:rsid wsp:val=&quot;00EB78E8&quot;/&gt;&lt;wsp:rsid wsp:val=&quot;00EC068E&quot;/&gt;&lt;wsp:rsid wsp:val=&quot;00EC07E1&quot;/&gt;&lt;wsp:rsid wsp:val=&quot;00EC09F8&quot;/&gt;&lt;wsp:rsid wsp:val=&quot;00EC11FF&quot;/&gt;&lt;wsp:rsid wsp:val=&quot;00EC1A2D&quot;/&gt;&lt;wsp:rsid wsp:val=&quot;00EC21BB&quot;/&gt;&lt;wsp:rsid wsp:val=&quot;00EC237C&quot;/&gt;&lt;wsp:rsid wsp:val=&quot;00EC28D1&quot;/&gt;&lt;wsp:rsid wsp:val=&quot;00EC29CC&quot;/&gt;&lt;wsp:rsid wsp:val=&quot;00EC2FF8&quot;/&gt;&lt;wsp:rsid wsp:val=&quot;00EC363B&quot;/&gt;&lt;wsp:rsid wsp:val=&quot;00EC3A14&quot;/&gt;&lt;wsp:rsid wsp:val=&quot;00EC3F40&quot;/&gt;&lt;wsp:rsid wsp:val=&quot;00EC3FEB&quot;/&gt;&lt;wsp:rsid wsp:val=&quot;00EC444E&quot;/&gt;&lt;wsp:rsid wsp:val=&quot;00EC4766&quot;/&gt;&lt;wsp:rsid wsp:val=&quot;00EC4C1A&quot;/&gt;&lt;wsp:rsid wsp:val=&quot;00EC5C62&quot;/&gt;&lt;wsp:rsid wsp:val=&quot;00EC7539&quot;/&gt;&lt;wsp:rsid wsp:val=&quot;00EC7862&quot;/&gt;&lt;wsp:rsid wsp:val=&quot;00EC796D&quot;/&gt;&lt;wsp:rsid wsp:val=&quot;00ED0534&quot;/&gt;&lt;wsp:rsid wsp:val=&quot;00ED0EF5&quot;/&gt;&lt;wsp:rsid wsp:val=&quot;00ED13C4&quot;/&gt;&lt;wsp:rsid wsp:val=&quot;00ED1544&quot;/&gt;&lt;wsp:rsid wsp:val=&quot;00ED16DB&quot;/&gt;&lt;wsp:rsid wsp:val=&quot;00ED1AC8&quot;/&gt;&lt;wsp:rsid wsp:val=&quot;00ED1F4A&quot;/&gt;&lt;wsp:rsid wsp:val=&quot;00ED26B8&quot;/&gt;&lt;wsp:rsid wsp:val=&quot;00ED2D48&quot;/&gt;&lt;wsp:rsid wsp:val=&quot;00ED2E0E&quot;/&gt;&lt;wsp:rsid wsp:val=&quot;00ED3063&quot;/&gt;&lt;wsp:rsid wsp:val=&quot;00ED346A&quot;/&gt;&lt;wsp:rsid wsp:val=&quot;00ED3776&quot;/&gt;&lt;wsp:rsid wsp:val=&quot;00ED3AA5&quot;/&gt;&lt;wsp:rsid wsp:val=&quot;00ED3B7C&quot;/&gt;&lt;wsp:rsid wsp:val=&quot;00ED3BB5&quot;/&gt;&lt;wsp:rsid wsp:val=&quot;00ED3CA3&quot;/&gt;&lt;wsp:rsid wsp:val=&quot;00ED4193&quot;/&gt;&lt;wsp:rsid wsp:val=&quot;00ED420A&quot;/&gt;&lt;wsp:rsid wsp:val=&quot;00ED43BD&quot;/&gt;&lt;wsp:rsid wsp:val=&quot;00ED4D33&quot;/&gt;&lt;wsp:rsid wsp:val=&quot;00ED50BB&quot;/&gt;&lt;wsp:rsid wsp:val=&quot;00ED5708&quot;/&gt;&lt;wsp:rsid wsp:val=&quot;00ED580C&quot;/&gt;&lt;wsp:rsid wsp:val=&quot;00ED5B16&quot;/&gt;&lt;wsp:rsid wsp:val=&quot;00ED5CC0&quot;/&gt;&lt;wsp:rsid wsp:val=&quot;00ED6411&quot;/&gt;&lt;wsp:rsid wsp:val=&quot;00ED72A3&quot;/&gt;&lt;wsp:rsid wsp:val=&quot;00ED72E1&quot;/&gt;&lt;wsp:rsid wsp:val=&quot;00ED7AC1&quot;/&gt;&lt;wsp:rsid wsp:val=&quot;00ED7B81&quot;/&gt;&lt;wsp:rsid wsp:val=&quot;00EE0260&quot;/&gt;&lt;wsp:rsid wsp:val=&quot;00EE08C0&quot;/&gt;&lt;wsp:rsid wsp:val=&quot;00EE0B7D&quot;/&gt;&lt;wsp:rsid wsp:val=&quot;00EE240D&quot;/&gt;&lt;wsp:rsid wsp:val=&quot;00EE29C2&quot;/&gt;&lt;wsp:rsid wsp:val=&quot;00EE3A90&quot;/&gt;&lt;wsp:rsid wsp:val=&quot;00EE40F7&quot;/&gt;&lt;wsp:rsid wsp:val=&quot;00EE49F2&quot;/&gt;&lt;wsp:rsid wsp:val=&quot;00EE57BF&quot;/&gt;&lt;wsp:rsid wsp:val=&quot;00EE6A94&quot;/&gt;&lt;wsp:rsid wsp:val=&quot;00EE6DA0&quot;/&gt;&lt;wsp:rsid wsp:val=&quot;00EE6DBE&quot;/&gt;&lt;wsp:rsid wsp:val=&quot;00EE6EAA&quot;/&gt;&lt;wsp:rsid wsp:val=&quot;00EE716D&quot;/&gt;&lt;wsp:rsid wsp:val=&quot;00EE7666&quot;/&gt;&lt;wsp:rsid wsp:val=&quot;00EF0454&quot;/&gt;&lt;wsp:rsid wsp:val=&quot;00EF0B8B&quot;/&gt;&lt;wsp:rsid wsp:val=&quot;00EF1B70&quot;/&gt;&lt;wsp:rsid wsp:val=&quot;00EF20D6&quot;/&gt;&lt;wsp:rsid wsp:val=&quot;00EF20F9&quot;/&gt;&lt;wsp:rsid wsp:val=&quot;00EF33D3&quot;/&gt;&lt;wsp:rsid wsp:val=&quot;00EF368C&quot;/&gt;&lt;wsp:rsid wsp:val=&quot;00EF3DE8&quot;/&gt;&lt;wsp:rsid wsp:val=&quot;00EF40D6&quot;/&gt;&lt;wsp:rsid wsp:val=&quot;00EF45A5&quot;/&gt;&lt;wsp:rsid wsp:val=&quot;00EF4731&quot;/&gt;&lt;wsp:rsid wsp:val=&quot;00EF4D18&quot;/&gt;&lt;wsp:rsid wsp:val=&quot;00EF4F0C&quot;/&gt;&lt;wsp:rsid wsp:val=&quot;00EF52A7&quot;/&gt;&lt;wsp:rsid wsp:val=&quot;00EF5644&quot;/&gt;&lt;wsp:rsid wsp:val=&quot;00EF5D9A&quot;/&gt;&lt;wsp:rsid wsp:val=&quot;00EF63E9&quot;/&gt;&lt;wsp:rsid wsp:val=&quot;00EF64A3&quot;/&gt;&lt;wsp:rsid wsp:val=&quot;00EF706A&quot;/&gt;&lt;wsp:rsid wsp:val=&quot;00EF7378&quot;/&gt;&lt;wsp:rsid wsp:val=&quot;00EF7A64&quot;/&gt;&lt;wsp:rsid wsp:val=&quot;00EF7EC2&quot;/&gt;&lt;wsp:rsid wsp:val=&quot;00F0143D&quot;/&gt;&lt;wsp:rsid wsp:val=&quot;00F01E72&quot;/&gt;&lt;wsp:rsid wsp:val=&quot;00F027FD&quot;/&gt;&lt;wsp:rsid wsp:val=&quot;00F03238&quot;/&gt;&lt;wsp:rsid wsp:val=&quot;00F033BE&quot;/&gt;&lt;wsp:rsid wsp:val=&quot;00F03B76&quot;/&gt;&lt;wsp:rsid wsp:val=&quot;00F03CAF&quot;/&gt;&lt;wsp:rsid wsp:val=&quot;00F03D26&quot;/&gt;&lt;wsp:rsid wsp:val=&quot;00F040E7&quot;/&gt;&lt;wsp:rsid wsp:val=&quot;00F048B7&quot;/&gt;&lt;wsp:rsid wsp:val=&quot;00F05069&quot;/&gt;&lt;wsp:rsid wsp:val=&quot;00F05F67&quot;/&gt;&lt;wsp:rsid wsp:val=&quot;00F061F3&quot;/&gt;&lt;wsp:rsid wsp:val=&quot;00F062B5&quot;/&gt;&lt;wsp:rsid wsp:val=&quot;00F06846&quot;/&gt;&lt;wsp:rsid wsp:val=&quot;00F07553&quot;/&gt;&lt;wsp:rsid wsp:val=&quot;00F07577&quot;/&gt;&lt;wsp:rsid wsp:val=&quot;00F1020B&quot;/&gt;&lt;wsp:rsid wsp:val=&quot;00F10850&quot;/&gt;&lt;wsp:rsid wsp:val=&quot;00F10BD2&quot;/&gt;&lt;wsp:rsid wsp:val=&quot;00F10CA7&quot;/&gt;&lt;wsp:rsid wsp:val=&quot;00F10E1B&quot;/&gt;&lt;wsp:rsid wsp:val=&quot;00F10F97&quot;/&gt;&lt;wsp:rsid wsp:val=&quot;00F1145A&quot;/&gt;&lt;wsp:rsid wsp:val=&quot;00F114B6&quot;/&gt;&lt;wsp:rsid wsp:val=&quot;00F11610&quot;/&gt;&lt;wsp:rsid wsp:val=&quot;00F11742&quot;/&gt;&lt;wsp:rsid wsp:val=&quot;00F11BBB&quot;/&gt;&lt;wsp:rsid wsp:val=&quot;00F1227B&quot;/&gt;&lt;wsp:rsid wsp:val=&quot;00F12B4D&quot;/&gt;&lt;wsp:rsid wsp:val=&quot;00F1382B&quot;/&gt;&lt;wsp:rsid wsp:val=&quot;00F14203&quot;/&gt;&lt;wsp:rsid wsp:val=&quot;00F1429F&quot;/&gt;&lt;wsp:rsid wsp:val=&quot;00F1464F&quot;/&gt;&lt;wsp:rsid wsp:val=&quot;00F156A3&quot;/&gt;&lt;wsp:rsid wsp:val=&quot;00F1574D&quot;/&gt;&lt;wsp:rsid wsp:val=&quot;00F1576C&quot;/&gt;&lt;wsp:rsid wsp:val=&quot;00F15916&quot;/&gt;&lt;wsp:rsid wsp:val=&quot;00F15ED9&quot;/&gt;&lt;wsp:rsid wsp:val=&quot;00F165BF&quot;/&gt;&lt;wsp:rsid wsp:val=&quot;00F16F3F&quot;/&gt;&lt;wsp:rsid wsp:val=&quot;00F175D6&quot;/&gt;&lt;wsp:rsid wsp:val=&quot;00F17A4D&quot;/&gt;&lt;wsp:rsid wsp:val=&quot;00F20BDA&quot;/&gt;&lt;wsp:rsid wsp:val=&quot;00F20DF9&quot;/&gt;&lt;wsp:rsid wsp:val=&quot;00F20F2C&quot;/&gt;&lt;wsp:rsid wsp:val=&quot;00F2108D&quot;/&gt;&lt;wsp:rsid wsp:val=&quot;00F21A4C&quot;/&gt;&lt;wsp:rsid wsp:val=&quot;00F21E44&quot;/&gt;&lt;wsp:rsid wsp:val=&quot;00F21E53&quot;/&gt;&lt;wsp:rsid wsp:val=&quot;00F220CC&quot;/&gt;&lt;wsp:rsid wsp:val=&quot;00F23144&quot;/&gt;&lt;wsp:rsid wsp:val=&quot;00F23729&quot;/&gt;&lt;wsp:rsid wsp:val=&quot;00F23861&quot;/&gt;&lt;wsp:rsid wsp:val=&quot;00F23B8E&quot;/&gt;&lt;wsp:rsid wsp:val=&quot;00F23C2E&quot;/&gt;&lt;wsp:rsid wsp:val=&quot;00F23E7F&quot;/&gt;&lt;wsp:rsid wsp:val=&quot;00F25390&quot;/&gt;&lt;wsp:rsid wsp:val=&quot;00F2611C&quot;/&gt;&lt;wsp:rsid wsp:val=&quot;00F267E1&quot;/&gt;&lt;wsp:rsid wsp:val=&quot;00F26B4E&quot;/&gt;&lt;wsp:rsid wsp:val=&quot;00F2706B&quot;/&gt;&lt;wsp:rsid wsp:val=&quot;00F30582&quot;/&gt;&lt;wsp:rsid wsp:val=&quot;00F30968&quot;/&gt;&lt;wsp:rsid wsp:val=&quot;00F311D3&quot;/&gt;&lt;wsp:rsid wsp:val=&quot;00F318AE&quot;/&gt;&lt;wsp:rsid wsp:val=&quot;00F32852&quot;/&gt;&lt;wsp:rsid wsp:val=&quot;00F32D9E&quot;/&gt;&lt;wsp:rsid wsp:val=&quot;00F33320&quot;/&gt;&lt;wsp:rsid wsp:val=&quot;00F33C77&quot;/&gt;&lt;wsp:rsid wsp:val=&quot;00F34156&quot;/&gt;&lt;wsp:rsid wsp:val=&quot;00F3434A&quot;/&gt;&lt;wsp:rsid wsp:val=&quot;00F3435E&quot;/&gt;&lt;wsp:rsid wsp:val=&quot;00F34A99&quot;/&gt;&lt;wsp:rsid wsp:val=&quot;00F34B44&quot;/&gt;&lt;wsp:rsid wsp:val=&quot;00F3537F&quot;/&gt;&lt;wsp:rsid wsp:val=&quot;00F3555C&quot;/&gt;&lt;wsp:rsid wsp:val=&quot;00F35B15&quot;/&gt;&lt;wsp:rsid wsp:val=&quot;00F360C1&quot;/&gt;&lt;wsp:rsid wsp:val=&quot;00F363C3&quot;/&gt;&lt;wsp:rsid wsp:val=&quot;00F363F3&quot;/&gt;&lt;wsp:rsid wsp:val=&quot;00F36769&quot;/&gt;&lt;wsp:rsid wsp:val=&quot;00F36CB5&quot;/&gt;&lt;wsp:rsid wsp:val=&quot;00F36EA7&quot;/&gt;&lt;wsp:rsid wsp:val=&quot;00F37209&quot;/&gt;&lt;wsp:rsid wsp:val=&quot;00F37DCA&quot;/&gt;&lt;wsp:rsid wsp:val=&quot;00F37F3C&quot;/&gt;&lt;wsp:rsid wsp:val=&quot;00F40341&quot;/&gt;&lt;wsp:rsid wsp:val=&quot;00F406E3&quot;/&gt;&lt;wsp:rsid wsp:val=&quot;00F40F33&quot;/&gt;&lt;wsp:rsid wsp:val=&quot;00F41FAC&quot;/&gt;&lt;wsp:rsid wsp:val=&quot;00F4325A&quot;/&gt;&lt;wsp:rsid wsp:val=&quot;00F432EC&quot;/&gt;&lt;wsp:rsid wsp:val=&quot;00F438EB&quot;/&gt;&lt;wsp:rsid wsp:val=&quot;00F43CCB&quot;/&gt;&lt;wsp:rsid wsp:val=&quot;00F4414D&quot;/&gt;&lt;wsp:rsid wsp:val=&quot;00F442BF&quot;/&gt;&lt;wsp:rsid wsp:val=&quot;00F44881&quot;/&gt;&lt;wsp:rsid wsp:val=&quot;00F44CA8&quot;/&gt;&lt;wsp:rsid wsp:val=&quot;00F44D57&quot;/&gt;&lt;wsp:rsid wsp:val=&quot;00F45205&quot;/&gt;&lt;wsp:rsid wsp:val=&quot;00F45F39&quot;/&gt;&lt;wsp:rsid wsp:val=&quot;00F4682F&quot;/&gt;&lt;wsp:rsid wsp:val=&quot;00F46AE8&quot;/&gt;&lt;wsp:rsid wsp:val=&quot;00F46DF4&quot;/&gt;&lt;wsp:rsid wsp:val=&quot;00F4733C&quot;/&gt;&lt;wsp:rsid wsp:val=&quot;00F477C8&quot;/&gt;&lt;wsp:rsid wsp:val=&quot;00F47EA2&quot;/&gt;&lt;wsp:rsid wsp:val=&quot;00F5020A&quot;/&gt;&lt;wsp:rsid wsp:val=&quot;00F50AA0&quot;/&gt;&lt;wsp:rsid wsp:val=&quot;00F51276&quot;/&gt;&lt;wsp:rsid wsp:val=&quot;00F51CD4&quot;/&gt;&lt;wsp:rsid wsp:val=&quot;00F51F24&quot;/&gt;&lt;wsp:rsid wsp:val=&quot;00F5299B&quot;/&gt;&lt;wsp:rsid wsp:val=&quot;00F534BD&quot;/&gt;&lt;wsp:rsid wsp:val=&quot;00F535A2&quot;/&gt;&lt;wsp:rsid wsp:val=&quot;00F53B72&quot;/&gt;&lt;wsp:rsid wsp:val=&quot;00F53BC0&quot;/&gt;&lt;wsp:rsid wsp:val=&quot;00F55319&quot;/&gt;&lt;wsp:rsid wsp:val=&quot;00F55B26&quot;/&gt;&lt;wsp:rsid wsp:val=&quot;00F5606F&quot;/&gt;&lt;wsp:rsid wsp:val=&quot;00F562ED&quot;/&gt;&lt;wsp:rsid wsp:val=&quot;00F56E8B&quot;/&gt;&lt;wsp:rsid wsp:val=&quot;00F56ED2&quot;/&gt;&lt;wsp:rsid wsp:val=&quot;00F60279&quot;/&gt;&lt;wsp:rsid wsp:val=&quot;00F60788&quot;/&gt;&lt;wsp:rsid wsp:val=&quot;00F609BB&quot;/&gt;&lt;wsp:rsid wsp:val=&quot;00F6148A&quot;/&gt;&lt;wsp:rsid wsp:val=&quot;00F61EC6&quot;/&gt;&lt;wsp:rsid wsp:val=&quot;00F62579&quot;/&gt;&lt;wsp:rsid wsp:val=&quot;00F62960&quot;/&gt;&lt;wsp:rsid wsp:val=&quot;00F62E72&quot;/&gt;&lt;wsp:rsid wsp:val=&quot;00F64431&quot;/&gt;&lt;wsp:rsid wsp:val=&quot;00F64CE8&quot;/&gt;&lt;wsp:rsid wsp:val=&quot;00F64D1D&quot;/&gt;&lt;wsp:rsid wsp:val=&quot;00F65D26&quot;/&gt;&lt;wsp:rsid wsp:val=&quot;00F6614C&quot;/&gt;&lt;wsp:rsid wsp:val=&quot;00F664CE&quot;/&gt;&lt;wsp:rsid wsp:val=&quot;00F664DB&quot;/&gt;&lt;wsp:rsid wsp:val=&quot;00F66992&quot;/&gt;&lt;wsp:rsid wsp:val=&quot;00F67204&quot;/&gt;&lt;wsp:rsid wsp:val=&quot;00F672BB&quot;/&gt;&lt;wsp:rsid wsp:val=&quot;00F67472&quot;/&gt;&lt;wsp:rsid wsp:val=&quot;00F67AC3&quot;/&gt;&lt;wsp:rsid wsp:val=&quot;00F7027D&quot;/&gt;&lt;wsp:rsid wsp:val=&quot;00F703A4&quot;/&gt;&lt;wsp:rsid wsp:val=&quot;00F703D1&quot;/&gt;&lt;wsp:rsid wsp:val=&quot;00F70418&quot;/&gt;&lt;wsp:rsid wsp:val=&quot;00F707CE&quot;/&gt;&lt;wsp:rsid wsp:val=&quot;00F70D1C&quot;/&gt;&lt;wsp:rsid wsp:val=&quot;00F7117D&quot;/&gt;&lt;wsp:rsid wsp:val=&quot;00F7118D&quot;/&gt;&lt;wsp:rsid wsp:val=&quot;00F716E5&quot;/&gt;&lt;wsp:rsid wsp:val=&quot;00F71B15&quot;/&gt;&lt;wsp:rsid wsp:val=&quot;00F72CB7&quot;/&gt;&lt;wsp:rsid wsp:val=&quot;00F72ED2&quot;/&gt;&lt;wsp:rsid wsp:val=&quot;00F733ED&quot;/&gt;&lt;wsp:rsid wsp:val=&quot;00F73956&quot;/&gt;&lt;wsp:rsid wsp:val=&quot;00F73BD3&quot;/&gt;&lt;wsp:rsid wsp:val=&quot;00F75293&quot;/&gt;&lt;wsp:rsid wsp:val=&quot;00F7579F&quot;/&gt;&lt;wsp:rsid wsp:val=&quot;00F768F2&quot;/&gt;&lt;wsp:rsid wsp:val=&quot;00F76F71&quot;/&gt;&lt;wsp:rsid wsp:val=&quot;00F77234&quot;/&gt;&lt;wsp:rsid wsp:val=&quot;00F774C2&quot;/&gt;&lt;wsp:rsid wsp:val=&quot;00F77F7B&quot;/&gt;&lt;wsp:rsid wsp:val=&quot;00F80B56&quot;/&gt;&lt;wsp:rsid wsp:val=&quot;00F81390&quot;/&gt;&lt;wsp:rsid wsp:val=&quot;00F813F9&quot;/&gt;&lt;wsp:rsid wsp:val=&quot;00F8191B&quot;/&gt;&lt;wsp:rsid wsp:val=&quot;00F81F10&quot;/&gt;&lt;wsp:rsid wsp:val=&quot;00F8292B&quot;/&gt;&lt;wsp:rsid wsp:val=&quot;00F82A05&quot;/&gt;&lt;wsp:rsid wsp:val=&quot;00F83641&quot;/&gt;&lt;wsp:rsid wsp:val=&quot;00F843A4&quot;/&gt;&lt;wsp:rsid wsp:val=&quot;00F843D5&quot;/&gt;&lt;wsp:rsid wsp:val=&quot;00F84708&quot;/&gt;&lt;wsp:rsid wsp:val=&quot;00F847B0&quot;/&gt;&lt;wsp:rsid wsp:val=&quot;00F848B4&quot;/&gt;&lt;wsp:rsid wsp:val=&quot;00F84A7A&quot;/&gt;&lt;wsp:rsid wsp:val=&quot;00F84E0B&quot;/&gt;&lt;wsp:rsid wsp:val=&quot;00F850A0&quot;/&gt;&lt;wsp:rsid wsp:val=&quot;00F85375&quot;/&gt;&lt;wsp:rsid wsp:val=&quot;00F85521&quot;/&gt;&lt;wsp:rsid wsp:val=&quot;00F855FD&quot;/&gt;&lt;wsp:rsid wsp:val=&quot;00F85BDC&quot;/&gt;&lt;wsp:rsid wsp:val=&quot;00F86165&quot;/&gt;&lt;wsp:rsid wsp:val=&quot;00F862EC&quot;/&gt;&lt;wsp:rsid wsp:val=&quot;00F86516&quot;/&gt;&lt;wsp:rsid wsp:val=&quot;00F87227&quot;/&gt;&lt;wsp:rsid wsp:val=&quot;00F873A4&quot;/&gt;&lt;wsp:rsid wsp:val=&quot;00F873C2&quot;/&gt;&lt;wsp:rsid wsp:val=&quot;00F87874&quot;/&gt;&lt;wsp:rsid wsp:val=&quot;00F9033D&quot;/&gt;&lt;wsp:rsid wsp:val=&quot;00F90DFC&quot;/&gt;&lt;wsp:rsid wsp:val=&quot;00F919AC&quot;/&gt;&lt;wsp:rsid wsp:val=&quot;00F926BA&quot;/&gt;&lt;wsp:rsid wsp:val=&quot;00F92D03&quot;/&gt;&lt;wsp:rsid wsp:val=&quot;00F931FC&quot;/&gt;&lt;wsp:rsid wsp:val=&quot;00F9389C&quot;/&gt;&lt;wsp:rsid wsp:val=&quot;00F9401C&quot;/&gt;&lt;wsp:rsid wsp:val=&quot;00F941A1&quot;/&gt;&lt;wsp:rsid wsp:val=&quot;00F944D5&quot;/&gt;&lt;wsp:rsid wsp:val=&quot;00F94662&quot;/&gt;&lt;wsp:rsid wsp:val=&quot;00F95271&quot;/&gt;&lt;wsp:rsid wsp:val=&quot;00F95382&quot;/&gt;&lt;wsp:rsid wsp:val=&quot;00F95CA4&quot;/&gt;&lt;wsp:rsid wsp:val=&quot;00F963C9&quot;/&gt;&lt;wsp:rsid wsp:val=&quot;00F9653D&quot;/&gt;&lt;wsp:rsid wsp:val=&quot;00F96AB6&quot;/&gt;&lt;wsp:rsid wsp:val=&quot;00F970BF&quot;/&gt;&lt;wsp:rsid wsp:val=&quot;00F9720F&quot;/&gt;&lt;wsp:rsid wsp:val=&quot;00F974FB&quot;/&gt;&lt;wsp:rsid wsp:val=&quot;00F97837&quot;/&gt;&lt;wsp:rsid wsp:val=&quot;00F97C08&quot;/&gt;&lt;wsp:rsid wsp:val=&quot;00F97D87&quot;/&gt;&lt;wsp:rsid wsp:val=&quot;00F97FB9&quot;/&gt;&lt;wsp:rsid wsp:val=&quot;00F97FBD&quot;/&gt;&lt;wsp:rsid wsp:val=&quot;00FA0265&quot;/&gt;&lt;wsp:rsid wsp:val=&quot;00FA081A&quot;/&gt;&lt;wsp:rsid wsp:val=&quot;00FA0AEF&quot;/&gt;&lt;wsp:rsid wsp:val=&quot;00FA0DE4&quot;/&gt;&lt;wsp:rsid wsp:val=&quot;00FA12F8&quot;/&gt;&lt;wsp:rsid wsp:val=&quot;00FA1BAC&quot;/&gt;&lt;wsp:rsid wsp:val=&quot;00FA2769&quot;/&gt;&lt;wsp:rsid wsp:val=&quot;00FA3A3B&quot;/&gt;&lt;wsp:rsid wsp:val=&quot;00FA3BAD&quot;/&gt;&lt;wsp:rsid wsp:val=&quot;00FA3C75&quot;/&gt;&lt;wsp:rsid wsp:val=&quot;00FA3EF6&quot;/&gt;&lt;wsp:rsid wsp:val=&quot;00FA404E&quot;/&gt;&lt;wsp:rsid wsp:val=&quot;00FA44B8&quot;/&gt;&lt;wsp:rsid wsp:val=&quot;00FA47B1&quot;/&gt;&lt;wsp:rsid wsp:val=&quot;00FA47C8&quot;/&gt;&lt;wsp:rsid wsp:val=&quot;00FA49A9&quot;/&gt;&lt;wsp:rsid wsp:val=&quot;00FA537E&quot;/&gt;&lt;wsp:rsid wsp:val=&quot;00FA5653&quot;/&gt;&lt;wsp:rsid wsp:val=&quot;00FA588B&quot;/&gt;&lt;wsp:rsid wsp:val=&quot;00FA632A&quot;/&gt;&lt;wsp:rsid wsp:val=&quot;00FA6DBD&quot;/&gt;&lt;wsp:rsid wsp:val=&quot;00FA6FC0&quot;/&gt;&lt;wsp:rsid wsp:val=&quot;00FA7E4E&quot;/&gt;&lt;wsp:rsid wsp:val=&quot;00FB05A4&quot;/&gt;&lt;wsp:rsid wsp:val=&quot;00FB066E&quot;/&gt;&lt;wsp:rsid wsp:val=&quot;00FB0E0B&quot;/&gt;&lt;wsp:rsid wsp:val=&quot;00FB20EC&quot;/&gt;&lt;wsp:rsid wsp:val=&quot;00FB2358&quot;/&gt;&lt;wsp:rsid wsp:val=&quot;00FB349A&quot;/&gt;&lt;wsp:rsid wsp:val=&quot;00FB3A2B&quot;/&gt;&lt;wsp:rsid wsp:val=&quot;00FB3BC4&quot;/&gt;&lt;wsp:rsid wsp:val=&quot;00FB3F04&quot;/&gt;&lt;wsp:rsid wsp:val=&quot;00FB4360&quot;/&gt;&lt;wsp:rsid wsp:val=&quot;00FB50C8&quot;/&gt;&lt;wsp:rsid wsp:val=&quot;00FB5B03&quot;/&gt;&lt;wsp:rsid wsp:val=&quot;00FB5BD9&quot;/&gt;&lt;wsp:rsid wsp:val=&quot;00FB5F8A&quot;/&gt;&lt;wsp:rsid wsp:val=&quot;00FB6088&quot;/&gt;&lt;wsp:rsid wsp:val=&quot;00FB60CA&quot;/&gt;&lt;wsp:rsid wsp:val=&quot;00FB6185&quot;/&gt;&lt;wsp:rsid wsp:val=&quot;00FB6675&quot;/&gt;&lt;wsp:rsid wsp:val=&quot;00FB693E&quot;/&gt;&lt;wsp:rsid wsp:val=&quot;00FB6A47&quot;/&gt;&lt;wsp:rsid wsp:val=&quot;00FB7C28&quot;/&gt;&lt;wsp:rsid wsp:val=&quot;00FB7F95&quot;/&gt;&lt;wsp:rsid wsp:val=&quot;00FC0076&quot;/&gt;&lt;wsp:rsid wsp:val=&quot;00FC0633&quot;/&gt;&lt;wsp:rsid wsp:val=&quot;00FC0964&quot;/&gt;&lt;wsp:rsid wsp:val=&quot;00FC174F&quot;/&gt;&lt;wsp:rsid wsp:val=&quot;00FC1B4E&quot;/&gt;&lt;wsp:rsid wsp:val=&quot;00FC1D4B&quot;/&gt;&lt;wsp:rsid wsp:val=&quot;00FC22A3&quot;/&gt;&lt;wsp:rsid wsp:val=&quot;00FC2936&quot;/&gt;&lt;wsp:rsid wsp:val=&quot;00FC2D8A&quot;/&gt;&lt;wsp:rsid wsp:val=&quot;00FC2FEE&quot;/&gt;&lt;wsp:rsid wsp:val=&quot;00FC36E4&quot;/&gt;&lt;wsp:rsid wsp:val=&quot;00FC37FE&quot;/&gt;&lt;wsp:rsid wsp:val=&quot;00FC3C34&quot;/&gt;&lt;wsp:rsid wsp:val=&quot;00FC410F&quot;/&gt;&lt;wsp:rsid wsp:val=&quot;00FC445E&quot;/&gt;&lt;wsp:rsid wsp:val=&quot;00FC4559&quot;/&gt;&lt;wsp:rsid wsp:val=&quot;00FC4646&quot;/&gt;&lt;wsp:rsid wsp:val=&quot;00FC4A63&quot;/&gt;&lt;wsp:rsid wsp:val=&quot;00FC57E4&quot;/&gt;&lt;wsp:rsid wsp:val=&quot;00FC5B1C&quot;/&gt;&lt;wsp:rsid wsp:val=&quot;00FC5F35&quot;/&gt;&lt;wsp:rsid wsp:val=&quot;00FC5F8C&quot;/&gt;&lt;wsp:rsid wsp:val=&quot;00FC6068&quot;/&gt;&lt;wsp:rsid wsp:val=&quot;00FC6CEB&quot;/&gt;&lt;wsp:rsid wsp:val=&quot;00FC7009&quot;/&gt;&lt;wsp:rsid wsp:val=&quot;00FC731C&quot;/&gt;&lt;wsp:rsid wsp:val=&quot;00FC7650&quot;/&gt;&lt;wsp:rsid wsp:val=&quot;00FC7B87&quot;/&gt;&lt;wsp:rsid wsp:val=&quot;00FD0697&quot;/&gt;&lt;wsp:rsid wsp:val=&quot;00FD0EDA&quot;/&gt;&lt;wsp:rsid wsp:val=&quot;00FD2727&quot;/&gt;&lt;wsp:rsid wsp:val=&quot;00FD3909&quot;/&gt;&lt;wsp:rsid wsp:val=&quot;00FD395A&quot;/&gt;&lt;wsp:rsid wsp:val=&quot;00FD3960&quot;/&gt;&lt;wsp:rsid wsp:val=&quot;00FD3FAC&quot;/&gt;&lt;wsp:rsid wsp:val=&quot;00FD418C&quot;/&gt;&lt;wsp:rsid wsp:val=&quot;00FD5731&quot;/&gt;&lt;wsp:rsid wsp:val=&quot;00FD581B&quot;/&gt;&lt;wsp:rsid wsp:val=&quot;00FD63F9&quot;/&gt;&lt;wsp:rsid wsp:val=&quot;00FD65C6&quot;/&gt;&lt;wsp:rsid wsp:val=&quot;00FD69E7&quot;/&gt;&lt;wsp:rsid wsp:val=&quot;00FD6FDE&quot;/&gt;&lt;wsp:rsid wsp:val=&quot;00FD7327&quot;/&gt;&lt;wsp:rsid wsp:val=&quot;00FD760B&quot;/&gt;&lt;wsp:rsid wsp:val=&quot;00FE016B&quot;/&gt;&lt;wsp:rsid wsp:val=&quot;00FE11A1&quot;/&gt;&lt;wsp:rsid wsp:val=&quot;00FE21E4&quot;/&gt;&lt;wsp:rsid wsp:val=&quot;00FE22EE&quot;/&gt;&lt;wsp:rsid wsp:val=&quot;00FE25A2&quot;/&gt;&lt;wsp:rsid wsp:val=&quot;00FE363E&quot;/&gt;&lt;wsp:rsid wsp:val=&quot;00FE3968&quot;/&gt;&lt;wsp:rsid wsp:val=&quot;00FE3F17&quot;/&gt;&lt;wsp:rsid wsp:val=&quot;00FE4A80&quot;/&gt;&lt;wsp:rsid wsp:val=&quot;00FE52F2&quot;/&gt;&lt;wsp:rsid wsp:val=&quot;00FE5B13&quot;/&gt;&lt;wsp:rsid wsp:val=&quot;00FE5D9E&quot;/&gt;&lt;wsp:rsid wsp:val=&quot;00FE6C0D&quot;/&gt;&lt;wsp:rsid wsp:val=&quot;00FE6C70&quot;/&gt;&lt;wsp:rsid wsp:val=&quot;00FE6F47&quot;/&gt;&lt;wsp:rsid wsp:val=&quot;00FE72B2&quot;/&gt;&lt;wsp:rsid wsp:val=&quot;00FE72CD&quot;/&gt;&lt;wsp:rsid wsp:val=&quot;00FE75D8&quot;/&gt;&lt;wsp:rsid wsp:val=&quot;00FE795A&quot;/&gt;&lt;wsp:rsid wsp:val=&quot;00FE7BA4&quot;/&gt;&lt;wsp:rsid wsp:val=&quot;00FF01FC&quot;/&gt;&lt;wsp:rsid wsp:val=&quot;00FF0BCD&quot;/&gt;&lt;wsp:rsid wsp:val=&quot;00FF0C84&quot;/&gt;&lt;wsp:rsid wsp:val=&quot;00FF0DB7&quot;/&gt;&lt;wsp:rsid wsp:val=&quot;00FF12D7&quot;/&gt;&lt;wsp:rsid wsp:val=&quot;00FF1362&quot;/&gt;&lt;wsp:rsid wsp:val=&quot;00FF226E&quot;/&gt;&lt;wsp:rsid wsp:val=&quot;00FF299F&quot;/&gt;&lt;wsp:rsid wsp:val=&quot;00FF2DF6&quot;/&gt;&lt;wsp:rsid wsp:val=&quot;00FF3226&quot;/&gt;&lt;wsp:rsid wsp:val=&quot;00FF32A8&quot;/&gt;&lt;wsp:rsid wsp:val=&quot;00FF3664&quot;/&gt;&lt;wsp:rsid wsp:val=&quot;00FF3C5F&quot;/&gt;&lt;wsp:rsid wsp:val=&quot;00FF3D19&quot;/&gt;&lt;wsp:rsid wsp:val=&quot;00FF42E1&quot;/&gt;&lt;wsp:rsid wsp:val=&quot;00FF50DD&quot;/&gt;&lt;wsp:rsid wsp:val=&quot;00FF53D8&quot;/&gt;&lt;wsp:rsid wsp:val=&quot;00FF59DB&quot;/&gt;&lt;wsp:rsid wsp:val=&quot;00FF5B4A&quot;/&gt;&lt;wsp:rsid wsp:val=&quot;00FF5B72&quot;/&gt;&lt;wsp:rsid wsp:val=&quot;00FF5D43&quot;/&gt;&lt;wsp:rsid wsp:val=&quot;00FF5D83&quot;/&gt;&lt;wsp:rsid wsp:val=&quot;00FF5FAE&quot;/&gt;&lt;wsp:rsid wsp:val=&quot;00FF63D7&quot;/&gt;&lt;wsp:rsid wsp:val=&quot;00FF6FFE&quot;/&gt;&lt;wsp:rsid wsp:val=&quot;00FF7C21&quot;/&gt;&lt;wsp:rsid wsp:val=&quot;00FF7D46&quot;/&gt;&lt;/wsp:rsids&gt;&lt;/w:docPr&gt;&lt;w:body&gt;&lt;wx:sect&gt;&lt;w:p wsp:rsidR=&quot;00000000&quot; wsp:rsidRDefault=&quot;00752383&quot; wsp:rsidP=&quot;00752383&quot;&gt;&lt;m:oMathPara&gt;&lt;m:oMath&gt;&lt;m:r&gt;&lt;w:rPr&gt;&lt;w:rFonts w:ascii=&quot;Cambria Math&quot; w:h-ansi=&quot;Cambria Math&quot;/&gt;&lt;wx:font wx:val=&quot;Cambria Math&quot;/&gt;&lt;w:i/&gt;&lt;/w:rPr&gt;&lt;m:t&gt;T&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8" o:title="" chromakey="white"/>
          </v:shape>
        </w:pict>
      </w:r>
      <w:r w:rsidRPr="001535A7">
        <w:rPr>
          <w:rFonts w:eastAsia="宋体"/>
          <w:i/>
          <w:iCs/>
        </w:rPr>
        <w:fldChar w:fldCharType="end"/>
      </w:r>
      <w:r w:rsidRPr="001535A7">
        <w:rPr>
          <w:rFonts w:eastAsia="宋体"/>
          <w:i/>
          <w:iCs/>
        </w:rPr>
        <w:t xml:space="preserve"> </w:t>
      </w:r>
      <w:r w:rsidRPr="001535A7">
        <w:rPr>
          <w:rFonts w:eastAsia="宋体"/>
          <w:bCs/>
          <w:i/>
          <w:iCs/>
          <w:kern w:val="32"/>
          <w:lang w:val="en-US" w:eastAsia="zh-CN"/>
        </w:rPr>
        <w:t xml:space="preserve">msec prior to the start of the earliest of the two transmissions, where </w:t>
      </w:r>
      <w:r w:rsidRPr="001535A7">
        <w:rPr>
          <w:rFonts w:eastAsia="宋体"/>
          <w:bCs/>
          <w:i/>
          <w:iCs/>
          <w:kern w:val="32"/>
          <w:lang w:val="en-US" w:eastAsia="zh-CN"/>
        </w:rPr>
        <w:fldChar w:fldCharType="begin"/>
      </w:r>
      <w:r w:rsidRPr="001535A7">
        <w:rPr>
          <w:rFonts w:eastAsia="宋体"/>
          <w:bCs/>
          <w:i/>
          <w:iCs/>
          <w:kern w:val="32"/>
          <w:lang w:val="en-US" w:eastAsia="zh-CN"/>
        </w:rPr>
        <w:instrText xml:space="preserve"> QUOTE </w:instrText>
      </w:r>
      <w:r w:rsidR="00701FC7">
        <w:rPr>
          <w:rFonts w:eastAsia="宋体"/>
          <w:i/>
          <w:iCs/>
          <w:position w:val="-5"/>
        </w:rPr>
        <w:pict w14:anchorId="1C270055">
          <v:shape id="_x0000_i1028" type="#_x0000_t75" style="width: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0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breakWrappedTables/&gt;&lt;w:snapToGridInCell/&gt;&lt;w:wrapTextWithPunct/&gt;&lt;w:useAsianBreakRules/&gt;&lt;w:dontGrowAutofit/&gt;&lt;w:useFELayout/&gt;&lt;/w:compat&gt;&lt;wsp:rsids&gt;&lt;wsp:rsidRoot wsp:val=&quot;00E07C0A&quot;/&gt;&lt;wsp:rsid wsp:val=&quot;00000594&quot;/&gt;&lt;wsp:rsid wsp:val=&quot;00000658&quot;/&gt;&lt;wsp:rsid wsp:val=&quot;000006F4&quot;/&gt;&lt;wsp:rsid wsp:val=&quot;00000CA3&quot;/&gt;&lt;wsp:rsid wsp:val=&quot;00001AB9&quot;/&gt;&lt;wsp:rsid wsp:val=&quot;00003664&quot;/&gt;&lt;wsp:rsid wsp:val=&quot;0000437E&quot;/&gt;&lt;wsp:rsid wsp:val=&quot;000046FC&quot;/&gt;&lt;wsp:rsid wsp:val=&quot;00004ECB&quot;/&gt;&lt;wsp:rsid wsp:val=&quot;000052A1&quot;/&gt;&lt;wsp:rsid wsp:val=&quot;0000549C&quot;/&gt;&lt;wsp:rsid wsp:val=&quot;000054B1&quot;/&gt;&lt;wsp:rsid wsp:val=&quot;000059BB&quot;/&gt;&lt;wsp:rsid wsp:val=&quot;000059D0&quot;/&gt;&lt;wsp:rsid wsp:val=&quot;000063C5&quot;/&gt;&lt;wsp:rsid wsp:val=&quot;00006F04&quot;/&gt;&lt;wsp:rsid wsp:val=&quot;00007ADA&quot;/&gt;&lt;wsp:rsid wsp:val=&quot;000103B9&quot;/&gt;&lt;wsp:rsid wsp:val=&quot;00010E18&quot;/&gt;&lt;wsp:rsid wsp:val=&quot;00010F2C&quot;/&gt;&lt;wsp:rsid wsp:val=&quot;000116BD&quot;/&gt;&lt;wsp:rsid wsp:val=&quot;00012217&quot;/&gt;&lt;wsp:rsid wsp:val=&quot;000122DC&quot;/&gt;&lt;wsp:rsid wsp:val=&quot;000128D2&quot;/&gt;&lt;wsp:rsid wsp:val=&quot;000133C5&quot;/&gt;&lt;wsp:rsid wsp:val=&quot;00013738&quot;/&gt;&lt;wsp:rsid wsp:val=&quot;00014963&quot;/&gt;&lt;wsp:rsid wsp:val=&quot;00014C47&quot;/&gt;&lt;wsp:rsid wsp:val=&quot;00014D7E&quot;/&gt;&lt;wsp:rsid wsp:val=&quot;00014E13&quot;/&gt;&lt;wsp:rsid wsp:val=&quot;000159E9&quot;/&gt;&lt;wsp:rsid wsp:val=&quot;00015A37&quot;/&gt;&lt;wsp:rsid wsp:val=&quot;00015C34&quot;/&gt;&lt;wsp:rsid wsp:val=&quot;00016E65&quot;/&gt;&lt;wsp:rsid wsp:val=&quot;0001724C&quot;/&gt;&lt;wsp:rsid wsp:val=&quot;000174D3&quot;/&gt;&lt;wsp:rsid wsp:val=&quot;00017B85&quot;/&gt;&lt;wsp:rsid wsp:val=&quot;00017E2D&quot;/&gt;&lt;wsp:rsid wsp:val=&quot;0002000E&quot;/&gt;&lt;wsp:rsid wsp:val=&quot;00020776&quot;/&gt;&lt;wsp:rsid wsp:val=&quot;00020E1B&quot;/&gt;&lt;wsp:rsid wsp:val=&quot;00021018&quot;/&gt;&lt;wsp:rsid wsp:val=&quot;00021042&quot;/&gt;&lt;wsp:rsid wsp:val=&quot;000212A1&quot;/&gt;&lt;wsp:rsid wsp:val=&quot;00021907&quot;/&gt;&lt;wsp:rsid wsp:val=&quot;000220CE&quot;/&gt;&lt;wsp:rsid wsp:val=&quot;000220E2&quot;/&gt;&lt;wsp:rsid wsp:val=&quot;0002225D&quot;/&gt;&lt;wsp:rsid wsp:val=&quot;000226AB&quot;/&gt;&lt;wsp:rsid wsp:val=&quot;000226FB&quot;/&gt;&lt;wsp:rsid wsp:val=&quot;00022BE0&quot;/&gt;&lt;wsp:rsid wsp:val=&quot;00023F5A&quot;/&gt;&lt;wsp:rsid wsp:val=&quot;0002475A&quot;/&gt;&lt;wsp:rsid wsp:val=&quot;000252CA&quot;/&gt;&lt;wsp:rsid wsp:val=&quot;0002589A&quot;/&gt;&lt;wsp:rsid wsp:val=&quot;00026262&quot;/&gt;&lt;wsp:rsid wsp:val=&quot;00026904&quot;/&gt;&lt;wsp:rsid wsp:val=&quot;00026A59&quot;/&gt;&lt;wsp:rsid wsp:val=&quot;00026F5D&quot;/&gt;&lt;wsp:rsid wsp:val=&quot;0002723D&quot;/&gt;&lt;wsp:rsid wsp:val=&quot;000276B3&quot;/&gt;&lt;wsp:rsid wsp:val=&quot;00027E1B&quot;/&gt;&lt;wsp:rsid wsp:val=&quot;00027EBB&quot;/&gt;&lt;wsp:rsid wsp:val=&quot;000301E7&quot;/&gt;&lt;wsp:rsid wsp:val=&quot;00030386&quot;/&gt;&lt;wsp:rsid wsp:val=&quot;00031165&quot;/&gt;&lt;wsp:rsid wsp:val=&quot;00031CC0&quot;/&gt;&lt;wsp:rsid wsp:val=&quot;0003252F&quot;/&gt;&lt;wsp:rsid wsp:val=&quot;00032561&quot;/&gt;&lt;wsp:rsid wsp:val=&quot;000326E2&quot;/&gt;&lt;wsp:rsid wsp:val=&quot;00033398&quot;/&gt;&lt;wsp:rsid wsp:val=&quot;00033827&quot;/&gt;&lt;wsp:rsid wsp:val=&quot;00033AC7&quot;/&gt;&lt;wsp:rsid wsp:val=&quot;00033F47&quot;/&gt;&lt;wsp:rsid wsp:val=&quot;00034F28&quot;/&gt;&lt;wsp:rsid wsp:val=&quot;0003564D&quot;/&gt;&lt;wsp:rsid wsp:val=&quot;00035AE2&quot;/&gt;&lt;wsp:rsid wsp:val=&quot;000361FD&quot;/&gt;&lt;wsp:rsid wsp:val=&quot;000368DA&quot;/&gt;&lt;wsp:rsid wsp:val=&quot;000402AB&quot;/&gt;&lt;wsp:rsid wsp:val=&quot;000412FD&quot;/&gt;&lt;wsp:rsid wsp:val=&quot;000413D5&quot;/&gt;&lt;wsp:rsid wsp:val=&quot;00041AF5&quot;/&gt;&lt;wsp:rsid wsp:val=&quot;0004251B&quot;/&gt;&lt;wsp:rsid wsp:val=&quot;0004270D&quot;/&gt;&lt;wsp:rsid wsp:val=&quot;00042E11&quot;/&gt;&lt;wsp:rsid wsp:val=&quot;00043564&quot;/&gt;&lt;wsp:rsid wsp:val=&quot;00044123&quot;/&gt;&lt;wsp:rsid wsp:val=&quot;00044759&quot;/&gt;&lt;wsp:rsid wsp:val=&quot;0004492F&quot;/&gt;&lt;wsp:rsid wsp:val=&quot;00044985&quot;/&gt;&lt;wsp:rsid wsp:val=&quot;00044FE8&quot;/&gt;&lt;wsp:rsid wsp:val=&quot;00045776&quot;/&gt;&lt;wsp:rsid wsp:val=&quot;00045975&quot;/&gt;&lt;wsp:rsid wsp:val=&quot;00045EEA&quot;/&gt;&lt;wsp:rsid wsp:val=&quot;00045FD7&quot;/&gt;&lt;wsp:rsid wsp:val=&quot;00046E05&quot;/&gt;&lt;wsp:rsid wsp:val=&quot;00047059&quot;/&gt;&lt;wsp:rsid wsp:val=&quot;0004729B&quot;/&gt;&lt;wsp:rsid wsp:val=&quot;00047A83&quot;/&gt;&lt;wsp:rsid wsp:val=&quot;000503DF&quot;/&gt;&lt;wsp:rsid wsp:val=&quot;000505B8&quot;/&gt;&lt;wsp:rsid wsp:val=&quot;000505C9&quot;/&gt;&lt;wsp:rsid wsp:val=&quot;00050DA6&quot;/&gt;&lt;wsp:rsid wsp:val=&quot;00050DBE&quot;/&gt;&lt;wsp:rsid wsp:val=&quot;00053083&quot;/&gt;&lt;wsp:rsid wsp:val=&quot;0005317F&quot;/&gt;&lt;wsp:rsid wsp:val=&quot;0005366B&quot;/&gt;&lt;wsp:rsid wsp:val=&quot;00053841&quot;/&gt;&lt;wsp:rsid wsp:val=&quot;00054AC2&quot;/&gt;&lt;wsp:rsid wsp:val=&quot;00054FF6&quot;/&gt;&lt;wsp:rsid wsp:val=&quot;000550B9&quot;/&gt;&lt;wsp:rsid wsp:val=&quot;00055559&quot;/&gt;&lt;wsp:rsid wsp:val=&quot;00055AD9&quot;/&gt;&lt;wsp:rsid wsp:val=&quot;00055CA7&quot;/&gt;&lt;wsp:rsid wsp:val=&quot;00056CBD&quot;/&gt;&lt;wsp:rsid wsp:val=&quot;00056FBF&quot;/&gt;&lt;wsp:rsid wsp:val=&quot;00057835&quot;/&gt;&lt;wsp:rsid wsp:val=&quot;0005796C&quot;/&gt;&lt;wsp:rsid wsp:val=&quot;00057C66&quot;/&gt;&lt;wsp:rsid wsp:val=&quot;00060B37&quot;/&gt;&lt;wsp:rsid wsp:val=&quot;00060BCD&quot;/&gt;&lt;wsp:rsid wsp:val=&quot;00062143&quot;/&gt;&lt;wsp:rsid wsp:val=&quot;00062A68&quot;/&gt;&lt;wsp:rsid wsp:val=&quot;000633D5&quot;/&gt;&lt;wsp:rsid wsp:val=&quot;00063907&quot;/&gt;&lt;wsp:rsid wsp:val=&quot;00063B92&quot;/&gt;&lt;wsp:rsid wsp:val=&quot;0006423A&quot;/&gt;&lt;wsp:rsid wsp:val=&quot;000657CC&quot;/&gt;&lt;wsp:rsid wsp:val=&quot;000658D0&quot;/&gt;&lt;wsp:rsid wsp:val=&quot;00065D07&quot;/&gt;&lt;wsp:rsid wsp:val=&quot;00066134&quot;/&gt;&lt;wsp:rsid wsp:val=&quot;000667C2&quot;/&gt;&lt;wsp:rsid wsp:val=&quot;00066E67&quot;/&gt;&lt;wsp:rsid wsp:val=&quot;00066E95&quot;/&gt;&lt;wsp:rsid wsp:val=&quot;00066F58&quot;/&gt;&lt;wsp:rsid wsp:val=&quot;0006712A&quot;/&gt;&lt;wsp:rsid wsp:val=&quot;0006739A&quot;/&gt;&lt;wsp:rsid wsp:val=&quot;00067DAE&quot;/&gt;&lt;wsp:rsid wsp:val=&quot;000702F2&quot;/&gt;&lt;wsp:rsid wsp:val=&quot;000704C8&quot;/&gt;&lt;wsp:rsid wsp:val=&quot;000707F9&quot;/&gt;&lt;wsp:rsid wsp:val=&quot;00070974&quot;/&gt;&lt;wsp:rsid wsp:val=&quot;00070E01&quot;/&gt;&lt;wsp:rsid wsp:val=&quot;00071278&quot;/&gt;&lt;wsp:rsid wsp:val=&quot;000714D1&quot;/&gt;&lt;wsp:rsid wsp:val=&quot;00071A8C&quot;/&gt;&lt;wsp:rsid wsp:val=&quot;00071DB0&quot;/&gt;&lt;wsp:rsid wsp:val=&quot;00071F2C&quot;/&gt;&lt;wsp:rsid wsp:val=&quot;00072097&quot;/&gt;&lt;wsp:rsid wsp:val=&quot;000722B0&quot;/&gt;&lt;wsp:rsid wsp:val=&quot;000723F1&quot;/&gt;&lt;wsp:rsid wsp:val=&quot;000727A3&quot;/&gt;&lt;wsp:rsid wsp:val=&quot;00072FAF&quot;/&gt;&lt;wsp:rsid wsp:val=&quot;00073739&quot;/&gt;&lt;wsp:rsid wsp:val=&quot;00073B61&quot;/&gt;&lt;wsp:rsid wsp:val=&quot;00073D2A&quot;/&gt;&lt;wsp:rsid wsp:val=&quot;000761DE&quot;/&gt;&lt;wsp:rsid wsp:val=&quot;000768CB&quot;/&gt;&lt;wsp:rsid wsp:val=&quot;00076D24&quot;/&gt;&lt;wsp:rsid wsp:val=&quot;00077DCD&quot;/&gt;&lt;wsp:rsid wsp:val=&quot;00077F33&quot;/&gt;&lt;wsp:rsid wsp:val=&quot;00080C3A&quot;/&gt;&lt;wsp:rsid wsp:val=&quot;000811D2&quot;/&gt;&lt;wsp:rsid wsp:val=&quot;00081D13&quot;/&gt;&lt;wsp:rsid wsp:val=&quot;00082230&quot;/&gt;&lt;wsp:rsid wsp:val=&quot;000822CB&quot;/&gt;&lt;wsp:rsid wsp:val=&quot;0008285B&quot;/&gt;&lt;wsp:rsid wsp:val=&quot;000834ED&quot;/&gt;&lt;wsp:rsid wsp:val=&quot;00083DF5&quot;/&gt;&lt;wsp:rsid wsp:val=&quot;000848C0&quot;/&gt;&lt;wsp:rsid wsp:val=&quot;00085AC1&quot;/&gt;&lt;wsp:rsid wsp:val=&quot;00085B28&quot;/&gt;&lt;wsp:rsid wsp:val=&quot;00085C18&quot;/&gt;&lt;wsp:rsid wsp:val=&quot;000860C0&quot;/&gt;&lt;wsp:rsid wsp:val=&quot;0008727B&quot;/&gt;&lt;wsp:rsid wsp:val=&quot;0008742B&quot;/&gt;&lt;wsp:rsid wsp:val=&quot;00087852&quot;/&gt;&lt;wsp:rsid wsp:val=&quot;00087D25&quot;/&gt;&lt;wsp:rsid wsp:val=&quot;0009044A&quot;/&gt;&lt;wsp:rsid wsp:val=&quot;00091FF1&quot;/&gt;&lt;wsp:rsid wsp:val=&quot;000923CF&quot;/&gt;&lt;wsp:rsid wsp:val=&quot;000928ED&quot;/&gt;&lt;wsp:rsid wsp:val=&quot;00092E62&quot;/&gt;&lt;wsp:rsid wsp:val=&quot;000947DE&quot;/&gt;&lt;wsp:rsid wsp:val=&quot;00094940&quot;/&gt;&lt;wsp:rsid wsp:val=&quot;00094AE2&quot;/&gt;&lt;wsp:rsid wsp:val=&quot;0009544E&quot;/&gt;&lt;wsp:rsid wsp:val=&quot;000954F5&quot;/&gt;&lt;wsp:rsid wsp:val=&quot;00095745&quot;/&gt;&lt;wsp:rsid wsp:val=&quot;0009612A&quot;/&gt;&lt;wsp:rsid wsp:val=&quot;0009671A&quot;/&gt;&lt;wsp:rsid wsp:val=&quot;000967AD&quot;/&gt;&lt;wsp:rsid wsp:val=&quot;00096B23&quot;/&gt;&lt;wsp:rsid wsp:val=&quot;0009717D&quot;/&gt;&lt;wsp:rsid wsp:val=&quot;000973F5&quot;/&gt;&lt;wsp:rsid wsp:val=&quot;00097608&quot;/&gt;&lt;wsp:rsid wsp:val=&quot;0009783A&quot;/&gt;&lt;wsp:rsid wsp:val=&quot;000978C0&quot;/&gt;&lt;wsp:rsid wsp:val=&quot;00097C02&quot;/&gt;&lt;wsp:rsid wsp:val=&quot;00097D0E&quot;/&gt;&lt;wsp:rsid wsp:val=&quot;000A016B&quot;/&gt;&lt;wsp:rsid wsp:val=&quot;000A0333&quot;/&gt;&lt;wsp:rsid wsp:val=&quot;000A1284&quot;/&gt;&lt;wsp:rsid wsp:val=&quot;000A20F4&quot;/&gt;&lt;wsp:rsid wsp:val=&quot;000A2529&quot;/&gt;&lt;wsp:rsid wsp:val=&quot;000A2B0C&quot;/&gt;&lt;wsp:rsid wsp:val=&quot;000A3954&quot;/&gt;&lt;wsp:rsid wsp:val=&quot;000A3EF1&quot;/&gt;&lt;wsp:rsid wsp:val=&quot;000A3F89&quot;/&gt;&lt;wsp:rsid wsp:val=&quot;000A471D&quot;/&gt;&lt;wsp:rsid wsp:val=&quot;000A5151&quot;/&gt;&lt;wsp:rsid wsp:val=&quot;000A5594&quot;/&gt;&lt;wsp:rsid wsp:val=&quot;000A5F5E&quot;/&gt;&lt;wsp:rsid wsp:val=&quot;000A62EC&quot;/&gt;&lt;wsp:rsid wsp:val=&quot;000A706F&quot;/&gt;&lt;wsp:rsid wsp:val=&quot;000A7819&quot;/&gt;&lt;wsp:rsid wsp:val=&quot;000A7B11&quot;/&gt;&lt;wsp:rsid wsp:val=&quot;000A7C07&quot;/&gt;&lt;wsp:rsid wsp:val=&quot;000A7DA1&quot;/&gt;&lt;wsp:rsid wsp:val=&quot;000B0854&quot;/&gt;&lt;wsp:rsid wsp:val=&quot;000B0BA7&quot;/&gt;&lt;wsp:rsid wsp:val=&quot;000B10F1&quot;/&gt;&lt;wsp:rsid wsp:val=&quot;000B1F1E&quot;/&gt;&lt;wsp:rsid wsp:val=&quot;000B2103&quot;/&gt;&lt;wsp:rsid wsp:val=&quot;000B36BA&quot;/&gt;&lt;wsp:rsid wsp:val=&quot;000B3A07&quot;/&gt;&lt;wsp:rsid wsp:val=&quot;000B3B5B&quot;/&gt;&lt;wsp:rsid wsp:val=&quot;000B3F62&quot;/&gt;&lt;wsp:rsid wsp:val=&quot;000B49CF&quot;/&gt;&lt;wsp:rsid wsp:val=&quot;000B4A69&quot;/&gt;&lt;wsp:rsid wsp:val=&quot;000B5225&quot;/&gt;&lt;wsp:rsid wsp:val=&quot;000B5449&quot;/&gt;&lt;wsp:rsid wsp:val=&quot;000B5A70&quot;/&gt;&lt;wsp:rsid wsp:val=&quot;000B5EEC&quot;/&gt;&lt;wsp:rsid wsp:val=&quot;000B6621&quot;/&gt;&lt;wsp:rsid wsp:val=&quot;000B6E22&quot;/&gt;&lt;wsp:rsid wsp:val=&quot;000B7302&quot;/&gt;&lt;wsp:rsid wsp:val=&quot;000B73D6&quot;/&gt;&lt;wsp:rsid wsp:val=&quot;000B770A&quot;/&gt;&lt;wsp:rsid wsp:val=&quot;000B7F2C&quot;/&gt;&lt;wsp:rsid wsp:val=&quot;000C00A2&quot;/&gt;&lt;wsp:rsid wsp:val=&quot;000C0293&quot;/&gt;&lt;wsp:rsid wsp:val=&quot;000C1636&quot;/&gt;&lt;wsp:rsid wsp:val=&quot;000C26BB&quot;/&gt;&lt;wsp:rsid wsp:val=&quot;000C28E8&quot;/&gt;&lt;wsp:rsid wsp:val=&quot;000C2EF7&quot;/&gt;&lt;wsp:rsid wsp:val=&quot;000C322C&quot;/&gt;&lt;wsp:rsid wsp:val=&quot;000C34E9&quot;/&gt;&lt;wsp:rsid wsp:val=&quot;000C3874&quot;/&gt;&lt;wsp:rsid wsp:val=&quot;000C3D1C&quot;/&gt;&lt;wsp:rsid wsp:val=&quot;000C4244&quot;/&gt;&lt;wsp:rsid wsp:val=&quot;000C4338&quot;/&gt;&lt;wsp:rsid wsp:val=&quot;000C440D&quot;/&gt;&lt;wsp:rsid wsp:val=&quot;000C4D56&quot;/&gt;&lt;wsp:rsid wsp:val=&quot;000C5EBD&quot;/&gt;&lt;wsp:rsid wsp:val=&quot;000C5FCB&quot;/&gt;&lt;wsp:rsid wsp:val=&quot;000C6108&quot;/&gt;&lt;wsp:rsid wsp:val=&quot;000C67EF&quot;/&gt;&lt;wsp:rsid wsp:val=&quot;000C6B58&quot;/&gt;&lt;wsp:rsid wsp:val=&quot;000C7058&quot;/&gt;&lt;wsp:rsid wsp:val=&quot;000C7174&quot;/&gt;&lt;wsp:rsid wsp:val=&quot;000C72D6&quot;/&gt;&lt;wsp:rsid wsp:val=&quot;000C737C&quot;/&gt;&lt;wsp:rsid wsp:val=&quot;000C7479&quot;/&gt;&lt;wsp:rsid wsp:val=&quot;000C7687&quot;/&gt;&lt;wsp:rsid wsp:val=&quot;000C77F4&quot;/&gt;&lt;wsp:rsid wsp:val=&quot;000C7887&quot;/&gt;&lt;wsp:rsid wsp:val=&quot;000C7A70&quot;/&gt;&lt;wsp:rsid wsp:val=&quot;000C7C7C&quot;/&gt;&lt;wsp:rsid wsp:val=&quot;000D02AA&quot;/&gt;&lt;wsp:rsid wsp:val=&quot;000D18CD&quot;/&gt;&lt;wsp:rsid wsp:val=&quot;000D192E&quot;/&gt;&lt;wsp:rsid wsp:val=&quot;000D1D23&quot;/&gt;&lt;wsp:rsid wsp:val=&quot;000D1FEC&quot;/&gt;&lt;wsp:rsid wsp:val=&quot;000D22DB&quot;/&gt;&lt;wsp:rsid wsp:val=&quot;000D2359&quot;/&gt;&lt;wsp:rsid wsp:val=&quot;000D3544&quot;/&gt;&lt;wsp:rsid wsp:val=&quot;000D3F34&quot;/&gt;&lt;wsp:rsid wsp:val=&quot;000D4391&quot;/&gt;&lt;wsp:rsid wsp:val=&quot;000D4A00&quot;/&gt;&lt;wsp:rsid wsp:val=&quot;000D58BA&quot;/&gt;&lt;wsp:rsid wsp:val=&quot;000D59BD&quot;/&gt;&lt;wsp:rsid wsp:val=&quot;000D5D86&quot;/&gt;&lt;wsp:rsid wsp:val=&quot;000D60F8&quot;/&gt;&lt;wsp:rsid wsp:val=&quot;000D6118&quot;/&gt;&lt;wsp:rsid wsp:val=&quot;000D651E&quot;/&gt;&lt;wsp:rsid wsp:val=&quot;000D662B&quot;/&gt;&lt;wsp:rsid wsp:val=&quot;000D6AD0&quot;/&gt;&lt;wsp:rsid wsp:val=&quot;000D743F&quot;/&gt;&lt;wsp:rsid wsp:val=&quot;000D765D&quot;/&gt;&lt;wsp:rsid wsp:val=&quot;000D7986&quot;/&gt;&lt;wsp:rsid wsp:val=&quot;000D7C54&quot;/&gt;&lt;wsp:rsid wsp:val=&quot;000D7E31&quot;/&gt;&lt;wsp:rsid wsp:val=&quot;000D7E93&quot;/&gt;&lt;wsp:rsid wsp:val=&quot;000E014D&quot;/&gt;&lt;wsp:rsid wsp:val=&quot;000E0B57&quot;/&gt;&lt;wsp:rsid wsp:val=&quot;000E1093&quot;/&gt;&lt;wsp:rsid wsp:val=&quot;000E112E&quot;/&gt;&lt;wsp:rsid wsp:val=&quot;000E1177&quot;/&gt;&lt;wsp:rsid wsp:val=&quot;000E1B40&quot;/&gt;&lt;wsp:rsid wsp:val=&quot;000E3D41&quot;/&gt;&lt;wsp:rsid wsp:val=&quot;000E3DDF&quot;/&gt;&lt;wsp:rsid wsp:val=&quot;000E3E80&quot;/&gt;&lt;wsp:rsid wsp:val=&quot;000E41EC&quot;/&gt;&lt;wsp:rsid wsp:val=&quot;000E4890&quot;/&gt;&lt;wsp:rsid wsp:val=&quot;000E4CA3&quot;/&gt;&lt;wsp:rsid wsp:val=&quot;000E5033&quot;/&gt;&lt;wsp:rsid wsp:val=&quot;000E6783&quot;/&gt;&lt;wsp:rsid wsp:val=&quot;000E692C&quot;/&gt;&lt;wsp:rsid wsp:val=&quot;000E71E1&quot;/&gt;&lt;wsp:rsid wsp:val=&quot;000E79C6&quot;/&gt;&lt;wsp:rsid wsp:val=&quot;000F031A&quot;/&gt;&lt;wsp:rsid wsp:val=&quot;000F0576&quot;/&gt;&lt;wsp:rsid wsp:val=&quot;000F0E69&quot;/&gt;&lt;wsp:rsid wsp:val=&quot;000F0F33&quot;/&gt;&lt;wsp:rsid wsp:val=&quot;000F1736&quot;/&gt;&lt;wsp:rsid wsp:val=&quot;000F19AC&quot;/&gt;&lt;wsp:rsid wsp:val=&quot;000F2651&quot;/&gt;&lt;wsp:rsid wsp:val=&quot;000F271E&quot;/&gt;&lt;wsp:rsid wsp:val=&quot;000F283B&quot;/&gt;&lt;wsp:rsid wsp:val=&quot;000F328C&quot;/&gt;&lt;wsp:rsid wsp:val=&quot;000F36A9&quot;/&gt;&lt;wsp:rsid wsp:val=&quot;000F42D3&quot;/&gt;&lt;wsp:rsid wsp:val=&quot;000F4599&quot;/&gt;&lt;wsp:rsid wsp:val=&quot;000F53BB&quot;/&gt;&lt;wsp:rsid wsp:val=&quot;000F5488&quot;/&gt;&lt;wsp:rsid wsp:val=&quot;000F5530&quot;/&gt;&lt;wsp:rsid wsp:val=&quot;000F643C&quot;/&gt;&lt;wsp:rsid wsp:val=&quot;000F68F1&quot;/&gt;&lt;wsp:rsid wsp:val=&quot;000F690C&quot;/&gt;&lt;wsp:rsid wsp:val=&quot;000F6A99&quot;/&gt;&lt;wsp:rsid wsp:val=&quot;000F6DDF&quot;/&gt;&lt;wsp:rsid wsp:val=&quot;000F70E0&quot;/&gt;&lt;wsp:rsid wsp:val=&quot;000F7382&quot;/&gt;&lt;wsp:rsid wsp:val=&quot;00100615&quot;/&gt;&lt;wsp:rsid wsp:val=&quot;0010092D&quot;/&gt;&lt;wsp:rsid wsp:val=&quot;00100ED8&quot;/&gt;&lt;wsp:rsid wsp:val=&quot;001012BF&quot;/&gt;&lt;wsp:rsid wsp:val=&quot;00101596&quot;/&gt;&lt;wsp:rsid wsp:val=&quot;00101760&quot;/&gt;&lt;wsp:rsid wsp:val=&quot;0010179A&quot;/&gt;&lt;wsp:rsid wsp:val=&quot;00101BB4&quot;/&gt;&lt;wsp:rsid wsp:val=&quot;00101D0D&quot;/&gt;&lt;wsp:rsid wsp:val=&quot;00101FE5&quot;/&gt;&lt;wsp:rsid wsp:val=&quot;00102470&quot;/&gt;&lt;wsp:rsid wsp:val=&quot;00102932&quot;/&gt;&lt;wsp:rsid wsp:val=&quot;00102C0F&quot;/&gt;&lt;wsp:rsid wsp:val=&quot;00102C85&quot;/&gt;&lt;wsp:rsid wsp:val=&quot;00102D94&quot;/&gt;&lt;wsp:rsid wsp:val=&quot;001033CA&quot;/&gt;&lt;wsp:rsid wsp:val=&quot;0010363E&quot;/&gt;&lt;wsp:rsid wsp:val=&quot;00103ECD&quot;/&gt;&lt;wsp:rsid wsp:val=&quot;00104A73&quot;/&gt;&lt;wsp:rsid wsp:val=&quot;00104B44&quot;/&gt;&lt;wsp:rsid wsp:val=&quot;001051FC&quot;/&gt;&lt;wsp:rsid wsp:val=&quot;0010552D&quot;/&gt;&lt;wsp:rsid wsp:val=&quot;00105D85&quot;/&gt;&lt;wsp:rsid wsp:val=&quot;00105DF7&quot;/&gt;&lt;wsp:rsid wsp:val=&quot;00105FAF&quot;/&gt;&lt;wsp:rsid wsp:val=&quot;00106050&quot;/&gt;&lt;wsp:rsid wsp:val=&quot;0010684E&quot;/&gt;&lt;wsp:rsid wsp:val=&quot;00107099&quot;/&gt;&lt;wsp:rsid wsp:val=&quot;001076AC&quot;/&gt;&lt;wsp:rsid wsp:val=&quot;00111828&quot;/&gt;&lt;wsp:rsid wsp:val=&quot;0011274D&quot;/&gt;&lt;wsp:rsid wsp:val=&quot;0011282B&quot;/&gt;&lt;wsp:rsid wsp:val=&quot;00112D66&quot;/&gt;&lt;wsp:rsid wsp:val=&quot;00112DDC&quot;/&gt;&lt;wsp:rsid wsp:val=&quot;00114764&quot;/&gt;&lt;wsp:rsid wsp:val=&quot;00115045&quot;/&gt;&lt;wsp:rsid wsp:val=&quot;0011565D&quot;/&gt;&lt;wsp:rsid wsp:val=&quot;00115671&quot;/&gt;&lt;wsp:rsid wsp:val=&quot;00115EE2&quot;/&gt;&lt;wsp:rsid wsp:val=&quot;00116080&quot;/&gt;&lt;wsp:rsid wsp:val=&quot;001170D2&quot;/&gt;&lt;wsp:rsid wsp:val=&quot;00117964&quot;/&gt;&lt;wsp:rsid wsp:val=&quot;00120055&quot;/&gt;&lt;wsp:rsid wsp:val=&quot;0012028F&quot;/&gt;&lt;wsp:rsid wsp:val=&quot;00120A5F&quot;/&gt;&lt;wsp:rsid wsp:val=&quot;00120BBB&quot;/&gt;&lt;wsp:rsid wsp:val=&quot;0012120A&quot;/&gt;&lt;wsp:rsid wsp:val=&quot;001214D0&quot;/&gt;&lt;wsp:rsid wsp:val=&quot;001216DF&quot;/&gt;&lt;wsp:rsid wsp:val=&quot;0012277C&quot;/&gt;&lt;wsp:rsid wsp:val=&quot;00123389&quot;/&gt;&lt;wsp:rsid wsp:val=&quot;00123816&quot;/&gt;&lt;wsp:rsid wsp:val=&quot;0012407B&quot;/&gt;&lt;wsp:rsid wsp:val=&quot;00124DA0&quot;/&gt;&lt;wsp:rsid wsp:val=&quot;00124E4D&quot;/&gt;&lt;wsp:rsid wsp:val=&quot;001252A7&quot;/&gt;&lt;wsp:rsid wsp:val=&quot;00125824&quot;/&gt;&lt;wsp:rsid wsp:val=&quot;00125FC0&quot;/&gt;&lt;wsp:rsid wsp:val=&quot;0012604B&quot;/&gt;&lt;wsp:rsid wsp:val=&quot;0012618D&quot;/&gt;&lt;wsp:rsid wsp:val=&quot;001268F0&quot;/&gt;&lt;wsp:rsid wsp:val=&quot;00126A3F&quot;/&gt;&lt;wsp:rsid wsp:val=&quot;00126CB9&quot;/&gt;&lt;wsp:rsid wsp:val=&quot;00126D58&quot;/&gt;&lt;wsp:rsid wsp:val=&quot;00127CB0&quot;/&gt;&lt;wsp:rsid wsp:val=&quot;001300F3&quot;/&gt;&lt;wsp:rsid wsp:val=&quot;001303AE&quot;/&gt;&lt;wsp:rsid wsp:val=&quot;0013050F&quot;/&gt;&lt;wsp:rsid wsp:val=&quot;00130D14&quot;/&gt;&lt;wsp:rsid wsp:val=&quot;00130DD7&quot;/&gt;&lt;wsp:rsid wsp:val=&quot;001310D9&quot;/&gt;&lt;wsp:rsid wsp:val=&quot;0013179B&quot;/&gt;&lt;wsp:rsid wsp:val=&quot;00131CC8&quot;/&gt;&lt;wsp:rsid wsp:val=&quot;00131F11&quot;/&gt;&lt;wsp:rsid wsp:val=&quot;00132B1C&quot;/&gt;&lt;wsp:rsid wsp:val=&quot;00133EB9&quot;/&gt;&lt;wsp:rsid wsp:val=&quot;001348D2&quot;/&gt;&lt;wsp:rsid wsp:val=&quot;00134F93&quot;/&gt;&lt;wsp:rsid wsp:val=&quot;0013512A&quot;/&gt;&lt;wsp:rsid wsp:val=&quot;00135141&quot;/&gt;&lt;wsp:rsid wsp:val=&quot;00135405&quot;/&gt;&lt;wsp:rsid wsp:val=&quot;00135898&quot;/&gt;&lt;wsp:rsid wsp:val=&quot;00135C70&quot;/&gt;&lt;wsp:rsid wsp:val=&quot;00136B9F&quot;/&gt;&lt;wsp:rsid wsp:val=&quot;00136ECA&quot;/&gt;&lt;wsp:rsid wsp:val=&quot;0013728B&quot;/&gt;&lt;wsp:rsid wsp:val=&quot;00137A20&quot;/&gt;&lt;wsp:rsid wsp:val=&quot;0014074A&quot;/&gt;&lt;wsp:rsid wsp:val=&quot;00140CB7&quot;/&gt;&lt;wsp:rsid wsp:val=&quot;00140F21&quot;/&gt;&lt;wsp:rsid wsp:val=&quot;00141A03&quot;/&gt;&lt;wsp:rsid wsp:val=&quot;00141A40&quot;/&gt;&lt;wsp:rsid wsp:val=&quot;00141EB1&quot;/&gt;&lt;wsp:rsid wsp:val=&quot;001420CF&quot;/&gt;&lt;wsp:rsid wsp:val=&quot;00142A41&quot;/&gt;&lt;wsp:rsid wsp:val=&quot;00142B4D&quot;/&gt;&lt;wsp:rsid wsp:val=&quot;00143488&quot;/&gt;&lt;wsp:rsid wsp:val=&quot;00143759&quot;/&gt;&lt;wsp:rsid wsp:val=&quot;00143C8B&quot;/&gt;&lt;wsp:rsid wsp:val=&quot;00143D2E&quot;/&gt;&lt;wsp:rsid wsp:val=&quot;00143F56&quot;/&gt;&lt;wsp:rsid wsp:val=&quot;00144083&quot;/&gt;&lt;wsp:rsid wsp:val=&quot;0014440F&quot;/&gt;&lt;wsp:rsid wsp:val=&quot;001446B1&quot;/&gt;&lt;wsp:rsid wsp:val=&quot;001448B7&quot;/&gt;&lt;wsp:rsid wsp:val=&quot;00145741&quot;/&gt;&lt;wsp:rsid wsp:val=&quot;0014575D&quot;/&gt;&lt;wsp:rsid wsp:val=&quot;00146015&quot;/&gt;&lt;wsp:rsid wsp:val=&quot;001460BE&quot;/&gt;&lt;wsp:rsid wsp:val=&quot;001462C7&quot;/&gt;&lt;wsp:rsid wsp:val=&quot;001468B4&quot;/&gt;&lt;wsp:rsid wsp:val=&quot;00146B21&quot;/&gt;&lt;wsp:rsid wsp:val=&quot;00146B58&quot;/&gt;&lt;wsp:rsid wsp:val=&quot;00151161&quot;/&gt;&lt;wsp:rsid wsp:val=&quot;0015196F&quot;/&gt;&lt;wsp:rsid wsp:val=&quot;00151C22&quot;/&gt;&lt;wsp:rsid wsp:val=&quot;0015286C&quot;/&gt;&lt;wsp:rsid wsp:val=&quot;00152BC7&quot;/&gt;&lt;wsp:rsid wsp:val=&quot;0015380C&quot;/&gt;&lt;wsp:rsid wsp:val=&quot;0015387D&quot;/&gt;&lt;wsp:rsid wsp:val=&quot;00153921&quot;/&gt;&lt;wsp:rsid wsp:val=&quot;00153BFD&quot;/&gt;&lt;wsp:rsid wsp:val=&quot;00154106&quot;/&gt;&lt;wsp:rsid wsp:val=&quot;00154A8E&quot;/&gt;&lt;wsp:rsid wsp:val=&quot;00155826&quot;/&gt;&lt;wsp:rsid wsp:val=&quot;001562F2&quot;/&gt;&lt;wsp:rsid wsp:val=&quot;00156DDB&quot;/&gt;&lt;wsp:rsid wsp:val=&quot;00156FA1&quot;/&gt;&lt;wsp:rsid wsp:val=&quot;0015714C&quot;/&gt;&lt;wsp:rsid wsp:val=&quot;00157C9C&quot;/&gt;&lt;wsp:rsid wsp:val=&quot;0016089E&quot;/&gt;&lt;wsp:rsid wsp:val=&quot;00160B74&quot;/&gt;&lt;wsp:rsid wsp:val=&quot;001612BA&quot;/&gt;&lt;wsp:rsid wsp:val=&quot;0016195F&quot;/&gt;&lt;wsp:rsid wsp:val=&quot;001620DA&quot;/&gt;&lt;wsp:rsid wsp:val=&quot;00162C66&quot;/&gt;&lt;wsp:rsid wsp:val=&quot;00163225&quot;/&gt;&lt;wsp:rsid wsp:val=&quot;00163D7E&quot;/&gt;&lt;wsp:rsid wsp:val=&quot;00164333&quot;/&gt;&lt;wsp:rsid wsp:val=&quot;001645B2&quot;/&gt;&lt;wsp:rsid wsp:val=&quot;00164A1C&quot;/&gt;&lt;wsp:rsid wsp:val=&quot;00164D63&quot;/&gt;&lt;wsp:rsid wsp:val=&quot;0016526E&quot;/&gt;&lt;wsp:rsid wsp:val=&quot;001654CE&quot;/&gt;&lt;wsp:rsid wsp:val=&quot;001657A1&quot;/&gt;&lt;wsp:rsid wsp:val=&quot;00165CF7&quot;/&gt;&lt;wsp:rsid wsp:val=&quot;00166617&quot;/&gt;&lt;wsp:rsid wsp:val=&quot;001668D7&quot;/&gt;&lt;wsp:rsid wsp:val=&quot;0016711C&quot;/&gt;&lt;wsp:rsid wsp:val=&quot;0016727A&quot;/&gt;&lt;wsp:rsid wsp:val=&quot;0016727F&quot;/&gt;&lt;wsp:rsid wsp:val=&quot;001674AF&quot;/&gt;&lt;wsp:rsid wsp:val=&quot;0016752D&quot;/&gt;&lt;wsp:rsid wsp:val=&quot;0016772E&quot;/&gt;&lt;wsp:rsid wsp:val=&quot;00167BA0&quot;/&gt;&lt;wsp:rsid wsp:val=&quot;001704F1&quot;/&gt;&lt;wsp:rsid wsp:val=&quot;001705AC&quot;/&gt;&lt;wsp:rsid wsp:val=&quot;00170A94&quot;/&gt;&lt;wsp:rsid wsp:val=&quot;00170E4D&quot;/&gt;&lt;wsp:rsid wsp:val=&quot;001713BB&quot;/&gt;&lt;wsp:rsid wsp:val=&quot;00171D17&quot;/&gt;&lt;wsp:rsid wsp:val=&quot;00172515&quot;/&gt;&lt;wsp:rsid wsp:val=&quot;001736B8&quot;/&gt;&lt;wsp:rsid wsp:val=&quot;00173B5D&quot;/&gt;&lt;wsp:rsid wsp:val=&quot;0017453C&quot;/&gt;&lt;wsp:rsid wsp:val=&quot;0017474B&quot;/&gt;&lt;wsp:rsid wsp:val=&quot;00174C11&quot;/&gt;&lt;wsp:rsid wsp:val=&quot;00174C72&quot;/&gt;&lt;wsp:rsid wsp:val=&quot;00175090&quot;/&gt;&lt;wsp:rsid wsp:val=&quot;001760EC&quot;/&gt;&lt;wsp:rsid wsp:val=&quot;0017653B&quot;/&gt;&lt;wsp:rsid wsp:val=&quot;0017660B&quot;/&gt;&lt;wsp:rsid wsp:val=&quot;00176AED&quot;/&gt;&lt;wsp:rsid wsp:val=&quot;00177C30&quot;/&gt;&lt;wsp:rsid wsp:val=&quot;00177C7E&quot;/&gt;&lt;wsp:rsid wsp:val=&quot;00177FC0&quot;/&gt;&lt;wsp:rsid wsp:val=&quot;001804BE&quot;/&gt;&lt;wsp:rsid wsp:val=&quot;0018054F&quot;/&gt;&lt;wsp:rsid wsp:val=&quot;00180F0B&quot;/&gt;&lt;wsp:rsid wsp:val=&quot;00181AD5&quot;/&gt;&lt;wsp:rsid wsp:val=&quot;00181D3C&quot;/&gt;&lt;wsp:rsid wsp:val=&quot;001822D6&quot;/&gt;&lt;wsp:rsid wsp:val=&quot;001824D1&quot;/&gt;&lt;wsp:rsid wsp:val=&quot;0018251E&quot;/&gt;&lt;wsp:rsid wsp:val=&quot;001827C7&quot;/&gt;&lt;wsp:rsid wsp:val=&quot;00182D6C&quot;/&gt;&lt;wsp:rsid wsp:val=&quot;00182ECA&quot;/&gt;&lt;wsp:rsid wsp:val=&quot;0018314E&quot;/&gt;&lt;wsp:rsid wsp:val=&quot;0018409A&quot;/&gt;&lt;wsp:rsid wsp:val=&quot;00184145&quot;/&gt;&lt;wsp:rsid wsp:val=&quot;001841B0&quot;/&gt;&lt;wsp:rsid wsp:val=&quot;001844D0&quot;/&gt;&lt;wsp:rsid wsp:val=&quot;00185839&quot;/&gt;&lt;wsp:rsid wsp:val=&quot;00185E33&quot;/&gt;&lt;wsp:rsid wsp:val=&quot;0018686E&quot;/&gt;&lt;wsp:rsid wsp:val=&quot;0018689E&quot;/&gt;&lt;wsp:rsid wsp:val=&quot;00186918&quot;/&gt;&lt;wsp:rsid wsp:val=&quot;00186BC8&quot;/&gt;&lt;wsp:rsid wsp:val=&quot;00186FED&quot;/&gt;&lt;wsp:rsid wsp:val=&quot;00187197&quot;/&gt;&lt;wsp:rsid wsp:val=&quot;001874A3&quot;/&gt;&lt;wsp:rsid wsp:val=&quot;001878F6&quot;/&gt;&lt;wsp:rsid wsp:val=&quot;00187B6A&quot;/&gt;&lt;wsp:rsid wsp:val=&quot;001913A3&quot;/&gt;&lt;wsp:rsid wsp:val=&quot;00191780&quot;/&gt;&lt;wsp:rsid wsp:val=&quot;00192276&quot;/&gt;&lt;wsp:rsid wsp:val=&quot;00192CF8&quot;/&gt;&lt;wsp:rsid wsp:val=&quot;001933B6&quot;/&gt;&lt;wsp:rsid wsp:val=&quot;00193508&quot;/&gt;&lt;wsp:rsid wsp:val=&quot;00193752&quot;/&gt;&lt;wsp:rsid wsp:val=&quot;00193AB2&quot;/&gt;&lt;wsp:rsid wsp:val=&quot;0019558C&quot;/&gt;&lt;wsp:rsid wsp:val=&quot;0019588B&quot;/&gt;&lt;wsp:rsid wsp:val=&quot;00197591&quot;/&gt;&lt;wsp:rsid wsp:val=&quot;001977F1&quot;/&gt;&lt;wsp:rsid wsp:val=&quot;0019781D&quot;/&gt;&lt;wsp:rsid wsp:val=&quot;001A04E7&quot;/&gt;&lt;wsp:rsid wsp:val=&quot;001A052E&quot;/&gt;&lt;wsp:rsid wsp:val=&quot;001A070B&quot;/&gt;&lt;wsp:rsid wsp:val=&quot;001A08FF&quot;/&gt;&lt;wsp:rsid wsp:val=&quot;001A094C&quot;/&gt;&lt;wsp:rsid wsp:val=&quot;001A17B5&quot;/&gt;&lt;wsp:rsid wsp:val=&quot;001A183C&quot;/&gt;&lt;wsp:rsid wsp:val=&quot;001A1C3A&quot;/&gt;&lt;wsp:rsid wsp:val=&quot;001A2071&quot;/&gt;&lt;wsp:rsid wsp:val=&quot;001A2BA1&quot;/&gt;&lt;wsp:rsid wsp:val=&quot;001A3117&quot;/&gt;&lt;wsp:rsid wsp:val=&quot;001A325A&quot;/&gt;&lt;wsp:rsid wsp:val=&quot;001A371C&quot;/&gt;&lt;wsp:rsid wsp:val=&quot;001A3767&quot;/&gt;&lt;wsp:rsid wsp:val=&quot;001A3AE0&quot;/&gt;&lt;wsp:rsid wsp:val=&quot;001A45F5&quot;/&gt;&lt;wsp:rsid wsp:val=&quot;001A4830&quot;/&gt;&lt;wsp:rsid wsp:val=&quot;001A52F1&quot;/&gt;&lt;wsp:rsid wsp:val=&quot;001A5951&quot;/&gt;&lt;wsp:rsid wsp:val=&quot;001A5FAC&quot;/&gt;&lt;wsp:rsid wsp:val=&quot;001A652B&quot;/&gt;&lt;wsp:rsid wsp:val=&quot;001A6C85&quot;/&gt;&lt;wsp:rsid wsp:val=&quot;001A7BF1&quot;/&gt;&lt;wsp:rsid wsp:val=&quot;001B015A&quot;/&gt;&lt;wsp:rsid wsp:val=&quot;001B0330&quot;/&gt;&lt;wsp:rsid wsp:val=&quot;001B044D&quot;/&gt;&lt;wsp:rsid wsp:val=&quot;001B04A1&quot;/&gt;&lt;wsp:rsid wsp:val=&quot;001B0B7A&quot;/&gt;&lt;wsp:rsid wsp:val=&quot;001B0D44&quot;/&gt;&lt;wsp:rsid wsp:val=&quot;001B0EA1&quot;/&gt;&lt;wsp:rsid wsp:val=&quot;001B14C1&quot;/&gt;&lt;wsp:rsid wsp:val=&quot;001B15B6&quot;/&gt;&lt;wsp:rsid wsp:val=&quot;001B16F1&quot;/&gt;&lt;wsp:rsid wsp:val=&quot;001B2489&quot;/&gt;&lt;wsp:rsid wsp:val=&quot;001B2C67&quot;/&gt;&lt;wsp:rsid wsp:val=&quot;001B2DD9&quot;/&gt;&lt;wsp:rsid wsp:val=&quot;001B32FB&quot;/&gt;&lt;wsp:rsid wsp:val=&quot;001B3B8D&quot;/&gt;&lt;wsp:rsid wsp:val=&quot;001B3BC3&quot;/&gt;&lt;wsp:rsid wsp:val=&quot;001B4001&quot;/&gt;&lt;wsp:rsid wsp:val=&quot;001B46E7&quot;/&gt;&lt;wsp:rsid wsp:val=&quot;001B4DEB&quot;/&gt;&lt;wsp:rsid wsp:val=&quot;001B4F8C&quot;/&gt;&lt;wsp:rsid wsp:val=&quot;001B5B2B&quot;/&gt;&lt;wsp:rsid wsp:val=&quot;001B5E00&quot;/&gt;&lt;wsp:rsid wsp:val=&quot;001B659B&quot;/&gt;&lt;wsp:rsid wsp:val=&quot;001B6BFD&quot;/&gt;&lt;wsp:rsid wsp:val=&quot;001B6C60&quot;/&gt;&lt;wsp:rsid wsp:val=&quot;001B6F51&quot;/&gt;&lt;wsp:rsid wsp:val=&quot;001B7033&quot;/&gt;&lt;wsp:rsid wsp:val=&quot;001B708E&quot;/&gt;&lt;wsp:rsid wsp:val=&quot;001B72DC&quot;/&gt;&lt;wsp:rsid wsp:val=&quot;001B7AC7&quot;/&gt;&lt;wsp:rsid wsp:val=&quot;001C03BA&quot;/&gt;&lt;wsp:rsid wsp:val=&quot;001C08A7&quot;/&gt;&lt;wsp:rsid wsp:val=&quot;001C0CC6&quot;/&gt;&lt;wsp:rsid wsp:val=&quot;001C11FD&quot;/&gt;&lt;wsp:rsid wsp:val=&quot;001C1302&quot;/&gt;&lt;wsp:rsid wsp:val=&quot;001C1BB3&quot;/&gt;&lt;wsp:rsid wsp:val=&quot;001C23E8&quot;/&gt;&lt;wsp:rsid wsp:val=&quot;001C2697&quot;/&gt;&lt;wsp:rsid wsp:val=&quot;001C34DC&quot;/&gt;&lt;wsp:rsid wsp:val=&quot;001C37A9&quot;/&gt;&lt;wsp:rsid wsp:val=&quot;001C389D&quot;/&gt;&lt;wsp:rsid wsp:val=&quot;001C4141&quot;/&gt;&lt;wsp:rsid wsp:val=&quot;001C4218&quot;/&gt;&lt;wsp:rsid wsp:val=&quot;001C4764&quot;/&gt;&lt;wsp:rsid wsp:val=&quot;001C4B3F&quot;/&gt;&lt;wsp:rsid wsp:val=&quot;001C562B&quot;/&gt;&lt;wsp:rsid wsp:val=&quot;001C5661&quot;/&gt;&lt;wsp:rsid wsp:val=&quot;001C5822&quot;/&gt;&lt;wsp:rsid wsp:val=&quot;001C6066&quot;/&gt;&lt;wsp:rsid wsp:val=&quot;001C614F&quot;/&gt;&lt;wsp:rsid wsp:val=&quot;001C650E&quot;/&gt;&lt;wsp:rsid wsp:val=&quot;001C6572&quot;/&gt;&lt;wsp:rsid wsp:val=&quot;001C66BA&quot;/&gt;&lt;wsp:rsid wsp:val=&quot;001C7A02&quot;/&gt;&lt;wsp:rsid wsp:val=&quot;001D1BDA&quot;/&gt;&lt;wsp:rsid wsp:val=&quot;001D1C24&quot;/&gt;&lt;wsp:rsid wsp:val=&quot;001D1C95&quot;/&gt;&lt;wsp:rsid wsp:val=&quot;001D1F10&quot;/&gt;&lt;wsp:rsid wsp:val=&quot;001D200C&quot;/&gt;&lt;wsp:rsid wsp:val=&quot;001D212F&quot;/&gt;&lt;wsp:rsid wsp:val=&quot;001D272D&quot;/&gt;&lt;wsp:rsid wsp:val=&quot;001D3743&quot;/&gt;&lt;wsp:rsid wsp:val=&quot;001D3E28&quot;/&gt;&lt;wsp:rsid wsp:val=&quot;001D4717&quot;/&gt;&lt;wsp:rsid wsp:val=&quot;001D4AC5&quot;/&gt;&lt;wsp:rsid wsp:val=&quot;001D4F42&quot;/&gt;&lt;wsp:rsid wsp:val=&quot;001D509A&quot;/&gt;&lt;wsp:rsid wsp:val=&quot;001D5249&quot;/&gt;&lt;wsp:rsid wsp:val=&quot;001D53AF&quot;/&gt;&lt;wsp:rsid wsp:val=&quot;001D54EC&quot;/&gt;&lt;wsp:rsid wsp:val=&quot;001D6045&quot;/&gt;&lt;wsp:rsid wsp:val=&quot;001D6668&quot;/&gt;&lt;wsp:rsid wsp:val=&quot;001D6DE8&quot;/&gt;&lt;wsp:rsid wsp:val=&quot;001D7D1D&quot;/&gt;&lt;wsp:rsid wsp:val=&quot;001E0142&quot;/&gt;&lt;wsp:rsid wsp:val=&quot;001E028D&quot;/&gt;&lt;wsp:rsid wsp:val=&quot;001E0399&quot;/&gt;&lt;wsp:rsid wsp:val=&quot;001E07FB&quot;/&gt;&lt;wsp:rsid wsp:val=&quot;001E0870&quot;/&gt;&lt;wsp:rsid wsp:val=&quot;001E112C&quot;/&gt;&lt;wsp:rsid wsp:val=&quot;001E182C&quot;/&gt;&lt;wsp:rsid wsp:val=&quot;001E19B1&quot;/&gt;&lt;wsp:rsid wsp:val=&quot;001E19CB&quot;/&gt;&lt;wsp:rsid wsp:val=&quot;001E2050&quot;/&gt;&lt;wsp:rsid wsp:val=&quot;001E2A0D&quot;/&gt;&lt;wsp:rsid wsp:val=&quot;001E36E8&quot;/&gt;&lt;wsp:rsid wsp:val=&quot;001E399C&quot;/&gt;&lt;wsp:rsid wsp:val=&quot;001E3ABE&quot;/&gt;&lt;wsp:rsid wsp:val=&quot;001E3B64&quot;/&gt;&lt;wsp:rsid wsp:val=&quot;001E4374&quot;/&gt;&lt;wsp:rsid wsp:val=&quot;001E4987&quot;/&gt;&lt;wsp:rsid wsp:val=&quot;001E5665&quot;/&gt;&lt;wsp:rsid wsp:val=&quot;001E5D78&quot;/&gt;&lt;wsp:rsid wsp:val=&quot;001E6112&quot;/&gt;&lt;wsp:rsid wsp:val=&quot;001E6381&quot;/&gt;&lt;wsp:rsid wsp:val=&quot;001E71A9&quot;/&gt;&lt;wsp:rsid wsp:val=&quot;001E74A4&quot;/&gt;&lt;wsp:rsid wsp:val=&quot;001E7D6A&quot;/&gt;&lt;wsp:rsid wsp:val=&quot;001E7E6C&quot;/&gt;&lt;wsp:rsid wsp:val=&quot;001F00E3&quot;/&gt;&lt;wsp:rsid wsp:val=&quot;001F06DF&quot;/&gt;&lt;wsp:rsid wsp:val=&quot;001F09BA&quot;/&gt;&lt;wsp:rsid wsp:val=&quot;001F15FA&quot;/&gt;&lt;wsp:rsid wsp:val=&quot;001F16E1&quot;/&gt;&lt;wsp:rsid wsp:val=&quot;001F1A42&quot;/&gt;&lt;wsp:rsid wsp:val=&quot;001F1E6B&quot;/&gt;&lt;wsp:rsid wsp:val=&quot;001F2087&quot;/&gt;&lt;wsp:rsid wsp:val=&quot;001F27B2&quot;/&gt;&lt;wsp:rsid wsp:val=&quot;001F2D59&quot;/&gt;&lt;wsp:rsid wsp:val=&quot;001F30BA&quot;/&gt;&lt;wsp:rsid wsp:val=&quot;001F341A&quot;/&gt;&lt;wsp:rsid wsp:val=&quot;001F35D0&quot;/&gt;&lt;wsp:rsid wsp:val=&quot;001F38F4&quot;/&gt;&lt;wsp:rsid wsp:val=&quot;001F3909&quot;/&gt;&lt;wsp:rsid wsp:val=&quot;001F39C3&quot;/&gt;&lt;wsp:rsid wsp:val=&quot;001F4DD6&quot;/&gt;&lt;wsp:rsid wsp:val=&quot;001F5512&quot;/&gt;&lt;wsp:rsid wsp:val=&quot;001F5890&quot;/&gt;&lt;wsp:rsid wsp:val=&quot;001F5D6A&quot;/&gt;&lt;wsp:rsid wsp:val=&quot;001F626C&quot;/&gt;&lt;wsp:rsid wsp:val=&quot;001F6F34&quot;/&gt;&lt;wsp:rsid wsp:val=&quot;001F71E4&quot;/&gt;&lt;wsp:rsid wsp:val=&quot;001F7792&quot;/&gt;&lt;wsp:rsid wsp:val=&quot;001F7C4D&quot;/&gt;&lt;wsp:rsid wsp:val=&quot;00200262&quot;/&gt;&lt;wsp:rsid wsp:val=&quot;002003D6&quot;/&gt;&lt;wsp:rsid wsp:val=&quot;002003F6&quot;/&gt;&lt;wsp:rsid wsp:val=&quot;002004D3&quot;/&gt;&lt;wsp:rsid wsp:val=&quot;00200655&quot;/&gt;&lt;wsp:rsid wsp:val=&quot;002006E3&quot;/&gt;&lt;wsp:rsid wsp:val=&quot;00201225&quot;/&gt;&lt;wsp:rsid wsp:val=&quot;0020201F&quot;/&gt;&lt;wsp:rsid wsp:val=&quot;002024BA&quot;/&gt;&lt;wsp:rsid wsp:val=&quot;00202596&quot;/&gt;&lt;wsp:rsid wsp:val=&quot;00202D58&quot;/&gt;&lt;wsp:rsid wsp:val=&quot;00203326&quot;/&gt;&lt;wsp:rsid wsp:val=&quot;0020442C&quot;/&gt;&lt;wsp:rsid wsp:val=&quot;0020476C&quot;/&gt;&lt;wsp:rsid wsp:val=&quot;00206F1B&quot;/&gt;&lt;wsp:rsid wsp:val=&quot;00207065&quot;/&gt;&lt;wsp:rsid wsp:val=&quot;002071CE&quot;/&gt;&lt;wsp:rsid wsp:val=&quot;002072F3&quot;/&gt;&lt;wsp:rsid wsp:val=&quot;002074B6&quot;/&gt;&lt;wsp:rsid wsp:val=&quot;002078F4&quot;/&gt;&lt;wsp:rsid wsp:val=&quot;00207D80&quot;/&gt;&lt;wsp:rsid wsp:val=&quot;00210250&quot;/&gt;&lt;wsp:rsid wsp:val=&quot;00210AB3&quot;/&gt;&lt;wsp:rsid wsp:val=&quot;00210BAE&quot;/&gt;&lt;wsp:rsid wsp:val=&quot;00211125&quot;/&gt;&lt;wsp:rsid wsp:val=&quot;002113BC&quot;/&gt;&lt;wsp:rsid wsp:val=&quot;00211908&quot;/&gt;&lt;wsp:rsid wsp:val=&quot;00211AE1&quot;/&gt;&lt;wsp:rsid wsp:val=&quot;002122E4&quot;/&gt;&lt;wsp:rsid wsp:val=&quot;00212630&quot;/&gt;&lt;wsp:rsid wsp:val=&quot;00212F58&quot;/&gt;&lt;wsp:rsid wsp:val=&quot;0021325E&quot;/&gt;&lt;wsp:rsid wsp:val=&quot;00213D7A&quot;/&gt;&lt;wsp:rsid wsp:val=&quot;00214101&quot;/&gt;&lt;wsp:rsid wsp:val=&quot;0021490A&quot;/&gt;&lt;wsp:rsid wsp:val=&quot;0021494A&quot;/&gt;&lt;wsp:rsid wsp:val=&quot;002151C9&quot;/&gt;&lt;wsp:rsid wsp:val=&quot;002151E7&quot;/&gt;&lt;wsp:rsid wsp:val=&quot;002151EF&quot;/&gt;&lt;wsp:rsid wsp:val=&quot;00215964&quot;/&gt;&lt;wsp:rsid wsp:val=&quot;00215988&quot;/&gt;&lt;wsp:rsid wsp:val=&quot;00215995&quot;/&gt;&lt;wsp:rsid wsp:val=&quot;00215A45&quot;/&gt;&lt;wsp:rsid wsp:val=&quot;0021627F&quot;/&gt;&lt;wsp:rsid wsp:val=&quot;00216342&quot;/&gt;&lt;wsp:rsid wsp:val=&quot;002165A9&quot;/&gt;&lt;wsp:rsid wsp:val=&quot;00216AE8&quot;/&gt;&lt;wsp:rsid wsp:val=&quot;00216D41&quot;/&gt;&lt;wsp:rsid wsp:val=&quot;00216D56&quot;/&gt;&lt;wsp:rsid wsp:val=&quot;00217EE9&quot;/&gt;&lt;wsp:rsid wsp:val=&quot;00217F0A&quot;/&gt;&lt;wsp:rsid wsp:val=&quot;00217F22&quot;/&gt;&lt;wsp:rsid wsp:val=&quot;00220500&quot;/&gt;&lt;wsp:rsid wsp:val=&quot;002205AB&quot;/&gt;&lt;wsp:rsid wsp:val=&quot;002209D7&quot;/&gt;&lt;wsp:rsid wsp:val=&quot;00220BF6&quot;/&gt;&lt;wsp:rsid wsp:val=&quot;00220F43&quot;/&gt;&lt;wsp:rsid wsp:val=&quot;00221594&quot;/&gt;&lt;wsp:rsid wsp:val=&quot;002219F0&quot;/&gt;&lt;wsp:rsid wsp:val=&quot;00222AC9&quot;/&gt;&lt;wsp:rsid wsp:val=&quot;00222AD6&quot;/&gt;&lt;wsp:rsid wsp:val=&quot;00222F47&quot;/&gt;&lt;wsp:rsid wsp:val=&quot;00223904&quot;/&gt;&lt;wsp:rsid wsp:val=&quot;00223E02&quot;/&gt;&lt;wsp:rsid wsp:val=&quot;0022434E&quot;/&gt;&lt;wsp:rsid wsp:val=&quot;002245D6&quot;/&gt;&lt;wsp:rsid wsp:val=&quot;002246B0&quot;/&gt;&lt;wsp:rsid wsp:val=&quot;00224D4F&quot;/&gt;&lt;wsp:rsid wsp:val=&quot;0022506C&quot;/&gt;&lt;wsp:rsid wsp:val=&quot;00225234&quot;/&gt;&lt;wsp:rsid wsp:val=&quot;002254C3&quot;/&gt;&lt;wsp:rsid wsp:val=&quot;00225CA5&quot;/&gt;&lt;wsp:rsid wsp:val=&quot;00225E05&quot;/&gt;&lt;wsp:rsid wsp:val=&quot;00225E3F&quot;/&gt;&lt;wsp:rsid wsp:val=&quot;002264BB&quot;/&gt;&lt;wsp:rsid wsp:val=&quot;00226D57&quot;/&gt;&lt;wsp:rsid wsp:val=&quot;00226E14&quot;/&gt;&lt;wsp:rsid wsp:val=&quot;002275D2&quot;/&gt;&lt;wsp:rsid wsp:val=&quot;00227682&quot;/&gt;&lt;wsp:rsid wsp:val=&quot;00227AA4&quot;/&gt;&lt;wsp:rsid wsp:val=&quot;00227E46&quot;/&gt;&lt;wsp:rsid wsp:val=&quot;00227F44&quot;/&gt;&lt;wsp:rsid wsp:val=&quot;00230493&quot;/&gt;&lt;wsp:rsid wsp:val=&quot;00230BA6&quot;/&gt;&lt;wsp:rsid wsp:val=&quot;00231280&quot;/&gt;&lt;wsp:rsid wsp:val=&quot;0023136C&quot;/&gt;&lt;wsp:rsid wsp:val=&quot;00231484&quot;/&gt;&lt;wsp:rsid wsp:val=&quot;00231D5F&quot;/&gt;&lt;wsp:rsid wsp:val=&quot;00231D60&quot;/&gt;&lt;wsp:rsid wsp:val=&quot;00232745&quot;/&gt;&lt;wsp:rsid wsp:val=&quot;0023276E&quot;/&gt;&lt;wsp:rsid wsp:val=&quot;0023315F&quot;/&gt;&lt;wsp:rsid wsp:val=&quot;002333B3&quot;/&gt;&lt;wsp:rsid wsp:val=&quot;0023344C&quot;/&gt;&lt;wsp:rsid wsp:val=&quot;00233A89&quot;/&gt;&lt;wsp:rsid wsp:val=&quot;00234D85&quot;/&gt;&lt;wsp:rsid wsp:val=&quot;002357ED&quot;/&gt;&lt;wsp:rsid wsp:val=&quot;0023619D&quot;/&gt;&lt;wsp:rsid wsp:val=&quot;002363C6&quot;/&gt;&lt;wsp:rsid wsp:val=&quot;00236ED7&quot;/&gt;&lt;wsp:rsid wsp:val=&quot;00237480&quot;/&gt;&lt;wsp:rsid wsp:val=&quot;00237506&quot;/&gt;&lt;wsp:rsid wsp:val=&quot;002402E8&quot;/&gt;&lt;wsp:rsid wsp:val=&quot;0024067E&quot;/&gt;&lt;wsp:rsid wsp:val=&quot;002406AF&quot;/&gt;&lt;wsp:rsid wsp:val=&quot;00240923&quot;/&gt;&lt;wsp:rsid wsp:val=&quot;00240F0B&quot;/&gt;&lt;wsp:rsid wsp:val=&quot;002410C7&quot;/&gt;&lt;wsp:rsid wsp:val=&quot;002411C5&quot;/&gt;&lt;wsp:rsid wsp:val=&quot;0024120C&quot;/&gt;&lt;wsp:rsid wsp:val=&quot;002415BD&quot;/&gt;&lt;wsp:rsid wsp:val=&quot;00241962&quot;/&gt;&lt;wsp:rsid wsp:val=&quot;00241D80&quot;/&gt;&lt;wsp:rsid wsp:val=&quot;002434E1&quot;/&gt;&lt;wsp:rsid wsp:val=&quot;00243513&quot;/&gt;&lt;wsp:rsid wsp:val=&quot;00243F07&quot;/&gt;&lt;wsp:rsid wsp:val=&quot;0024432A&quot;/&gt;&lt;wsp:rsid wsp:val=&quot;002449C8&quot;/&gt;&lt;wsp:rsid wsp:val=&quot;00244C32&quot;/&gt;&lt;wsp:rsid wsp:val=&quot;00244E1F&quot;/&gt;&lt;wsp:rsid wsp:val=&quot;002454B7&quot;/&gt;&lt;wsp:rsid wsp:val=&quot;00245814&quot;/&gt;&lt;wsp:rsid wsp:val=&quot;002458BE&quot;/&gt;&lt;wsp:rsid wsp:val=&quot;00245CCE&quot;/&gt;&lt;wsp:rsid wsp:val=&quot;00245E42&quot;/&gt;&lt;wsp:rsid wsp:val=&quot;00246595&quot;/&gt;&lt;wsp:rsid wsp:val=&quot;00246BED&quot;/&gt;&lt;wsp:rsid wsp:val=&quot;00247176&quot;/&gt;&lt;wsp:rsid wsp:val=&quot;002472E4&quot;/&gt;&lt;wsp:rsid wsp:val=&quot;002503FE&quot;/&gt;&lt;wsp:rsid wsp:val=&quot;00250496&quot;/&gt;&lt;wsp:rsid wsp:val=&quot;002505F2&quot;/&gt;&lt;wsp:rsid wsp:val=&quot;00250986&quot;/&gt;&lt;wsp:rsid wsp:val=&quot;00250F9D&quot;/&gt;&lt;wsp:rsid wsp:val=&quot;002512DC&quot;/&gt;&lt;wsp:rsid wsp:val=&quot;00251632&quot;/&gt;&lt;wsp:rsid wsp:val=&quot;002516B2&quot;/&gt;&lt;wsp:rsid wsp:val=&quot;00252B0D&quot;/&gt;&lt;wsp:rsid wsp:val=&quot;002533E7&quot;/&gt;&lt;wsp:rsid wsp:val=&quot;00253C2B&quot;/&gt;&lt;wsp:rsid wsp:val=&quot;00254146&quot;/&gt;&lt;wsp:rsid wsp:val=&quot;002542C8&quot;/&gt;&lt;wsp:rsid wsp:val=&quot;0025430D&quot;/&gt;&lt;wsp:rsid wsp:val=&quot;00254398&quot;/&gt;&lt;wsp:rsid wsp:val=&quot;00254B95&quot;/&gt;&lt;wsp:rsid wsp:val=&quot;00255226&quot;/&gt;&lt;wsp:rsid wsp:val=&quot;00255B5C&quot;/&gt;&lt;wsp:rsid wsp:val=&quot;00255B8D&quot;/&gt;&lt;wsp:rsid wsp:val=&quot;002575D7&quot;/&gt;&lt;wsp:rsid wsp:val=&quot;002575EB&quot;/&gt;&lt;wsp:rsid wsp:val=&quot;00257F80&quot;/&gt;&lt;wsp:rsid wsp:val=&quot;00260116&quot;/&gt;&lt;wsp:rsid wsp:val=&quot;00260424&quot;/&gt;&lt;wsp:rsid wsp:val=&quot;002609AC&quot;/&gt;&lt;wsp:rsid wsp:val=&quot;00260CB9&quot;/&gt;&lt;wsp:rsid wsp:val=&quot;00261071&quot;/&gt;&lt;wsp:rsid wsp:val=&quot;00261103&quot;/&gt;&lt;wsp:rsid wsp:val=&quot;00261D36&quot;/&gt;&lt;wsp:rsid wsp:val=&quot;00262597&quot;/&gt;&lt;wsp:rsid wsp:val=&quot;00262996&quot;/&gt;&lt;wsp:rsid wsp:val=&quot;002629DD&quot;/&gt;&lt;wsp:rsid wsp:val=&quot;00262B41&quot;/&gt;&lt;wsp:rsid wsp:val=&quot;00262CE2&quot;/&gt;&lt;wsp:rsid wsp:val=&quot;00262E3A&quot;/&gt;&lt;wsp:rsid wsp:val=&quot;00262FD9&quot;/&gt;&lt;wsp:rsid wsp:val=&quot;0026385D&quot;/&gt;&lt;wsp:rsid wsp:val=&quot;00264365&quot;/&gt;&lt;wsp:rsid wsp:val=&quot;002648C1&quot;/&gt;&lt;wsp:rsid wsp:val=&quot;00265611&quot;/&gt;&lt;wsp:rsid wsp:val=&quot;00265651&quot;/&gt;&lt;wsp:rsid wsp:val=&quot;002659FE&quot;/&gt;&lt;wsp:rsid wsp:val=&quot;0026615E&quot;/&gt;&lt;wsp:rsid wsp:val=&quot;00266408&quot;/&gt;&lt;wsp:rsid wsp:val=&quot;002668F6&quot;/&gt;&lt;wsp:rsid wsp:val=&quot;002669D4&quot;/&gt;&lt;wsp:rsid wsp:val=&quot;00266CA1&quot;/&gt;&lt;wsp:rsid wsp:val=&quot;00266D04&quot;/&gt;&lt;wsp:rsid wsp:val=&quot;00266EF6&quot;/&gt;&lt;wsp:rsid wsp:val=&quot;00267542&quot;/&gt;&lt;wsp:rsid wsp:val=&quot;002679B8&quot;/&gt;&lt;wsp:rsid wsp:val=&quot;00267B88&quot;/&gt;&lt;wsp:rsid wsp:val=&quot;002704B5&quot;/&gt;&lt;wsp:rsid wsp:val=&quot;002706D2&quot;/&gt;&lt;wsp:rsid wsp:val=&quot;002707BC&quot;/&gt;&lt;wsp:rsid wsp:val=&quot;002710F1&quot;/&gt;&lt;wsp:rsid wsp:val=&quot;002711A8&quot;/&gt;&lt;wsp:rsid wsp:val=&quot;00271981&quot;/&gt;&lt;wsp:rsid wsp:val=&quot;00271CA1&quot;/&gt;&lt;wsp:rsid wsp:val=&quot;00272254&quot;/&gt;&lt;wsp:rsid wsp:val=&quot;00272F72&quot;/&gt;&lt;wsp:rsid wsp:val=&quot;00273617&quot;/&gt;&lt;wsp:rsid wsp:val=&quot;00273AC2&quot;/&gt;&lt;wsp:rsid wsp:val=&quot;00273D29&quot;/&gt;&lt;wsp:rsid wsp:val=&quot;00273D56&quot;/&gt;&lt;wsp:rsid wsp:val=&quot;00273EBD&quot;/&gt;&lt;wsp:rsid wsp:val=&quot;0027421E&quot;/&gt;&lt;wsp:rsid wsp:val=&quot;00274758&quot;/&gt;&lt;wsp:rsid wsp:val=&quot;002749A5&quot;/&gt;&lt;wsp:rsid wsp:val=&quot;00274AFD&quot;/&gt;&lt;wsp:rsid wsp:val=&quot;00274EE3&quot;/&gt;&lt;wsp:rsid wsp:val=&quot;00274F83&quot;/&gt;&lt;wsp:rsid wsp:val=&quot;0027520E&quot;/&gt;&lt;wsp:rsid wsp:val=&quot;0027531B&quot;/&gt;&lt;wsp:rsid wsp:val=&quot;0027531D&quot;/&gt;&lt;wsp:rsid wsp:val=&quot;00275694&quot;/&gt;&lt;wsp:rsid wsp:val=&quot;002758C5&quot;/&gt;&lt;wsp:rsid wsp:val=&quot;00275B69&quot;/&gt;&lt;wsp:rsid wsp:val=&quot;00275BB1&quot;/&gt;&lt;wsp:rsid wsp:val=&quot;00275F7A&quot;/&gt;&lt;wsp:rsid wsp:val=&quot;002760D5&quot;/&gt;&lt;wsp:rsid wsp:val=&quot;00276259&quot;/&gt;&lt;wsp:rsid wsp:val=&quot;0027699C&quot;/&gt;&lt;wsp:rsid wsp:val=&quot;00276A44&quot;/&gt;&lt;wsp:rsid wsp:val=&quot;00277DDF&quot;/&gt;&lt;wsp:rsid wsp:val=&quot;00280251&quot;/&gt;&lt;wsp:rsid wsp:val=&quot;00280528&quot;/&gt;&lt;wsp:rsid wsp:val=&quot;002806BD&quot;/&gt;&lt;wsp:rsid wsp:val=&quot;002806C5&quot;/&gt;&lt;wsp:rsid wsp:val=&quot;0028071D&quot;/&gt;&lt;wsp:rsid wsp:val=&quot;00280B47&quot;/&gt;&lt;wsp:rsid wsp:val=&quot;00280C2A&quot;/&gt;&lt;wsp:rsid wsp:val=&quot;0028154E&quot;/&gt;&lt;wsp:rsid wsp:val=&quot;0028163C&quot;/&gt;&lt;wsp:rsid wsp:val=&quot;002816B9&quot;/&gt;&lt;wsp:rsid wsp:val=&quot;0028231A&quot;/&gt;&lt;wsp:rsid wsp:val=&quot;00282530&quot;/&gt;&lt;wsp:rsid wsp:val=&quot;0028277B&quot;/&gt;&lt;wsp:rsid wsp:val=&quot;00282812&quot;/&gt;&lt;wsp:rsid wsp:val=&quot;00282CE3&quot;/&gt;&lt;wsp:rsid wsp:val=&quot;00283C23&quot;/&gt;&lt;wsp:rsid wsp:val=&quot;00284C13&quot;/&gt;&lt;wsp:rsid wsp:val=&quot;00286207&quot;/&gt;&lt;wsp:rsid wsp:val=&quot;00286302&quot;/&gt;&lt;wsp:rsid wsp:val=&quot;002863D5&quot;/&gt;&lt;wsp:rsid wsp:val=&quot;00286658&quot;/&gt;&lt;wsp:rsid wsp:val=&quot;0028694F&quot;/&gt;&lt;wsp:rsid wsp:val=&quot;00286E36&quot;/&gt;&lt;wsp:rsid wsp:val=&quot;002913B8&quot;/&gt;&lt;wsp:rsid wsp:val=&quot;002915B7&quot;/&gt;&lt;wsp:rsid wsp:val=&quot;00291E51&quot;/&gt;&lt;wsp:rsid wsp:val=&quot;00291FB9&quot;/&gt;&lt;wsp:rsid wsp:val=&quot;002923DB&quot;/&gt;&lt;wsp:rsid wsp:val=&quot;002928F7&quot;/&gt;&lt;wsp:rsid wsp:val=&quot;00292D6B&quot;/&gt;&lt;wsp:rsid wsp:val=&quot;00293205&quot;/&gt;&lt;wsp:rsid wsp:val=&quot;00293F42&quot;/&gt;&lt;wsp:rsid wsp:val=&quot;00294064&quot;/&gt;&lt;wsp:rsid wsp:val=&quot;002941B6&quot;/&gt;&lt;wsp:rsid wsp:val=&quot;002947C2&quot;/&gt;&lt;wsp:rsid wsp:val=&quot;00295041&quot;/&gt;&lt;wsp:rsid wsp:val=&quot;002954A3&quot;/&gt;&lt;wsp:rsid wsp:val=&quot;00295820&quot;/&gt;&lt;wsp:rsid wsp:val=&quot;00295B7A&quot;/&gt;&lt;wsp:rsid wsp:val=&quot;00295E28&quot;/&gt;&lt;wsp:rsid wsp:val=&quot;0029621D&quot;/&gt;&lt;wsp:rsid wsp:val=&quot;00296CC1&quot;/&gt;&lt;wsp:rsid wsp:val=&quot;00296E6B&quot;/&gt;&lt;wsp:rsid wsp:val=&quot;00297451&quot;/&gt;&lt;wsp:rsid wsp:val=&quot;002A0081&quot;/&gt;&lt;wsp:rsid wsp:val=&quot;002A17A3&quot;/&gt;&lt;wsp:rsid wsp:val=&quot;002A1EF2&quot;/&gt;&lt;wsp:rsid wsp:val=&quot;002A1FAF&quot;/&gt;&lt;wsp:rsid wsp:val=&quot;002A2166&quot;/&gt;&lt;wsp:rsid wsp:val=&quot;002A23C5&quot;/&gt;&lt;wsp:rsid wsp:val=&quot;002A23C8&quot;/&gt;&lt;wsp:rsid wsp:val=&quot;002A2993&quot;/&gt;&lt;wsp:rsid wsp:val=&quot;002A3A02&quot;/&gt;&lt;wsp:rsid wsp:val=&quot;002A3E86&quot;/&gt;&lt;wsp:rsid wsp:val=&quot;002A3F9C&quot;/&gt;&lt;wsp:rsid wsp:val=&quot;002A41AA&quot;/&gt;&lt;wsp:rsid wsp:val=&quot;002A4264&quot;/&gt;&lt;wsp:rsid wsp:val=&quot;002A4665&quot;/&gt;&lt;wsp:rsid wsp:val=&quot;002A5AEB&quot;/&gt;&lt;wsp:rsid wsp:val=&quot;002A6AA0&quot;/&gt;&lt;wsp:rsid wsp:val=&quot;002B07CF&quot;/&gt;&lt;wsp:rsid wsp:val=&quot;002B15BA&quot;/&gt;&lt;wsp:rsid wsp:val=&quot;002B1AD2&quot;/&gt;&lt;wsp:rsid wsp:val=&quot;002B1F8F&quot;/&gt;&lt;wsp:rsid wsp:val=&quot;002B2455&quot;/&gt;&lt;wsp:rsid wsp:val=&quot;002B2847&quot;/&gt;&lt;wsp:rsid wsp:val=&quot;002B29C5&quot;/&gt;&lt;wsp:rsid wsp:val=&quot;002B2E25&quot;/&gt;&lt;wsp:rsid wsp:val=&quot;002B3384&quot;/&gt;&lt;wsp:rsid wsp:val=&quot;002B3705&quot;/&gt;&lt;wsp:rsid wsp:val=&quot;002B45AA&quot;/&gt;&lt;wsp:rsid wsp:val=&quot;002B4857&quot;/&gt;&lt;wsp:rsid wsp:val=&quot;002B5051&quot;/&gt;&lt;wsp:rsid wsp:val=&quot;002B5B27&quot;/&gt;&lt;wsp:rsid wsp:val=&quot;002B6720&quot;/&gt;&lt;wsp:rsid wsp:val=&quot;002B6BCD&quot;/&gt;&lt;wsp:rsid wsp:val=&quot;002B6FA8&quot;/&gt;&lt;wsp:rsid wsp:val=&quot;002B7B3E&quot;/&gt;&lt;wsp:rsid wsp:val=&quot;002B7B57&quot;/&gt;&lt;wsp:rsid wsp:val=&quot;002B7B60&quot;/&gt;&lt;wsp:rsid wsp:val=&quot;002C01E3&quot;/&gt;&lt;wsp:rsid wsp:val=&quot;002C09BA&quot;/&gt;&lt;wsp:rsid wsp:val=&quot;002C2358&quot;/&gt;&lt;wsp:rsid wsp:val=&quot;002C29DE&quot;/&gt;&lt;wsp:rsid wsp:val=&quot;002C35AD&quot;/&gt;&lt;wsp:rsid wsp:val=&quot;002C3755&quot;/&gt;&lt;wsp:rsid wsp:val=&quot;002C3D43&quot;/&gt;&lt;wsp:rsid wsp:val=&quot;002C43AB&quot;/&gt;&lt;wsp:rsid wsp:val=&quot;002C497E&quot;/&gt;&lt;wsp:rsid wsp:val=&quot;002C56D8&quot;/&gt;&lt;wsp:rsid wsp:val=&quot;002C6460&quot;/&gt;&lt;wsp:rsid wsp:val=&quot;002C6938&quot;/&gt;&lt;wsp:rsid wsp:val=&quot;002C6AC2&quot;/&gt;&lt;wsp:rsid wsp:val=&quot;002C6E7C&quot;/&gt;&lt;wsp:rsid wsp:val=&quot;002C6EC6&quot;/&gt;&lt;wsp:rsid wsp:val=&quot;002C76E7&quot;/&gt;&lt;wsp:rsid wsp:val=&quot;002C78FB&quot;/&gt;&lt;wsp:rsid wsp:val=&quot;002D071A&quot;/&gt;&lt;wsp:rsid wsp:val=&quot;002D0777&quot;/&gt;&lt;wsp:rsid wsp:val=&quot;002D3362&quot;/&gt;&lt;wsp:rsid wsp:val=&quot;002D39A1&quot;/&gt;&lt;wsp:rsid wsp:val=&quot;002D4B20&quot;/&gt;&lt;wsp:rsid wsp:val=&quot;002D4B4A&quot;/&gt;&lt;wsp:rsid wsp:val=&quot;002D526B&quot;/&gt;&lt;wsp:rsid wsp:val=&quot;002D586C&quot;/&gt;&lt;wsp:rsid wsp:val=&quot;002D5E3C&quot;/&gt;&lt;wsp:rsid wsp:val=&quot;002D64FC&quot;/&gt;&lt;wsp:rsid wsp:val=&quot;002D65C7&quot;/&gt;&lt;wsp:rsid wsp:val=&quot;002D6B69&quot;/&gt;&lt;wsp:rsid wsp:val=&quot;002D6BDE&quot;/&gt;&lt;wsp:rsid wsp:val=&quot;002D7685&quot;/&gt;&lt;wsp:rsid wsp:val=&quot;002E0753&quot;/&gt;&lt;wsp:rsid wsp:val=&quot;002E092D&quot;/&gt;&lt;wsp:rsid wsp:val=&quot;002E0C61&quot;/&gt;&lt;wsp:rsid wsp:val=&quot;002E1055&quot;/&gt;&lt;wsp:rsid wsp:val=&quot;002E17D8&quot;/&gt;&lt;wsp:rsid wsp:val=&quot;002E1BB7&quot;/&gt;&lt;wsp:rsid wsp:val=&quot;002E3C54&quot;/&gt;&lt;wsp:rsid wsp:val=&quot;002E4AC2&quot;/&gt;&lt;wsp:rsid wsp:val=&quot;002E4FAF&quot;/&gt;&lt;wsp:rsid wsp:val=&quot;002E5882&quot;/&gt;&lt;wsp:rsid wsp:val=&quot;002E644C&quot;/&gt;&lt;wsp:rsid wsp:val=&quot;002E6BC0&quot;/&gt;&lt;wsp:rsid wsp:val=&quot;002E719D&quot;/&gt;&lt;wsp:rsid wsp:val=&quot;002E71CE&quot;/&gt;&lt;wsp:rsid wsp:val=&quot;002E7CB5&quot;/&gt;&lt;wsp:rsid wsp:val=&quot;002E7D9C&quot;/&gt;&lt;wsp:rsid wsp:val=&quot;002E7FAD&quot;/&gt;&lt;wsp:rsid wsp:val=&quot;002F08B8&quot;/&gt;&lt;wsp:rsid wsp:val=&quot;002F0B8F&quot;/&gt;&lt;wsp:rsid wsp:val=&quot;002F10F3&quot;/&gt;&lt;wsp:rsid wsp:val=&quot;002F11FE&quot;/&gt;&lt;wsp:rsid wsp:val=&quot;002F1237&quot;/&gt;&lt;wsp:rsid wsp:val=&quot;002F169C&quot;/&gt;&lt;wsp:rsid wsp:val=&quot;002F269A&quot;/&gt;&lt;wsp:rsid wsp:val=&quot;002F2D3B&quot;/&gt;&lt;wsp:rsid wsp:val=&quot;002F2DF1&quot;/&gt;&lt;wsp:rsid wsp:val=&quot;002F32C4&quot;/&gt;&lt;wsp:rsid wsp:val=&quot;002F35E1&quot;/&gt;&lt;wsp:rsid wsp:val=&quot;002F389A&quot;/&gt;&lt;wsp:rsid wsp:val=&quot;002F41AD&quot;/&gt;&lt;wsp:rsid wsp:val=&quot;002F43FB&quot;/&gt;&lt;wsp:rsid wsp:val=&quot;002F53BD&quot;/&gt;&lt;wsp:rsid wsp:val=&quot;002F59F7&quot;/&gt;&lt;wsp:rsid wsp:val=&quot;002F6321&quot;/&gt;&lt;wsp:rsid wsp:val=&quot;002F64DA&quot;/&gt;&lt;wsp:rsid wsp:val=&quot;002F68FF&quot;/&gt;&lt;wsp:rsid wsp:val=&quot;002F6D5F&quot;/&gt;&lt;wsp:rsid wsp:val=&quot;002F6F3F&quot;/&gt;&lt;wsp:rsid wsp:val=&quot;002F7041&quot;/&gt;&lt;wsp:rsid wsp:val=&quot;002F743E&quot;/&gt;&lt;wsp:rsid wsp:val=&quot;002F744E&quot;/&gt;&lt;wsp:rsid wsp:val=&quot;002F7A58&quot;/&gt;&lt;wsp:rsid wsp:val=&quot;002F7FD1&quot;/&gt;&lt;wsp:rsid wsp:val=&quot;00300ACD&quot;/&gt;&lt;wsp:rsid wsp:val=&quot;00300FBA&quot;/&gt;&lt;wsp:rsid wsp:val=&quot;003015C6&quot;/&gt;&lt;wsp:rsid wsp:val=&quot;003015D5&quot;/&gt;&lt;wsp:rsid wsp:val=&quot;00301BD1&quot;/&gt;&lt;wsp:rsid wsp:val=&quot;0030299D&quot;/&gt;&lt;wsp:rsid wsp:val=&quot;00302BA8&quot;/&gt;&lt;wsp:rsid wsp:val=&quot;00302FC2&quot;/&gt;&lt;wsp:rsid wsp:val=&quot;003030D7&quot;/&gt;&lt;wsp:rsid wsp:val=&quot;00303418&quot;/&gt;&lt;wsp:rsid wsp:val=&quot;003036A1&quot;/&gt;&lt;wsp:rsid wsp:val=&quot;00303D7A&quot;/&gt;&lt;wsp:rsid wsp:val=&quot;00304F87&quot;/&gt;&lt;wsp:rsid wsp:val=&quot;003053C0&quot;/&gt;&lt;wsp:rsid wsp:val=&quot;0030598F&quot;/&gt;&lt;wsp:rsid wsp:val=&quot;00305CF6&quot;/&gt;&lt;wsp:rsid wsp:val=&quot;00306786&quot;/&gt;&lt;wsp:rsid wsp:val=&quot;003068A1&quot;/&gt;&lt;wsp:rsid wsp:val=&quot;00306A71&quot;/&gt;&lt;wsp:rsid wsp:val=&quot;00307585&quot;/&gt;&lt;wsp:rsid wsp:val=&quot;00307748&quot;/&gt;&lt;wsp:rsid wsp:val=&quot;00307BDE&quot;/&gt;&lt;wsp:rsid wsp:val=&quot;00307DAC&quot;/&gt;&lt;wsp:rsid wsp:val=&quot;0031062B&quot;/&gt;&lt;wsp:rsid wsp:val=&quot;0031062C&quot;/&gt;&lt;wsp:rsid wsp:val=&quot;00310844&quot;/&gt;&lt;wsp:rsid wsp:val=&quot;0031088D&quot;/&gt;&lt;wsp:rsid wsp:val=&quot;00310A1E&quot;/&gt;&lt;wsp:rsid wsp:val=&quot;003111C0&quot;/&gt;&lt;wsp:rsid wsp:val=&quot;003113CA&quot;/&gt;&lt;wsp:rsid wsp:val=&quot;0031153D&quot;/&gt;&lt;wsp:rsid wsp:val=&quot;00311578&quot;/&gt;&lt;wsp:rsid wsp:val=&quot;00312591&quot;/&gt;&lt;wsp:rsid wsp:val=&quot;00312B4E&quot;/&gt;&lt;wsp:rsid wsp:val=&quot;00312CBC&quot;/&gt;&lt;wsp:rsid wsp:val=&quot;00313C9C&quot;/&gt;&lt;wsp:rsid wsp:val=&quot;00315554&quot;/&gt;&lt;wsp:rsid wsp:val=&quot;003157EA&quot;/&gt;&lt;wsp:rsid wsp:val=&quot;0031609C&quot;/&gt;&lt;wsp:rsid wsp:val=&quot;003160CD&quot;/&gt;&lt;wsp:rsid wsp:val=&quot;00316758&quot;/&gt;&lt;wsp:rsid wsp:val=&quot;00316B27&quot;/&gt;&lt;wsp:rsid wsp:val=&quot;00316E2C&quot;/&gt;&lt;wsp:rsid wsp:val=&quot;00317CBE&quot;/&gt;&lt;wsp:rsid wsp:val=&quot;003209EC&quot;/&gt;&lt;wsp:rsid wsp:val=&quot;00320B8D&quot;/&gt;&lt;wsp:rsid wsp:val=&quot;0032123A&quot;/&gt;&lt;wsp:rsid wsp:val=&quot;00321B37&quot;/&gt;&lt;wsp:rsid wsp:val=&quot;00321CF9&quot;/&gt;&lt;wsp:rsid wsp:val=&quot;00322018&quot;/&gt;&lt;wsp:rsid wsp:val=&quot;003225E4&quot;/&gt;&lt;wsp:rsid wsp:val=&quot;003226DF&quot;/&gt;&lt;wsp:rsid wsp:val=&quot;00322851&quot;/&gt;&lt;wsp:rsid wsp:val=&quot;00322E09&quot;/&gt;&lt;wsp:rsid wsp:val=&quot;003235FD&quot;/&gt;&lt;wsp:rsid wsp:val=&quot;0032373F&quot;/&gt;&lt;wsp:rsid wsp:val=&quot;00323B07&quot;/&gt;&lt;wsp:rsid wsp:val=&quot;0032413B&quot;/&gt;&lt;wsp:rsid wsp:val=&quot;00324ADB&quot;/&gt;&lt;wsp:rsid wsp:val=&quot;00324EF3&quot;/&gt;&lt;wsp:rsid wsp:val=&quot;00325196&quot;/&gt;&lt;wsp:rsid wsp:val=&quot;0032610B&quot;/&gt;&lt;wsp:rsid wsp:val=&quot;003262D8&quot;/&gt;&lt;wsp:rsid wsp:val=&quot;00326527&quot;/&gt;&lt;wsp:rsid wsp:val=&quot;00326780&quot;/&gt;&lt;wsp:rsid wsp:val=&quot;00331251&quot;/&gt;&lt;wsp:rsid wsp:val=&quot;0033133D&quot;/&gt;&lt;wsp:rsid wsp:val=&quot;0033198B&quot;/&gt;&lt;wsp:rsid wsp:val=&quot;00331A79&quot;/&gt;&lt;wsp:rsid wsp:val=&quot;00331B0D&quot;/&gt;&lt;wsp:rsid wsp:val=&quot;00332A3B&quot;/&gt;&lt;wsp:rsid wsp:val=&quot;00332D30&quot;/&gt;&lt;wsp:rsid wsp:val=&quot;00332E63&quot;/&gt;&lt;wsp:rsid wsp:val=&quot;0033353B&quot;/&gt;&lt;wsp:rsid wsp:val=&quot;003337EB&quot;/&gt;&lt;wsp:rsid wsp:val=&quot;00333BD6&quot;/&gt;&lt;wsp:rsid wsp:val=&quot;003340DC&quot;/&gt;&lt;wsp:rsid wsp:val=&quot;0033431F&quot;/&gt;&lt;wsp:rsid wsp:val=&quot;003343B0&quot;/&gt;&lt;wsp:rsid wsp:val=&quot;003348DB&quot;/&gt;&lt;wsp:rsid wsp:val=&quot;00334E15&quot;/&gt;&lt;wsp:rsid wsp:val=&quot;0033529C&quot;/&gt;&lt;wsp:rsid wsp:val=&quot;00335D0B&quot;/&gt;&lt;wsp:rsid wsp:val=&quot;00335F7A&quot;/&gt;&lt;wsp:rsid wsp:val=&quot;00335F81&quot;/&gt;&lt;wsp:rsid wsp:val=&quot;0033686C&quot;/&gt;&lt;wsp:rsid wsp:val=&quot;00336A6D&quot;/&gt;&lt;wsp:rsid wsp:val=&quot;00336A98&quot;/&gt;&lt;wsp:rsid wsp:val=&quot;0033755F&quot;/&gt;&lt;wsp:rsid wsp:val=&quot;0033783A&quot;/&gt;&lt;wsp:rsid wsp:val=&quot;00340B71&quot;/&gt;&lt;wsp:rsid wsp:val=&quot;00340CE5&quot;/&gt;&lt;wsp:rsid wsp:val=&quot;00340EBF&quot;/&gt;&lt;wsp:rsid wsp:val=&quot;00340EDD&quot;/&gt;&lt;wsp:rsid wsp:val=&quot;00341459&quot;/&gt;&lt;wsp:rsid wsp:val=&quot;003414D9&quot;/&gt;&lt;wsp:rsid wsp:val=&quot;00341ADA&quot;/&gt;&lt;wsp:rsid wsp:val=&quot;00341FE7&quot;/&gt;&lt;wsp:rsid wsp:val=&quot;00343205&quot;/&gt;&lt;wsp:rsid wsp:val=&quot;003432BA&quot;/&gt;&lt;wsp:rsid wsp:val=&quot;0034331E&quot;/&gt;&lt;wsp:rsid wsp:val=&quot;00343585&quot;/&gt;&lt;wsp:rsid wsp:val=&quot;003442B0&quot;/&gt;&lt;wsp:rsid wsp:val=&quot;003446BA&quot;/&gt;&lt;wsp:rsid wsp:val=&quot;00344DAD&quot;/&gt;&lt;wsp:rsid wsp:val=&quot;003458B4&quot;/&gt;&lt;wsp:rsid wsp:val=&quot;00345E5B&quot;/&gt;&lt;wsp:rsid wsp:val=&quot;00345F39&quot;/&gt;&lt;wsp:rsid wsp:val=&quot;0034618E&quot;/&gt;&lt;wsp:rsid wsp:val=&quot;003465C1&quot;/&gt;&lt;wsp:rsid wsp:val=&quot;003467EC&quot;/&gt;&lt;wsp:rsid wsp:val=&quot;003475CD&quot;/&gt;&lt;wsp:rsid wsp:val=&quot;00347818&quot;/&gt;&lt;wsp:rsid wsp:val=&quot;00350393&quot;/&gt;&lt;wsp:rsid wsp:val=&quot;00350E88&quot;/&gt;&lt;wsp:rsid wsp:val=&quot;00350F2A&quot;/&gt;&lt;wsp:rsid wsp:val=&quot;00351204&quot;/&gt;&lt;wsp:rsid wsp:val=&quot;003527B2&quot;/&gt;&lt;wsp:rsid wsp:val=&quot;003529B8&quot;/&gt;&lt;wsp:rsid wsp:val=&quot;00352EED&quot;/&gt;&lt;wsp:rsid wsp:val=&quot;00353C93&quot;/&gt;&lt;wsp:rsid wsp:val=&quot;0035466A&quot;/&gt;&lt;wsp:rsid wsp:val=&quot;0035573D&quot;/&gt;&lt;wsp:rsid wsp:val=&quot;0035574C&quot;/&gt;&lt;wsp:rsid wsp:val=&quot;00355B94&quot;/&gt;&lt;wsp:rsid wsp:val=&quot;00355CCD&quot;/&gt;&lt;wsp:rsid wsp:val=&quot;00355E14&quot;/&gt;&lt;wsp:rsid wsp:val=&quot;0035625A&quot;/&gt;&lt;wsp:rsid wsp:val=&quot;0035628B&quot;/&gt;&lt;wsp:rsid wsp:val=&quot;003566FF&quot;/&gt;&lt;wsp:rsid wsp:val=&quot;00356AE9&quot;/&gt;&lt;wsp:rsid wsp:val=&quot;00356E16&quot;/&gt;&lt;wsp:rsid wsp:val=&quot;00356E3B&quot;/&gt;&lt;wsp:rsid wsp:val=&quot;00357B38&quot;/&gt;&lt;wsp:rsid wsp:val=&quot;0036082C&quot;/&gt;&lt;wsp:rsid wsp:val=&quot;00360920&quot;/&gt;&lt;wsp:rsid wsp:val=&quot;00360CF3&quot;/&gt;&lt;wsp:rsid wsp:val=&quot;003610D3&quot;/&gt;&lt;wsp:rsid wsp:val=&quot;0036194D&quot;/&gt;&lt;wsp:rsid wsp:val=&quot;0036241B&quot;/&gt;&lt;wsp:rsid wsp:val=&quot;00362438&quot;/&gt;&lt;wsp:rsid wsp:val=&quot;00362632&quot;/&gt;&lt;wsp:rsid wsp:val=&quot;00362CA4&quot;/&gt;&lt;wsp:rsid wsp:val=&quot;0036344B&quot;/&gt;&lt;wsp:rsid wsp:val=&quot;00363852&quot;/&gt;&lt;wsp:rsid wsp:val=&quot;00363A78&quot;/&gt;&lt;wsp:rsid wsp:val=&quot;00363AD3&quot;/&gt;&lt;wsp:rsid wsp:val=&quot;00364053&quot;/&gt;&lt;wsp:rsid wsp:val=&quot;003648ED&quot;/&gt;&lt;wsp:rsid wsp:val=&quot;00364D7D&quot;/&gt;&lt;wsp:rsid wsp:val=&quot;003656DA&quot;/&gt;&lt;wsp:rsid wsp:val=&quot;00365743&quot;/&gt;&lt;wsp:rsid wsp:val=&quot;00365767&quot;/&gt;&lt;wsp:rsid wsp:val=&quot;00366A81&quot;/&gt;&lt;wsp:rsid wsp:val=&quot;00366B97&quot;/&gt;&lt;wsp:rsid wsp:val=&quot;00366C67&quot;/&gt;&lt;wsp:rsid wsp:val=&quot;00366C75&quot;/&gt;&lt;wsp:rsid wsp:val=&quot;0036708F&quot;/&gt;&lt;wsp:rsid wsp:val=&quot;003671E4&quot;/&gt;&lt;wsp:rsid wsp:val=&quot;003674B3&quot;/&gt;&lt;wsp:rsid wsp:val=&quot;00367D19&quot;/&gt;&lt;wsp:rsid wsp:val=&quot;00370158&quot;/&gt;&lt;wsp:rsid wsp:val=&quot;00370245&quot;/&gt;&lt;wsp:rsid wsp:val=&quot;00371156&quot;/&gt;&lt;wsp:rsid wsp:val=&quot;00371627&quot;/&gt;&lt;wsp:rsid wsp:val=&quot;003716B0&quot;/&gt;&lt;wsp:rsid wsp:val=&quot;00371787&quot;/&gt;&lt;wsp:rsid wsp:val=&quot;00372C70&quot;/&gt;&lt;wsp:rsid wsp:val=&quot;00373500&quot;/&gt;&lt;wsp:rsid wsp:val=&quot;003735E2&quot;/&gt;&lt;wsp:rsid wsp:val=&quot;00373EA6&quot;/&gt;&lt;wsp:rsid wsp:val=&quot;00374225&quot;/&gt;&lt;wsp:rsid wsp:val=&quot;003749C7&quot;/&gt;&lt;wsp:rsid wsp:val=&quot;00374A4E&quot;/&gt;&lt;wsp:rsid wsp:val=&quot;00375734&quot;/&gt;&lt;wsp:rsid wsp:val=&quot;00375ED1&quot;/&gt;&lt;wsp:rsid wsp:val=&quot;00376516&quot;/&gt;&lt;wsp:rsid wsp:val=&quot;003765D2&quot;/&gt;&lt;wsp:rsid wsp:val=&quot;0037664C&quot;/&gt;&lt;wsp:rsid wsp:val=&quot;00376966&quot;/&gt;&lt;wsp:rsid wsp:val=&quot;00376ED2&quot;/&gt;&lt;wsp:rsid wsp:val=&quot;003778C9&quot;/&gt;&lt;wsp:rsid wsp:val=&quot;00377AF2&quot;/&gt;&lt;wsp:rsid wsp:val=&quot;00377EB5&quot;/&gt;&lt;wsp:rsid wsp:val=&quot;00380115&quot;/&gt;&lt;wsp:rsid wsp:val=&quot;0038060E&quot;/&gt;&lt;wsp:rsid wsp:val=&quot;00380625&quot;/&gt;&lt;wsp:rsid wsp:val=&quot;003806B5&quot;/&gt;&lt;wsp:rsid wsp:val=&quot;00382108&quot;/&gt;&lt;wsp:rsid wsp:val=&quot;003821C7&quot;/&gt;&lt;wsp:rsid wsp:val=&quot;00382287&quot;/&gt;&lt;wsp:rsid wsp:val=&quot;00382335&quot;/&gt;&lt;wsp:rsid wsp:val=&quot;00382868&quot;/&gt;&lt;wsp:rsid wsp:val=&quot;00382D5F&quot;/&gt;&lt;wsp:rsid wsp:val=&quot;00382FB9&quot;/&gt;&lt;wsp:rsid wsp:val=&quot;003837E4&quot;/&gt;&lt;wsp:rsid wsp:val=&quot;00383A46&quot;/&gt;&lt;wsp:rsid wsp:val=&quot;00383E11&quot;/&gt;&lt;wsp:rsid wsp:val=&quot;00384028&quot;/&gt;&lt;wsp:rsid wsp:val=&quot;003842BC&quot;/&gt;&lt;wsp:rsid wsp:val=&quot;003846FC&quot;/&gt;&lt;wsp:rsid wsp:val=&quot;00384F78&quot;/&gt;&lt;wsp:rsid wsp:val=&quot;00386013&quot;/&gt;&lt;wsp:rsid wsp:val=&quot;003865CA&quot;/&gt;&lt;wsp:rsid wsp:val=&quot;00386685&quot;/&gt;&lt;wsp:rsid wsp:val=&quot;00386E67&quot;/&gt;&lt;wsp:rsid wsp:val=&quot;00386FCA&quot;/&gt;&lt;wsp:rsid wsp:val=&quot;0038708D&quot;/&gt;&lt;wsp:rsid wsp:val=&quot;003871D5&quot;/&gt;&lt;wsp:rsid wsp:val=&quot;00387A30&quot;/&gt;&lt;wsp:rsid wsp:val=&quot;003901C2&quot;/&gt;&lt;wsp:rsid wsp:val=&quot;003903D3&quot;/&gt;&lt;wsp:rsid wsp:val=&quot;00390542&quot;/&gt;&lt;wsp:rsid wsp:val=&quot;00390CDE&quot;/&gt;&lt;wsp:rsid wsp:val=&quot;00390E9F&quot;/&gt;&lt;wsp:rsid wsp:val=&quot;00390EAA&quot;/&gt;&lt;wsp:rsid wsp:val=&quot;00391135&quot;/&gt;&lt;wsp:rsid wsp:val=&quot;003914C6&quot;/&gt;&lt;wsp:rsid wsp:val=&quot;0039167C&quot;/&gt;&lt;wsp:rsid wsp:val=&quot;003925AB&quot;/&gt;&lt;wsp:rsid wsp:val=&quot;00392C80&quot;/&gt;&lt;wsp:rsid wsp:val=&quot;00393614&quot;/&gt;&lt;wsp:rsid wsp:val=&quot;003936F2&quot;/&gt;&lt;wsp:rsid wsp:val=&quot;00393873&quot;/&gt;&lt;wsp:rsid wsp:val=&quot;003939D1&quot;/&gt;&lt;wsp:rsid wsp:val=&quot;003944D0&quot;/&gt;&lt;wsp:rsid wsp:val=&quot;00394550&quot;/&gt;&lt;wsp:rsid wsp:val=&quot;00394D01&quot;/&gt;&lt;wsp:rsid wsp:val=&quot;00394D8D&quot;/&gt;&lt;wsp:rsid wsp:val=&quot;003950DD&quot;/&gt;&lt;wsp:rsid wsp:val=&quot;0039517B&quot;/&gt;&lt;wsp:rsid wsp:val=&quot;003951DB&quot;/&gt;&lt;wsp:rsid wsp:val=&quot;00395A69&quot;/&gt;&lt;wsp:rsid wsp:val=&quot;0039607A&quot;/&gt;&lt;wsp:rsid wsp:val=&quot;00396825&quot;/&gt;&lt;wsp:rsid wsp:val=&quot;0039756A&quot;/&gt;&lt;wsp:rsid wsp:val=&quot;00397D43&quot;/&gt;&lt;wsp:rsid wsp:val=&quot;003A0643&quot;/&gt;&lt;wsp:rsid wsp:val=&quot;003A1B19&quot;/&gt;&lt;wsp:rsid wsp:val=&quot;003A1B2D&quot;/&gt;&lt;wsp:rsid wsp:val=&quot;003A330F&quot;/&gt;&lt;wsp:rsid wsp:val=&quot;003A469E&quot;/&gt;&lt;wsp:rsid wsp:val=&quot;003A4876&quot;/&gt;&lt;wsp:rsid wsp:val=&quot;003A48B0&quot;/&gt;&lt;wsp:rsid wsp:val=&quot;003A48D5&quot;/&gt;&lt;wsp:rsid wsp:val=&quot;003A5662&quot;/&gt;&lt;wsp:rsid wsp:val=&quot;003A5AB5&quot;/&gt;&lt;wsp:rsid wsp:val=&quot;003A5BCB&quot;/&gt;&lt;wsp:rsid wsp:val=&quot;003A609A&quot;/&gt;&lt;wsp:rsid wsp:val=&quot;003A6FB3&quot;/&gt;&lt;wsp:rsid wsp:val=&quot;003A732E&quot;/&gt;&lt;wsp:rsid wsp:val=&quot;003A74DE&quot;/&gt;&lt;wsp:rsid wsp:val=&quot;003A76F1&quot;/&gt;&lt;wsp:rsid wsp:val=&quot;003A7929&quot;/&gt;&lt;wsp:rsid wsp:val=&quot;003A7986&quot;/&gt;&lt;wsp:rsid wsp:val=&quot;003A7B6B&quot;/&gt;&lt;wsp:rsid wsp:val=&quot;003A7BFB&quot;/&gt;&lt;wsp:rsid wsp:val=&quot;003A7D77&quot;/&gt;&lt;wsp:rsid wsp:val=&quot;003A7E9E&quot;/&gt;&lt;wsp:rsid wsp:val=&quot;003B03CC&quot;/&gt;&lt;wsp:rsid wsp:val=&quot;003B08C9&quot;/&gt;&lt;wsp:rsid wsp:val=&quot;003B0C27&quot;/&gt;&lt;wsp:rsid wsp:val=&quot;003B1131&quot;/&gt;&lt;wsp:rsid wsp:val=&quot;003B14D3&quot;/&gt;&lt;wsp:rsid wsp:val=&quot;003B1514&quot;/&gt;&lt;wsp:rsid wsp:val=&quot;003B18D8&quot;/&gt;&lt;wsp:rsid wsp:val=&quot;003B1C9D&quot;/&gt;&lt;wsp:rsid wsp:val=&quot;003B1E60&quot;/&gt;&lt;wsp:rsid wsp:val=&quot;003B1F56&quot;/&gt;&lt;wsp:rsid wsp:val=&quot;003B1FEF&quot;/&gt;&lt;wsp:rsid wsp:val=&quot;003B2249&quot;/&gt;&lt;wsp:rsid wsp:val=&quot;003B2B4C&quot;/&gt;&lt;wsp:rsid wsp:val=&quot;003B2FD4&quot;/&gt;&lt;wsp:rsid wsp:val=&quot;003B477E&quot;/&gt;&lt;wsp:rsid wsp:val=&quot;003B5182&quot;/&gt;&lt;wsp:rsid wsp:val=&quot;003B5239&quot;/&gt;&lt;wsp:rsid wsp:val=&quot;003B52B0&quot;/&gt;&lt;wsp:rsid wsp:val=&quot;003B5923&quot;/&gt;&lt;wsp:rsid wsp:val=&quot;003B5F06&quot;/&gt;&lt;wsp:rsid wsp:val=&quot;003B6788&quot;/&gt;&lt;wsp:rsid wsp:val=&quot;003B6AFA&quot;/&gt;&lt;wsp:rsid wsp:val=&quot;003B7022&quot;/&gt;&lt;wsp:rsid wsp:val=&quot;003B7116&quot;/&gt;&lt;wsp:rsid wsp:val=&quot;003B7478&quot;/&gt;&lt;wsp:rsid wsp:val=&quot;003B7809&quot;/&gt;&lt;wsp:rsid wsp:val=&quot;003B7A73&quot;/&gt;&lt;wsp:rsid wsp:val=&quot;003B7D4B&quot;/&gt;&lt;wsp:rsid wsp:val=&quot;003B7D8B&quot;/&gt;&lt;wsp:rsid wsp:val=&quot;003C0C25&quot;/&gt;&lt;wsp:rsid wsp:val=&quot;003C0DDE&quot;/&gt;&lt;wsp:rsid wsp:val=&quot;003C23ED&quot;/&gt;&lt;wsp:rsid wsp:val=&quot;003C2545&quot;/&gt;&lt;wsp:rsid wsp:val=&quot;003C2616&quot;/&gt;&lt;wsp:rsid wsp:val=&quot;003C3A38&quot;/&gt;&lt;wsp:rsid wsp:val=&quot;003C3CAE&quot;/&gt;&lt;wsp:rsid wsp:val=&quot;003C4634&quot;/&gt;&lt;wsp:rsid wsp:val=&quot;003C5908&quot;/&gt;&lt;wsp:rsid wsp:val=&quot;003C5C76&quot;/&gt;&lt;wsp:rsid wsp:val=&quot;003C5F59&quot;/&gt;&lt;wsp:rsid wsp:val=&quot;003C6879&quot;/&gt;&lt;wsp:rsid wsp:val=&quot;003C6E8A&quot;/&gt;&lt;wsp:rsid wsp:val=&quot;003C7437&quot;/&gt;&lt;wsp:rsid wsp:val=&quot;003C747A&quot;/&gt;&lt;wsp:rsid wsp:val=&quot;003D01D9&quot;/&gt;&lt;wsp:rsid wsp:val=&quot;003D053E&quot;/&gt;&lt;wsp:rsid wsp:val=&quot;003D072B&quot;/&gt;&lt;wsp:rsid wsp:val=&quot;003D0774&quot;/&gt;&lt;wsp:rsid wsp:val=&quot;003D11FD&quot;/&gt;&lt;wsp:rsid wsp:val=&quot;003D18C5&quot;/&gt;&lt;wsp:rsid wsp:val=&quot;003D1972&quot;/&gt;&lt;wsp:rsid wsp:val=&quot;003D1AD3&quot;/&gt;&lt;wsp:rsid wsp:val=&quot;003D22F7&quot;/&gt;&lt;wsp:rsid wsp:val=&quot;003D256F&quot;/&gt;&lt;wsp:rsid wsp:val=&quot;003D25F7&quot;/&gt;&lt;wsp:rsid wsp:val=&quot;003D290D&quot;/&gt;&lt;wsp:rsid wsp:val=&quot;003D29B9&quot;/&gt;&lt;wsp:rsid wsp:val=&quot;003D2D80&quot;/&gt;&lt;wsp:rsid wsp:val=&quot;003D3332&quot;/&gt;&lt;wsp:rsid wsp:val=&quot;003D356D&quot;/&gt;&lt;wsp:rsid wsp:val=&quot;003D37D2&quot;/&gt;&lt;wsp:rsid wsp:val=&quot;003D414F&quot;/&gt;&lt;wsp:rsid wsp:val=&quot;003D4826&quot;/&gt;&lt;wsp:rsid wsp:val=&quot;003D4FFC&quot;/&gt;&lt;wsp:rsid wsp:val=&quot;003D508F&quot;/&gt;&lt;wsp:rsid wsp:val=&quot;003D50E0&quot;/&gt;&lt;wsp:rsid wsp:val=&quot;003D5C37&quot;/&gt;&lt;wsp:rsid wsp:val=&quot;003D6447&quot;/&gt;&lt;wsp:rsid wsp:val=&quot;003D795F&quot;/&gt;&lt;wsp:rsid wsp:val=&quot;003E0202&quot;/&gt;&lt;wsp:rsid wsp:val=&quot;003E074F&quot;/&gt;&lt;wsp:rsid wsp:val=&quot;003E0B68&quot;/&gt;&lt;wsp:rsid wsp:val=&quot;003E1296&quot;/&gt;&lt;wsp:rsid wsp:val=&quot;003E162A&quot;/&gt;&lt;wsp:rsid wsp:val=&quot;003E203F&quot;/&gt;&lt;wsp:rsid wsp:val=&quot;003E3722&quot;/&gt;&lt;wsp:rsid wsp:val=&quot;003E3882&quot;/&gt;&lt;wsp:rsid wsp:val=&quot;003E3BB1&quot;/&gt;&lt;wsp:rsid wsp:val=&quot;003E404B&quot;/&gt;&lt;wsp:rsid wsp:val=&quot;003E439A&quot;/&gt;&lt;wsp:rsid wsp:val=&quot;003E4724&quot;/&gt;&lt;wsp:rsid wsp:val=&quot;003E5859&quot;/&gt;&lt;wsp:rsid wsp:val=&quot;003E5CD9&quot;/&gt;&lt;wsp:rsid wsp:val=&quot;003E659A&quot;/&gt;&lt;wsp:rsid wsp:val=&quot;003E67A1&quot;/&gt;&lt;wsp:rsid wsp:val=&quot;003E733A&quot;/&gt;&lt;wsp:rsid wsp:val=&quot;003E7C5D&quot;/&gt;&lt;wsp:rsid wsp:val=&quot;003F0446&quot;/&gt;&lt;wsp:rsid wsp:val=&quot;003F04FD&quot;/&gt;&lt;wsp:rsid wsp:val=&quot;003F0D60&quot;/&gt;&lt;wsp:rsid wsp:val=&quot;003F0DA9&quot;/&gt;&lt;wsp:rsid wsp:val=&quot;003F13F9&quot;/&gt;&lt;wsp:rsid wsp:val=&quot;003F163F&quot;/&gt;&lt;wsp:rsid wsp:val=&quot;003F1884&quot;/&gt;&lt;wsp:rsid wsp:val=&quot;003F18A6&quot;/&gt;&lt;wsp:rsid wsp:val=&quot;003F1C38&quot;/&gt;&lt;wsp:rsid wsp:val=&quot;003F2B13&quot;/&gt;&lt;wsp:rsid wsp:val=&quot;003F3945&quot;/&gt;&lt;wsp:rsid wsp:val=&quot;003F3C51&quot;/&gt;&lt;wsp:rsid wsp:val=&quot;003F4057&quot;/&gt;&lt;wsp:rsid wsp:val=&quot;003F4293&quot;/&gt;&lt;wsp:rsid wsp:val=&quot;003F4C6F&quot;/&gt;&lt;wsp:rsid wsp:val=&quot;003F4E30&quot;/&gt;&lt;wsp:rsid wsp:val=&quot;003F4F8A&quot;/&gt;&lt;wsp:rsid wsp:val=&quot;003F509D&quot;/&gt;&lt;wsp:rsid wsp:val=&quot;003F573C&quot;/&gt;&lt;wsp:rsid wsp:val=&quot;003F6400&quot;/&gt;&lt;wsp:rsid wsp:val=&quot;003F6BAD&quot;/&gt;&lt;wsp:rsid wsp:val=&quot;00400147&quot;/&gt;&lt;wsp:rsid wsp:val=&quot;00400F18&quot;/&gt;&lt;wsp:rsid wsp:val=&quot;0040123F&quot;/&gt;&lt;wsp:rsid wsp:val=&quot;00401648&quot;/&gt;&lt;wsp:rsid wsp:val=&quot;00401DC0&quot;/&gt;&lt;wsp:rsid wsp:val=&quot;00401E1C&quot;/&gt;&lt;wsp:rsid wsp:val=&quot;004025AB&quot;/&gt;&lt;wsp:rsid wsp:val=&quot;0040289E&quot;/&gt;&lt;wsp:rsid wsp:val=&quot;004029DE&quot;/&gt;&lt;wsp:rsid wsp:val=&quot;00403016&quot;/&gt;&lt;wsp:rsid wsp:val=&quot;0040356F&quot;/&gt;&lt;wsp:rsid wsp:val=&quot;004035EE&quot;/&gt;&lt;wsp:rsid wsp:val=&quot;004039E6&quot;/&gt;&lt;wsp:rsid wsp:val=&quot;0040416A&quot;/&gt;&lt;wsp:rsid wsp:val=&quot;00404B34&quot;/&gt;&lt;wsp:rsid wsp:val=&quot;00404C18&quot;/&gt;&lt;wsp:rsid wsp:val=&quot;00405597&quot;/&gt;&lt;wsp:rsid wsp:val=&quot;004061CC&quot;/&gt;&lt;wsp:rsid wsp:val=&quot;00406346&quot;/&gt;&lt;wsp:rsid wsp:val=&quot;004065E5&quot;/&gt;&lt;wsp:rsid wsp:val=&quot;00407F7A&quot;/&gt;&lt;wsp:rsid wsp:val=&quot;00410198&quot;/&gt;&lt;wsp:rsid wsp:val=&quot;0041054D&quot;/&gt;&lt;wsp:rsid wsp:val=&quot;0041098D&quot;/&gt;&lt;wsp:rsid wsp:val=&quot;00410ABC&quot;/&gt;&lt;wsp:rsid wsp:val=&quot;00410B0A&quot;/&gt;&lt;wsp:rsid wsp:val=&quot;00410F3D&quot;/&gt;&lt;wsp:rsid wsp:val=&quot;0041136D&quot;/&gt;&lt;wsp:rsid wsp:val=&quot;00411B6A&quot;/&gt;&lt;wsp:rsid wsp:val=&quot;00412242&quot;/&gt;&lt;wsp:rsid wsp:val=&quot;00412278&quot;/&gt;&lt;wsp:rsid wsp:val=&quot;00412A80&quot;/&gt;&lt;wsp:rsid wsp:val=&quot;00412C67&quot;/&gt;&lt;wsp:rsid wsp:val=&quot;004137C0&quot;/&gt;&lt;wsp:rsid wsp:val=&quot;004138D2&quot;/&gt;&lt;wsp:rsid wsp:val=&quot;00413CB5&quot;/&gt;&lt;wsp:rsid wsp:val=&quot;00414585&quot;/&gt;&lt;wsp:rsid wsp:val=&quot;00414B81&quot;/&gt;&lt;wsp:rsid wsp:val=&quot;00414DE3&quot;/&gt;&lt;wsp:rsid wsp:val=&quot;00414F95&quot;/&gt;&lt;wsp:rsid wsp:val=&quot;00415154&quot;/&gt;&lt;wsp:rsid wsp:val=&quot;00415298&quot;/&gt;&lt;wsp:rsid wsp:val=&quot;00415AAC&quot;/&gt;&lt;wsp:rsid wsp:val=&quot;00415B3F&quot;/&gt;&lt;wsp:rsid wsp:val=&quot;00415D8B&quot;/&gt;&lt;wsp:rsid wsp:val=&quot;004163E0&quot;/&gt;&lt;wsp:rsid wsp:val=&quot;00416698&quot;/&gt;&lt;wsp:rsid wsp:val=&quot;00416AA0&quot;/&gt;&lt;wsp:rsid wsp:val=&quot;00417836&quot;/&gt;&lt;wsp:rsid wsp:val=&quot;004201F9&quot;/&gt;&lt;wsp:rsid wsp:val=&quot;0042092C&quot;/&gt;&lt;wsp:rsid wsp:val=&quot;0042164F&quot;/&gt;&lt;wsp:rsid wsp:val=&quot;00421EB0&quot;/&gt;&lt;wsp:rsid wsp:val=&quot;00422956&quot;/&gt;&lt;wsp:rsid wsp:val=&quot;00422B31&quot;/&gt;&lt;wsp:rsid wsp:val=&quot;00423618&quot;/&gt;&lt;wsp:rsid wsp:val=&quot;004239DF&quot;/&gt;&lt;wsp:rsid wsp:val=&quot;00423D05&quot;/&gt;&lt;wsp:rsid wsp:val=&quot;00424446&quot;/&gt;&lt;wsp:rsid wsp:val=&quot;004246C0&quot;/&gt;&lt;wsp:rsid wsp:val=&quot;004257EF&quot;/&gt;&lt;wsp:rsid wsp:val=&quot;00425AD1&quot;/&gt;&lt;wsp:rsid wsp:val=&quot;00426080&quot;/&gt;&lt;wsp:rsid wsp:val=&quot;0042638F&quot;/&gt;&lt;wsp:rsid wsp:val=&quot;004268EC&quot;/&gt;&lt;wsp:rsid wsp:val=&quot;004272E5&quot;/&gt;&lt;wsp:rsid wsp:val=&quot;004279D1&quot;/&gt;&lt;wsp:rsid wsp:val=&quot;00430324&quot;/&gt;&lt;wsp:rsid wsp:val=&quot;00430483&quot;/&gt;&lt;wsp:rsid wsp:val=&quot;00430CAC&quot;/&gt;&lt;wsp:rsid wsp:val=&quot;0043156E&quot;/&gt;&lt;wsp:rsid wsp:val=&quot;00431997&quot;/&gt;&lt;wsp:rsid wsp:val=&quot;00431BEF&quot;/&gt;&lt;wsp:rsid wsp:val=&quot;00431F3D&quot;/&gt;&lt;wsp:rsid wsp:val=&quot;00432212&quot;/&gt;&lt;wsp:rsid wsp:val=&quot;00432A6B&quot;/&gt;&lt;wsp:rsid wsp:val=&quot;00433243&quot;/&gt;&lt;wsp:rsid wsp:val=&quot;00433535&quot;/&gt;&lt;wsp:rsid wsp:val=&quot;00433E48&quot;/&gt;&lt;wsp:rsid wsp:val=&quot;00434855&quot;/&gt;&lt;wsp:rsid wsp:val=&quot;00434BA1&quot;/&gt;&lt;wsp:rsid wsp:val=&quot;00434CF7&quot;/&gt;&lt;wsp:rsid wsp:val=&quot;004354E2&quot;/&gt;&lt;wsp:rsid wsp:val=&quot;00435553&quot;/&gt;&lt;wsp:rsid wsp:val=&quot;004359B1&quot;/&gt;&lt;wsp:rsid wsp:val=&quot;00435FD0&quot;/&gt;&lt;wsp:rsid wsp:val=&quot;00436BD2&quot;/&gt;&lt;wsp:rsid wsp:val=&quot;00436F3A&quot;/&gt;&lt;wsp:rsid wsp:val=&quot;00436FD6&quot;/&gt;&lt;wsp:rsid wsp:val=&quot;00437177&quot;/&gt;&lt;wsp:rsid wsp:val=&quot;0044078E&quot;/&gt;&lt;wsp:rsid wsp:val=&quot;0044085B&quot;/&gt;&lt;wsp:rsid wsp:val=&quot;00440C47&quot;/&gt;&lt;wsp:rsid wsp:val=&quot;00440EDD&quot;/&gt;&lt;wsp:rsid wsp:val=&quot;0044155C&quot;/&gt;&lt;wsp:rsid wsp:val=&quot;00442313&quot;/&gt;&lt;wsp:rsid wsp:val=&quot;004428C3&quot;/&gt;&lt;wsp:rsid wsp:val=&quot;00442DA2&quot;/&gt;&lt;wsp:rsid wsp:val=&quot;00442FA8&quot;/&gt;&lt;wsp:rsid wsp:val=&quot;00443076&quot;/&gt;&lt;wsp:rsid wsp:val=&quot;004431B5&quot;/&gt;&lt;wsp:rsid wsp:val=&quot;00444196&quot;/&gt;&lt;wsp:rsid wsp:val=&quot;004442A4&quot;/&gt;&lt;wsp:rsid wsp:val=&quot;004446E5&quot;/&gt;&lt;wsp:rsid wsp:val=&quot;00444BDA&quot;/&gt;&lt;wsp:rsid wsp:val=&quot;00444DA8&quot;/&gt;&lt;wsp:rsid wsp:val=&quot;00444EA5&quot;/&gt;&lt;wsp:rsid wsp:val=&quot;004453CF&quot;/&gt;&lt;wsp:rsid wsp:val=&quot;00445828&quot;/&gt;&lt;wsp:rsid wsp:val=&quot;00445B93&quot;/&gt;&lt;wsp:rsid wsp:val=&quot;00445CEA&quot;/&gt;&lt;wsp:rsid wsp:val=&quot;00445FB2&quot;/&gt;&lt;wsp:rsid wsp:val=&quot;004508E8&quot;/&gt;&lt;wsp:rsid wsp:val=&quot;00450C01&quot;/&gt;&lt;wsp:rsid wsp:val=&quot;004514B4&quot;/&gt;&lt;wsp:rsid wsp:val=&quot;004518E0&quot;/&gt;&lt;wsp:rsid wsp:val=&quot;00452487&quot;/&gt;&lt;wsp:rsid wsp:val=&quot;004529AD&quot;/&gt;&lt;wsp:rsid wsp:val=&quot;00452BB4&quot;/&gt;&lt;wsp:rsid wsp:val=&quot;00452D22&quot;/&gt;&lt;wsp:rsid wsp:val=&quot;00453086&quot;/&gt;&lt;wsp:rsid wsp:val=&quot;004549EC&quot;/&gt;&lt;wsp:rsid wsp:val=&quot;00454D5C&quot;/&gt;&lt;wsp:rsid wsp:val=&quot;004564F7&quot;/&gt;&lt;wsp:rsid wsp:val=&quot;00456656&quot;/&gt;&lt;wsp:rsid wsp:val=&quot;00456E9B&quot;/&gt;&lt;wsp:rsid wsp:val=&quot;00456F51&quot;/&gt;&lt;wsp:rsid wsp:val=&quot;0045728B&quot;/&gt;&lt;wsp:rsid wsp:val=&quot;00457955&quot;/&gt;&lt;wsp:rsid wsp:val=&quot;00457FF1&quot;/&gt;&lt;wsp:rsid wsp:val=&quot;004604A4&quot;/&gt;&lt;wsp:rsid wsp:val=&quot;00461450&quot;/&gt;&lt;wsp:rsid wsp:val=&quot;00461C44&quot;/&gt;&lt;wsp:rsid wsp:val=&quot;00461C89&quot;/&gt;&lt;wsp:rsid wsp:val=&quot;00461D1B&quot;/&gt;&lt;wsp:rsid wsp:val=&quot;00461DBE&quot;/&gt;&lt;wsp:rsid wsp:val=&quot;004622F2&quot;/&gt;&lt;wsp:rsid wsp:val=&quot;00462353&quot;/&gt;&lt;wsp:rsid wsp:val=&quot;00462940&quot;/&gt;&lt;wsp:rsid wsp:val=&quot;004631AC&quot;/&gt;&lt;wsp:rsid wsp:val=&quot;00463759&quot;/&gt;&lt;wsp:rsid wsp:val=&quot;00463D83&quot;/&gt;&lt;wsp:rsid wsp:val=&quot;00463EC0&quot;/&gt;&lt;wsp:rsid wsp:val=&quot;0046566A&quot;/&gt;&lt;wsp:rsid wsp:val=&quot;00465AE3&quot;/&gt;&lt;wsp:rsid wsp:val=&quot;00466188&quot;/&gt;&lt;wsp:rsid wsp:val=&quot;00466239&quot;/&gt;&lt;wsp:rsid wsp:val=&quot;0046639A&quot;/&gt;&lt;wsp:rsid wsp:val=&quot;004666B6&quot;/&gt;&lt;wsp:rsid wsp:val=&quot;004673A8&quot;/&gt;&lt;wsp:rsid wsp:val=&quot;004676DC&quot;/&gt;&lt;wsp:rsid wsp:val=&quot;004679A1&quot;/&gt;&lt;wsp:rsid wsp:val=&quot;00467B58&quot;/&gt;&lt;wsp:rsid wsp:val=&quot;00470EA7&quot;/&gt;&lt;wsp:rsid wsp:val=&quot;00471190&quot;/&gt;&lt;wsp:rsid wsp:val=&quot;004711EF&quot;/&gt;&lt;wsp:rsid wsp:val=&quot;00472523&quot;/&gt;&lt;wsp:rsid wsp:val=&quot;00472760&quot;/&gt;&lt;wsp:rsid wsp:val=&quot;00473001&quot;/&gt;&lt;wsp:rsid wsp:val=&quot;0047351C&quot;/&gt;&lt;wsp:rsid wsp:val=&quot;004737E6&quot;/&gt;&lt;wsp:rsid wsp:val=&quot;004744F8&quot;/&gt;&lt;wsp:rsid wsp:val=&quot;00474557&quot;/&gt;&lt;wsp:rsid wsp:val=&quot;0047468C&quot;/&gt;&lt;wsp:rsid wsp:val=&quot;00474E3C&quot;/&gt;&lt;wsp:rsid wsp:val=&quot;0047518D&quot;/&gt;&lt;wsp:rsid wsp:val=&quot;00475B51&quot;/&gt;&lt;wsp:rsid wsp:val=&quot;00475E71&quot;/&gt;&lt;wsp:rsid wsp:val=&quot;0047656F&quot;/&gt;&lt;wsp:rsid wsp:val=&quot;004774B7&quot;/&gt;&lt;wsp:rsid wsp:val=&quot;00477558&quot;/&gt;&lt;wsp:rsid wsp:val=&quot;0047795F&quot;/&gt;&lt;wsp:rsid wsp:val=&quot;004805A2&quot;/&gt;&lt;wsp:rsid wsp:val=&quot;00480B2A&quot;/&gt;&lt;wsp:rsid wsp:val=&quot;00480B84&quot;/&gt;&lt;wsp:rsid wsp:val=&quot;004812BC&quot;/&gt;&lt;wsp:rsid wsp:val=&quot;00481372&quot;/&gt;&lt;wsp:rsid wsp:val=&quot;004819D9&quot;/&gt;&lt;wsp:rsid wsp:val=&quot;00482067&quot;/&gt;&lt;wsp:rsid wsp:val=&quot;00482559&quot;/&gt;&lt;wsp:rsid wsp:val=&quot;004835A3&quot;/&gt;&lt;wsp:rsid wsp:val=&quot;00483A9F&quot;/&gt;&lt;wsp:rsid wsp:val=&quot;00485629&quot;/&gt;&lt;wsp:rsid wsp:val=&quot;00485C7E&quot;/&gt;&lt;wsp:rsid wsp:val=&quot;00485E5E&quot;/&gt;&lt;wsp:rsid wsp:val=&quot;00485F39&quot;/&gt;&lt;wsp:rsid wsp:val=&quot;00486982&quot;/&gt;&lt;wsp:rsid wsp:val=&quot;004872AC&quot;/&gt;&lt;wsp:rsid wsp:val=&quot;004879E3&quot;/&gt;&lt;wsp:rsid wsp:val=&quot;00487D57&quot;/&gt;&lt;wsp:rsid wsp:val=&quot;00490145&quot;/&gt;&lt;wsp:rsid wsp:val=&quot;00490287&quot;/&gt;&lt;wsp:rsid wsp:val=&quot;00490FAB&quot;/&gt;&lt;wsp:rsid wsp:val=&quot;00491137&quot;/&gt;&lt;wsp:rsid wsp:val=&quot;0049117C&quot;/&gt;&lt;wsp:rsid wsp:val=&quot;00491706&quot;/&gt;&lt;wsp:rsid wsp:val=&quot;0049171C&quot;/&gt;&lt;wsp:rsid wsp:val=&quot;00491C07&quot;/&gt;&lt;wsp:rsid wsp:val=&quot;00492404&quot;/&gt;&lt;wsp:rsid wsp:val=&quot;00492B50&quot;/&gt;&lt;wsp:rsid wsp:val=&quot;00492BA5&quot;/&gt;&lt;wsp:rsid wsp:val=&quot;00493115&quot;/&gt;&lt;wsp:rsid wsp:val=&quot;004932B9&quot;/&gt;&lt;wsp:rsid wsp:val=&quot;00493357&quot;/&gt;&lt;wsp:rsid wsp:val=&quot;004943F0&quot;/&gt;&lt;wsp:rsid wsp:val=&quot;00494FA2&quot;/&gt;&lt;wsp:rsid wsp:val=&quot;00495749&quot;/&gt;&lt;wsp:rsid wsp:val=&quot;00495A00&quot;/&gt;&lt;wsp:rsid wsp:val=&quot;00495E61&quot;/&gt;&lt;wsp:rsid wsp:val=&quot;004963DE&quot;/&gt;&lt;wsp:rsid wsp:val=&quot;00496443&quot;/&gt;&lt;wsp:rsid wsp:val=&quot;00496A8A&quot;/&gt;&lt;wsp:rsid wsp:val=&quot;00497877&quot;/&gt;&lt;wsp:rsid wsp:val=&quot;00497F51&quot;/&gt;&lt;wsp:rsid wsp:val=&quot;004A047F&quot;/&gt;&lt;wsp:rsid wsp:val=&quot;004A075E&quot;/&gt;&lt;wsp:rsid wsp:val=&quot;004A0793&quot;/&gt;&lt;wsp:rsid wsp:val=&quot;004A08E9&quot;/&gt;&lt;wsp:rsid wsp:val=&quot;004A0A2F&quot;/&gt;&lt;wsp:rsid wsp:val=&quot;004A0FA6&quot;/&gt;&lt;wsp:rsid wsp:val=&quot;004A11BD&quot;/&gt;&lt;wsp:rsid wsp:val=&quot;004A1C59&quot;/&gt;&lt;wsp:rsid wsp:val=&quot;004A21D0&quot;/&gt;&lt;wsp:rsid wsp:val=&quot;004A2919&quot;/&gt;&lt;wsp:rsid wsp:val=&quot;004A2D83&quot;/&gt;&lt;wsp:rsid wsp:val=&quot;004A2EB7&quot;/&gt;&lt;wsp:rsid wsp:val=&quot;004A2F73&quot;/&gt;&lt;wsp:rsid wsp:val=&quot;004A3533&quot;/&gt;&lt;wsp:rsid wsp:val=&quot;004A3883&quot;/&gt;&lt;wsp:rsid wsp:val=&quot;004A5793&quot;/&gt;&lt;wsp:rsid wsp:val=&quot;004A62D4&quot;/&gt;&lt;wsp:rsid wsp:val=&quot;004A6954&quot;/&gt;&lt;wsp:rsid wsp:val=&quot;004A69EE&quot;/&gt;&lt;wsp:rsid wsp:val=&quot;004A7295&quot;/&gt;&lt;wsp:rsid wsp:val=&quot;004A72C0&quot;/&gt;&lt;wsp:rsid wsp:val=&quot;004A79C4&quot;/&gt;&lt;wsp:rsid wsp:val=&quot;004B01C9&quot;/&gt;&lt;wsp:rsid wsp:val=&quot;004B05DB&quot;/&gt;&lt;wsp:rsid wsp:val=&quot;004B0A57&quot;/&gt;&lt;wsp:rsid wsp:val=&quot;004B0D02&quot;/&gt;&lt;wsp:rsid wsp:val=&quot;004B0DA5&quot;/&gt;&lt;wsp:rsid wsp:val=&quot;004B170F&quot;/&gt;&lt;wsp:rsid wsp:val=&quot;004B17EB&quot;/&gt;&lt;wsp:rsid wsp:val=&quot;004B1D2E&quot;/&gt;&lt;wsp:rsid wsp:val=&quot;004B1D66&quot;/&gt;&lt;wsp:rsid wsp:val=&quot;004B1EEB&quot;/&gt;&lt;wsp:rsid wsp:val=&quot;004B1F64&quot;/&gt;&lt;wsp:rsid wsp:val=&quot;004B2D8E&quot;/&gt;&lt;wsp:rsid wsp:val=&quot;004B2F3B&quot;/&gt;&lt;wsp:rsid wsp:val=&quot;004B34BD&quot;/&gt;&lt;wsp:rsid wsp:val=&quot;004B5067&quot;/&gt;&lt;wsp:rsid wsp:val=&quot;004B519D&quot;/&gt;&lt;wsp:rsid wsp:val=&quot;004B544F&quot;/&gt;&lt;wsp:rsid wsp:val=&quot;004B5BB1&quot;/&gt;&lt;wsp:rsid wsp:val=&quot;004B5E9B&quot;/&gt;&lt;wsp:rsid wsp:val=&quot;004B60BF&quot;/&gt;&lt;wsp:rsid wsp:val=&quot;004B65E7&quot;/&gt;&lt;wsp:rsid wsp:val=&quot;004B68BB&quot;/&gt;&lt;wsp:rsid wsp:val=&quot;004B73EB&quot;/&gt;&lt;wsp:rsid wsp:val=&quot;004B783F&quot;/&gt;&lt;wsp:rsid wsp:val=&quot;004B7F4D&quot;/&gt;&lt;wsp:rsid wsp:val=&quot;004C01FE&quot;/&gt;&lt;wsp:rsid wsp:val=&quot;004C1B00&quot;/&gt;&lt;wsp:rsid wsp:val=&quot;004C1CAD&quot;/&gt;&lt;wsp:rsid wsp:val=&quot;004C219A&quot;/&gt;&lt;wsp:rsid wsp:val=&quot;004C28B6&quot;/&gt;&lt;wsp:rsid wsp:val=&quot;004C3AD6&quot;/&gt;&lt;wsp:rsid wsp:val=&quot;004C456D&quot;/&gt;&lt;wsp:rsid wsp:val=&quot;004C4F73&quot;/&gt;&lt;wsp:rsid wsp:val=&quot;004C53D8&quot;/&gt;&lt;wsp:rsid wsp:val=&quot;004C5872&quot;/&gt;&lt;wsp:rsid wsp:val=&quot;004C5F96&quot;/&gt;&lt;wsp:rsid wsp:val=&quot;004C66F1&quot;/&gt;&lt;wsp:rsid wsp:val=&quot;004C724F&quot;/&gt;&lt;wsp:rsid wsp:val=&quot;004C7412&quot;/&gt;&lt;wsp:rsid wsp:val=&quot;004C7937&quot;/&gt;&lt;wsp:rsid wsp:val=&quot;004C7F29&quot;/&gt;&lt;wsp:rsid wsp:val=&quot;004D02D3&quot;/&gt;&lt;wsp:rsid wsp:val=&quot;004D037C&quot;/&gt;&lt;wsp:rsid wsp:val=&quot;004D0C60&quot;/&gt;&lt;wsp:rsid wsp:val=&quot;004D0D39&quot;/&gt;&lt;wsp:rsid wsp:val=&quot;004D0E41&quot;/&gt;&lt;wsp:rsid wsp:val=&quot;004D10D7&quot;/&gt;&lt;wsp:rsid wsp:val=&quot;004D11A2&quot;/&gt;&lt;wsp:rsid wsp:val=&quot;004D21E4&quot;/&gt;&lt;wsp:rsid wsp:val=&quot;004D28BF&quot;/&gt;&lt;wsp:rsid wsp:val=&quot;004D2CFA&quot;/&gt;&lt;wsp:rsid wsp:val=&quot;004D2E6E&quot;/&gt;&lt;wsp:rsid wsp:val=&quot;004D2FEA&quot;/&gt;&lt;wsp:rsid wsp:val=&quot;004D3ADB&quot;/&gt;&lt;wsp:rsid wsp:val=&quot;004D3C23&quot;/&gt;&lt;wsp:rsid wsp:val=&quot;004D4538&quot;/&gt;&lt;wsp:rsid wsp:val=&quot;004D4A9F&quot;/&gt;&lt;wsp:rsid wsp:val=&quot;004D4F74&quot;/&gt;&lt;wsp:rsid wsp:val=&quot;004D4FB6&quot;/&gt;&lt;wsp:rsid wsp:val=&quot;004D572F&quot;/&gt;&lt;wsp:rsid wsp:val=&quot;004D5994&quot;/&gt;&lt;wsp:rsid wsp:val=&quot;004D5DB5&quot;/&gt;&lt;wsp:rsid wsp:val=&quot;004D6163&quot;/&gt;&lt;wsp:rsid wsp:val=&quot;004D6FEE&quot;/&gt;&lt;wsp:rsid wsp:val=&quot;004D78ED&quot;/&gt;&lt;wsp:rsid wsp:val=&quot;004D7A7F&quot;/&gt;&lt;wsp:rsid wsp:val=&quot;004D7B45&quot;/&gt;&lt;wsp:rsid wsp:val=&quot;004D7BB8&quot;/&gt;&lt;wsp:rsid wsp:val=&quot;004E085D&quot;/&gt;&lt;wsp:rsid wsp:val=&quot;004E14C9&quot;/&gt;&lt;wsp:rsid wsp:val=&quot;004E23A7&quot;/&gt;&lt;wsp:rsid wsp:val=&quot;004E2554&quot;/&gt;&lt;wsp:rsid wsp:val=&quot;004E289D&quot;/&gt;&lt;wsp:rsid wsp:val=&quot;004E2C5F&quot;/&gt;&lt;wsp:rsid wsp:val=&quot;004E2F89&quot;/&gt;&lt;wsp:rsid wsp:val=&quot;004E31BC&quot;/&gt;&lt;wsp:rsid wsp:val=&quot;004E3817&quot;/&gt;&lt;wsp:rsid wsp:val=&quot;004E4577&quot;/&gt;&lt;wsp:rsid wsp:val=&quot;004E4A35&quot;/&gt;&lt;wsp:rsid wsp:val=&quot;004E5418&quot;/&gt;&lt;wsp:rsid wsp:val=&quot;004E6B02&quot;/&gt;&lt;wsp:rsid wsp:val=&quot;004E70A9&quot;/&gt;&lt;wsp:rsid wsp:val=&quot;004E76F5&quot;/&gt;&lt;wsp:rsid wsp:val=&quot;004F02E3&quot;/&gt;&lt;wsp:rsid wsp:val=&quot;004F0DE5&quot;/&gt;&lt;wsp:rsid wsp:val=&quot;004F16E2&quot;/&gt;&lt;wsp:rsid wsp:val=&quot;004F183F&quot;/&gt;&lt;wsp:rsid wsp:val=&quot;004F18C9&quot;/&gt;&lt;wsp:rsid wsp:val=&quot;004F21EE&quot;/&gt;&lt;wsp:rsid wsp:val=&quot;004F2945&quot;/&gt;&lt;wsp:rsid wsp:val=&quot;004F356C&quot;/&gt;&lt;wsp:rsid wsp:val=&quot;004F49AA&quot;/&gt;&lt;wsp:rsid wsp:val=&quot;004F49C3&quot;/&gt;&lt;wsp:rsid wsp:val=&quot;004F4A26&quot;/&gt;&lt;wsp:rsid wsp:val=&quot;004F52E1&quot;/&gt;&lt;wsp:rsid wsp:val=&quot;004F5636&quot;/&gt;&lt;wsp:rsid wsp:val=&quot;004F5AE9&quot;/&gt;&lt;wsp:rsid wsp:val=&quot;004F6274&quot;/&gt;&lt;wsp:rsid wsp:val=&quot;004F6373&quot;/&gt;&lt;wsp:rsid wsp:val=&quot;004F6E37&quot;/&gt;&lt;wsp:rsid wsp:val=&quot;00500764&quot;/&gt;&lt;wsp:rsid wsp:val=&quot;0050101A&quot;/&gt;&lt;wsp:rsid wsp:val=&quot;0050192C&quot;/&gt;&lt;wsp:rsid wsp:val=&quot;00501A5B&quot;/&gt;&lt;wsp:rsid wsp:val=&quot;00501EEC&quot;/&gt;&lt;wsp:rsid wsp:val=&quot;00502279&quot;/&gt;&lt;wsp:rsid wsp:val=&quot;00502710&quot;/&gt;&lt;wsp:rsid wsp:val=&quot;00502784&quot;/&gt;&lt;wsp:rsid wsp:val=&quot;00502C94&quot;/&gt;&lt;wsp:rsid wsp:val=&quot;00503216&quot;/&gt;&lt;wsp:rsid wsp:val=&quot;00503278&quot;/&gt;&lt;wsp:rsid wsp:val=&quot;00503307&quot;/&gt;&lt;wsp:rsid wsp:val=&quot;00503D5E&quot;/&gt;&lt;wsp:rsid wsp:val=&quot;00503E57&quot;/&gt;&lt;wsp:rsid wsp:val=&quot;00503ECC&quot;/&gt;&lt;wsp:rsid wsp:val=&quot;00504B82&quot;/&gt;&lt;wsp:rsid wsp:val=&quot;00504F65&quot;/&gt;&lt;wsp:rsid wsp:val=&quot;00505043&quot;/&gt;&lt;wsp:rsid wsp:val=&quot;00505094&quot;/&gt;&lt;wsp:rsid wsp:val=&quot;00505528&quot;/&gt;&lt;wsp:rsid wsp:val=&quot;005059E2&quot;/&gt;&lt;wsp:rsid wsp:val=&quot;00505C31&quot;/&gt;&lt;wsp:rsid wsp:val=&quot;00505CC2&quot;/&gt;&lt;wsp:rsid wsp:val=&quot;00506764&quot;/&gt;&lt;wsp:rsid wsp:val=&quot;0050723A&quot;/&gt;&lt;wsp:rsid wsp:val=&quot;00507262&quot;/&gt;&lt;wsp:rsid wsp:val=&quot;005073C6&quot;/&gt;&lt;wsp:rsid wsp:val=&quot;005074DF&quot;/&gt;&lt;wsp:rsid wsp:val=&quot;00507AD8&quot;/&gt;&lt;wsp:rsid wsp:val=&quot;0051016B&quot;/&gt;&lt;wsp:rsid wsp:val=&quot;005102E6&quot;/&gt;&lt;wsp:rsid wsp:val=&quot;00510B56&quot;/&gt;&lt;wsp:rsid wsp:val=&quot;00511565&quot;/&gt;&lt;wsp:rsid wsp:val=&quot;00511CD1&quot;/&gt;&lt;wsp:rsid wsp:val=&quot;005122D8&quot;/&gt;&lt;wsp:rsid wsp:val=&quot;00512D6A&quot;/&gt;&lt;wsp:rsid wsp:val=&quot;00513006&quot;/&gt;&lt;wsp:rsid wsp:val=&quot;005135EA&quot;/&gt;&lt;wsp:rsid wsp:val=&quot;00513698&quot;/&gt;&lt;wsp:rsid wsp:val=&quot;0051390A&quot;/&gt;&lt;wsp:rsid wsp:val=&quot;00514955&quot;/&gt;&lt;wsp:rsid wsp:val=&quot;00514ABA&quot;/&gt;&lt;wsp:rsid wsp:val=&quot;00514B17&quot;/&gt;&lt;wsp:rsid wsp:val=&quot;00514B76&quot;/&gt;&lt;wsp:rsid wsp:val=&quot;00514C5A&quot;/&gt;&lt;wsp:rsid wsp:val=&quot;00514C6D&quot;/&gt;&lt;wsp:rsid wsp:val=&quot;00514D8A&quot;/&gt;&lt;wsp:rsid wsp:val=&quot;00516146&quot;/&gt;&lt;wsp:rsid wsp:val=&quot;00516384&quot;/&gt;&lt;wsp:rsid wsp:val=&quot;0051792A&quot;/&gt;&lt;wsp:rsid wsp:val=&quot;00517B5C&quot;/&gt;&lt;wsp:rsid wsp:val=&quot;00517E6C&quot;/&gt;&lt;wsp:rsid wsp:val=&quot;00517F09&quot;/&gt;&lt;wsp:rsid wsp:val=&quot;005200BA&quot;/&gt;&lt;wsp:rsid wsp:val=&quot;005203AF&quot;/&gt;&lt;wsp:rsid wsp:val=&quot;00520691&quot;/&gt;&lt;wsp:rsid wsp:val=&quot;00520A5B&quot;/&gt;&lt;wsp:rsid wsp:val=&quot;00520F0F&quot;/&gt;&lt;wsp:rsid wsp:val=&quot;005211C4&quot;/&gt;&lt;wsp:rsid wsp:val=&quot;00521237&quot;/&gt;&lt;wsp:rsid wsp:val=&quot;0052210B&quot;/&gt;&lt;wsp:rsid wsp:val=&quot;00522156&quot;/&gt;&lt;wsp:rsid wsp:val=&quot;00522310&quot;/&gt;&lt;wsp:rsid wsp:val=&quot;005224A6&quot;/&gt;&lt;wsp:rsid wsp:val=&quot;00522C81&quot;/&gt;&lt;wsp:rsid wsp:val=&quot;0052367C&quot;/&gt;&lt;wsp:rsid wsp:val=&quot;0052389C&quot;/&gt;&lt;wsp:rsid wsp:val=&quot;00523CDB&quot;/&gt;&lt;wsp:rsid wsp:val=&quot;00524BAF&quot;/&gt;&lt;wsp:rsid wsp:val=&quot;00525BF0&quot;/&gt;&lt;wsp:rsid wsp:val=&quot;00525C2F&quot;/&gt;&lt;wsp:rsid wsp:val=&quot;00526539&quot;/&gt;&lt;wsp:rsid wsp:val=&quot;00526671&quot;/&gt;&lt;wsp:rsid wsp:val=&quot;005268A4&quot;/&gt;&lt;wsp:rsid wsp:val=&quot;00530791&quot;/&gt;&lt;wsp:rsid wsp:val=&quot;0053100C&quot;/&gt;&lt;wsp:rsid wsp:val=&quot;005311DD&quot;/&gt;&lt;wsp:rsid wsp:val=&quot;00531682&quot;/&gt;&lt;wsp:rsid wsp:val=&quot;005317BE&quot;/&gt;&lt;wsp:rsid wsp:val=&quot;005320E2&quot;/&gt;&lt;wsp:rsid wsp:val=&quot;00532738&quot;/&gt;&lt;wsp:rsid wsp:val=&quot;005332D7&quot;/&gt;&lt;wsp:rsid wsp:val=&quot;0053355C&quot;/&gt;&lt;wsp:rsid wsp:val=&quot;00533BA8&quot;/&gt;&lt;wsp:rsid wsp:val=&quot;00533DD2&quot;/&gt;&lt;wsp:rsid wsp:val=&quot;005346E8&quot;/&gt;&lt;wsp:rsid wsp:val=&quot;0053569A&quot;/&gt;&lt;wsp:rsid wsp:val=&quot;00535702&quot;/&gt;&lt;wsp:rsid wsp:val=&quot;00536850&quot;/&gt;&lt;wsp:rsid wsp:val=&quot;00536AC8&quot;/&gt;&lt;wsp:rsid wsp:val=&quot;00537430&quot;/&gt;&lt;wsp:rsid wsp:val=&quot;005374E4&quot;/&gt;&lt;wsp:rsid wsp:val=&quot;00540611&quot;/&gt;&lt;wsp:rsid wsp:val=&quot;00541579&quot;/&gt;&lt;wsp:rsid wsp:val=&quot;005424BE&quot;/&gt;&lt;wsp:rsid wsp:val=&quot;0054466D&quot;/&gt;&lt;wsp:rsid wsp:val=&quot;005447C4&quot;/&gt;&lt;wsp:rsid wsp:val=&quot;00544C4E&quot;/&gt;&lt;wsp:rsid wsp:val=&quot;00545158&quot;/&gt;&lt;wsp:rsid wsp:val=&quot;005452E2&quot;/&gt;&lt;wsp:rsid wsp:val=&quot;00545C9D&quot;/&gt;&lt;wsp:rsid wsp:val=&quot;00545F72&quot;/&gt;&lt;wsp:rsid wsp:val=&quot;005468DA&quot;/&gt;&lt;wsp:rsid wsp:val=&quot;005468EB&quot;/&gt;&lt;wsp:rsid wsp:val=&quot;0054769B&quot;/&gt;&lt;wsp:rsid wsp:val=&quot;00547C2B&quot;/&gt;&lt;wsp:rsid wsp:val=&quot;00547DFE&quot;/&gt;&lt;wsp:rsid wsp:val=&quot;00550583&quot;/&gt;&lt;wsp:rsid wsp:val=&quot;00550A34&quot;/&gt;&lt;wsp:rsid wsp:val=&quot;00550C47&quot;/&gt;&lt;wsp:rsid wsp:val=&quot;00550FDA&quot;/&gt;&lt;wsp:rsid wsp:val=&quot;00551178&quot;/&gt;&lt;wsp:rsid wsp:val=&quot;00551595&quot;/&gt;&lt;wsp:rsid wsp:val=&quot;00551C9F&quot;/&gt;&lt;wsp:rsid wsp:val=&quot;00551ED9&quot;/&gt;&lt;wsp:rsid wsp:val=&quot;00552A47&quot;/&gt;&lt;wsp:rsid wsp:val=&quot;00552C55&quot;/&gt;&lt;wsp:rsid wsp:val=&quot;00552C91&quot;/&gt;&lt;wsp:rsid wsp:val=&quot;00553677&quot;/&gt;&lt;wsp:rsid wsp:val=&quot;0055394E&quot;/&gt;&lt;wsp:rsid wsp:val=&quot;00554842&quot;/&gt;&lt;wsp:rsid wsp:val=&quot;00554978&quot;/&gt;&lt;wsp:rsid wsp:val=&quot;0055498B&quot;/&gt;&lt;wsp:rsid wsp:val=&quot;005549B7&quot;/&gt;&lt;wsp:rsid wsp:val=&quot;00554F56&quot;/&gt;&lt;wsp:rsid wsp:val=&quot;00554FBA&quot;/&gt;&lt;wsp:rsid wsp:val=&quot;00555005&quot;/&gt;&lt;wsp:rsid wsp:val=&quot;0055515E&quot;/&gt;&lt;wsp:rsid wsp:val=&quot;00555B20&quot;/&gt;&lt;wsp:rsid wsp:val=&quot;005561BD&quot;/&gt;&lt;wsp:rsid wsp:val=&quot;00556574&quot;/&gt;&lt;wsp:rsid wsp:val=&quot;00556607&quot;/&gt;&lt;wsp:rsid wsp:val=&quot;00556E2F&quot;/&gt;&lt;wsp:rsid wsp:val=&quot;00556EF2&quot;/&gt;&lt;wsp:rsid wsp:val=&quot;00556FE4&quot;/&gt;&lt;wsp:rsid wsp:val=&quot;00561031&quot;/&gt;&lt;wsp:rsid wsp:val=&quot;005610D2&quot;/&gt;&lt;wsp:rsid wsp:val=&quot;005623AA&quot;/&gt;&lt;wsp:rsid wsp:val=&quot;005623C6&quot;/&gt;&lt;wsp:rsid wsp:val=&quot;0056245F&quot;/&gt;&lt;wsp:rsid wsp:val=&quot;00562C7D&quot;/&gt;&lt;wsp:rsid wsp:val=&quot;00562EDA&quot;/&gt;&lt;wsp:rsid wsp:val=&quot;00563635&quot;/&gt;&lt;wsp:rsid wsp:val=&quot;00563A91&quot;/&gt;&lt;wsp:rsid wsp:val=&quot;00563B03&quot;/&gt;&lt;wsp:rsid wsp:val=&quot;00563B63&quot;/&gt;&lt;wsp:rsid wsp:val=&quot;00563E2C&quot;/&gt;&lt;wsp:rsid wsp:val=&quot;00564486&quot;/&gt;&lt;wsp:rsid wsp:val=&quot;00564982&quot;/&gt;&lt;wsp:rsid wsp:val=&quot;0056558E&quot;/&gt;&lt;wsp:rsid wsp:val=&quot;00565A1A&quot;/&gt;&lt;wsp:rsid wsp:val=&quot;00565B38&quot;/&gt;&lt;wsp:rsid wsp:val=&quot;005662C6&quot;/&gt;&lt;wsp:rsid wsp:val=&quot;005663D8&quot;/&gt;&lt;wsp:rsid wsp:val=&quot;00566558&quot;/&gt;&lt;wsp:rsid wsp:val=&quot;00566B9A&quot;/&gt;&lt;wsp:rsid wsp:val=&quot;00566FFF&quot;/&gt;&lt;wsp:rsid wsp:val=&quot;00567731&quot;/&gt;&lt;wsp:rsid wsp:val=&quot;00567745&quot;/&gt;&lt;wsp:rsid wsp:val=&quot;0056778F&quot;/&gt;&lt;wsp:rsid wsp:val=&quot;005677B6&quot;/&gt;&lt;wsp:rsid wsp:val=&quot;0057035C&quot;/&gt;&lt;wsp:rsid wsp:val=&quot;00570AF5&quot;/&gt;&lt;wsp:rsid wsp:val=&quot;00570C37&quot;/&gt;&lt;wsp:rsid wsp:val=&quot;00570EA7&quot;/&gt;&lt;wsp:rsid wsp:val=&quot;005715AD&quot;/&gt;&lt;wsp:rsid wsp:val=&quot;0057170A&quot;/&gt;&lt;wsp:rsid wsp:val=&quot;0057247A&quot;/&gt;&lt;wsp:rsid wsp:val=&quot;00572570&quot;/&gt;&lt;wsp:rsid wsp:val=&quot;005727FB&quot;/&gt;&lt;wsp:rsid wsp:val=&quot;00572A4C&quot;/&gt;&lt;wsp:rsid wsp:val=&quot;00573284&quot;/&gt;&lt;wsp:rsid wsp:val=&quot;00573DD4&quot;/&gt;&lt;wsp:rsid wsp:val=&quot;00574108&quot;/&gt;&lt;wsp:rsid wsp:val=&quot;00574858&quot;/&gt;&lt;wsp:rsid wsp:val=&quot;00575314&quot;/&gt;&lt;wsp:rsid wsp:val=&quot;00575332&quot;/&gt;&lt;wsp:rsid wsp:val=&quot;005758FD&quot;/&gt;&lt;wsp:rsid wsp:val=&quot;00575AD3&quot;/&gt;&lt;wsp:rsid wsp:val=&quot;00575BED&quot;/&gt;&lt;wsp:rsid wsp:val=&quot;00575F1E&quot;/&gt;&lt;wsp:rsid wsp:val=&quot;005761F2&quot;/&gt;&lt;wsp:rsid wsp:val=&quot;00577655&quot;/&gt;&lt;wsp:rsid wsp:val=&quot;00577A8D&quot;/&gt;&lt;wsp:rsid wsp:val=&quot;0058033C&quot;/&gt;&lt;wsp:rsid wsp:val=&quot;00581A68&quot;/&gt;&lt;wsp:rsid wsp:val=&quot;00581B00&quot;/&gt;&lt;wsp:rsid wsp:val=&quot;00582585&quot;/&gt;&lt;wsp:rsid wsp:val=&quot;005830F1&quot;/&gt;&lt;wsp:rsid wsp:val=&quot;0058339B&quot;/&gt;&lt;wsp:rsid wsp:val=&quot;005836AF&quot;/&gt;&lt;wsp:rsid wsp:val=&quot;00583AFD&quot;/&gt;&lt;wsp:rsid wsp:val=&quot;00583C9D&quot;/&gt;&lt;wsp:rsid wsp:val=&quot;00583E55&quot;/&gt;&lt;wsp:rsid wsp:val=&quot;0058454D&quot;/&gt;&lt;wsp:rsid wsp:val=&quot;00584B9B&quot;/&gt;&lt;wsp:rsid wsp:val=&quot;00584DCA&quot;/&gt;&lt;wsp:rsid wsp:val=&quot;0058532E&quot;/&gt;&lt;wsp:rsid wsp:val=&quot;00585458&quot;/&gt;&lt;wsp:rsid wsp:val=&quot;005854E4&quot;/&gt;&lt;wsp:rsid wsp:val=&quot;00586292&quot;/&gt;&lt;wsp:rsid wsp:val=&quot;005864FA&quot;/&gt;&lt;wsp:rsid wsp:val=&quot;00586956&quot;/&gt;&lt;wsp:rsid wsp:val=&quot;00587942&quot;/&gt;&lt;wsp:rsid wsp:val=&quot;00587B77&quot;/&gt;&lt;wsp:rsid wsp:val=&quot;00590164&quot;/&gt;&lt;wsp:rsid wsp:val=&quot;005902F9&quot;/&gt;&lt;wsp:rsid wsp:val=&quot;00590995&quot;/&gt;&lt;wsp:rsid wsp:val=&quot;00590A54&quot;/&gt;&lt;wsp:rsid wsp:val=&quot;00591628&quot;/&gt;&lt;wsp:rsid wsp:val=&quot;00591961&quot;/&gt;&lt;wsp:rsid wsp:val=&quot;00592465&quot;/&gt;&lt;wsp:rsid wsp:val=&quot;005929A6&quot;/&gt;&lt;wsp:rsid wsp:val=&quot;00592D69&quot;/&gt;&lt;wsp:rsid wsp:val=&quot;00592F31&quot;/&gt;&lt;wsp:rsid wsp:val=&quot;00594762&quot;/&gt;&lt;wsp:rsid wsp:val=&quot;00595D9B&quot;/&gt;&lt;wsp:rsid wsp:val=&quot;00596E62&quot;/&gt;&lt;wsp:rsid wsp:val=&quot;00597401&quot;/&gt;&lt;wsp:rsid wsp:val=&quot;00597C42&quot;/&gt;&lt;wsp:rsid wsp:val=&quot;005A1B4F&quot;/&gt;&lt;wsp:rsid wsp:val=&quot;005A1E82&quot;/&gt;&lt;wsp:rsid wsp:val=&quot;005A2454&quot;/&gt;&lt;wsp:rsid wsp:val=&quot;005A25ED&quot;/&gt;&lt;wsp:rsid wsp:val=&quot;005A27A8&quot;/&gt;&lt;wsp:rsid wsp:val=&quot;005A2A9B&quot;/&gt;&lt;wsp:rsid wsp:val=&quot;005A3C4D&quot;/&gt;&lt;wsp:rsid wsp:val=&quot;005A3CCD&quot;/&gt;&lt;wsp:rsid wsp:val=&quot;005A3FE0&quot;/&gt;&lt;wsp:rsid wsp:val=&quot;005A40A1&quot;/&gt;&lt;wsp:rsid wsp:val=&quot;005A445E&quot;/&gt;&lt;wsp:rsid wsp:val=&quot;005A466D&quot;/&gt;&lt;wsp:rsid wsp:val=&quot;005A4A78&quot;/&gt;&lt;wsp:rsid wsp:val=&quot;005A684B&quot;/&gt;&lt;wsp:rsid wsp:val=&quot;005A6AB6&quot;/&gt;&lt;wsp:rsid wsp:val=&quot;005A6AD0&quot;/&gt;&lt;wsp:rsid wsp:val=&quot;005B05C2&quot;/&gt;&lt;wsp:rsid wsp:val=&quot;005B0FD6&quot;/&gt;&lt;wsp:rsid wsp:val=&quot;005B15C2&quot;/&gt;&lt;wsp:rsid wsp:val=&quot;005B1CB0&quot;/&gt;&lt;wsp:rsid wsp:val=&quot;005B25EB&quot;/&gt;&lt;wsp:rsid wsp:val=&quot;005B3056&quot;/&gt;&lt;wsp:rsid wsp:val=&quot;005B3177&quot;/&gt;&lt;wsp:rsid wsp:val=&quot;005B3608&quot;/&gt;&lt;wsp:rsid wsp:val=&quot;005B3D2B&quot;/&gt;&lt;wsp:rsid wsp:val=&quot;005B49EE&quot;/&gt;&lt;wsp:rsid wsp:val=&quot;005B49FF&quot;/&gt;&lt;wsp:rsid wsp:val=&quot;005B622A&quot;/&gt;&lt;wsp:rsid wsp:val=&quot;005B6C6F&quot;/&gt;&lt;wsp:rsid wsp:val=&quot;005B6D12&quot;/&gt;&lt;wsp:rsid wsp:val=&quot;005B6F0C&quot;/&gt;&lt;wsp:rsid wsp:val=&quot;005B6F7D&quot;/&gt;&lt;wsp:rsid wsp:val=&quot;005B7063&quot;/&gt;&lt;wsp:rsid wsp:val=&quot;005B7577&quot;/&gt;&lt;wsp:rsid wsp:val=&quot;005B7CF7&quot;/&gt;&lt;wsp:rsid wsp:val=&quot;005B7FE3&quot;/&gt;&lt;wsp:rsid wsp:val=&quot;005C0023&quot;/&gt;&lt;wsp:rsid wsp:val=&quot;005C01B0&quot;/&gt;&lt;wsp:rsid wsp:val=&quot;005C0348&quot;/&gt;&lt;wsp:rsid wsp:val=&quot;005C0ACD&quot;/&gt;&lt;wsp:rsid wsp:val=&quot;005C0FCA&quot;/&gt;&lt;wsp:rsid wsp:val=&quot;005C107E&quot;/&gt;&lt;wsp:rsid wsp:val=&quot;005C20D4&quot;/&gt;&lt;wsp:rsid wsp:val=&quot;005C2330&quot;/&gt;&lt;wsp:rsid wsp:val=&quot;005C2346&quot;/&gt;&lt;wsp:rsid wsp:val=&quot;005C25A5&quot;/&gt;&lt;wsp:rsid wsp:val=&quot;005C319B&quot;/&gt;&lt;wsp:rsid wsp:val=&quot;005C44DB&quot;/&gt;&lt;wsp:rsid wsp:val=&quot;005C4878&quot;/&gt;&lt;wsp:rsid wsp:val=&quot;005C49B0&quot;/&gt;&lt;wsp:rsid wsp:val=&quot;005C4B21&quot;/&gt;&lt;wsp:rsid wsp:val=&quot;005C5490&quot;/&gt;&lt;wsp:rsid wsp:val=&quot;005C66F0&quot;/&gt;&lt;wsp:rsid wsp:val=&quot;005C6A88&quot;/&gt;&lt;wsp:rsid wsp:val=&quot;005C6B9F&quot;/&gt;&lt;wsp:rsid wsp:val=&quot;005C6DB1&quot;/&gt;&lt;wsp:rsid wsp:val=&quot;005C6F2D&quot;/&gt;&lt;wsp:rsid wsp:val=&quot;005C7286&quot;/&gt;&lt;wsp:rsid wsp:val=&quot;005C7386&quot;/&gt;&lt;wsp:rsid wsp:val=&quot;005C7699&quot;/&gt;&lt;wsp:rsid wsp:val=&quot;005C7F18&quot;/&gt;&lt;wsp:rsid wsp:val=&quot;005D01DA&quot;/&gt;&lt;wsp:rsid wsp:val=&quot;005D0381&quot;/&gt;&lt;wsp:rsid wsp:val=&quot;005D0696&quot;/&gt;&lt;wsp:rsid wsp:val=&quot;005D124A&quot;/&gt;&lt;wsp:rsid wsp:val=&quot;005D1CF3&quot;/&gt;&lt;wsp:rsid wsp:val=&quot;005D2A61&quot;/&gt;&lt;wsp:rsid wsp:val=&quot;005D2B9B&quot;/&gt;&lt;wsp:rsid wsp:val=&quot;005D4498&quot;/&gt;&lt;wsp:rsid wsp:val=&quot;005D59BB&quot;/&gt;&lt;wsp:rsid wsp:val=&quot;005D6542&quot;/&gt;&lt;wsp:rsid wsp:val=&quot;005D6CA2&quot;/&gt;&lt;wsp:rsid wsp:val=&quot;005D725D&quot;/&gt;&lt;wsp:rsid wsp:val=&quot;005D7343&quot;/&gt;&lt;wsp:rsid wsp:val=&quot;005D77CF&quot;/&gt;&lt;wsp:rsid wsp:val=&quot;005D7BD2&quot;/&gt;&lt;wsp:rsid wsp:val=&quot;005D7CC0&quot;/&gt;&lt;wsp:rsid wsp:val=&quot;005E0377&quot;/&gt;&lt;wsp:rsid wsp:val=&quot;005E0BE1&quot;/&gt;&lt;wsp:rsid wsp:val=&quot;005E1048&quot;/&gt;&lt;wsp:rsid wsp:val=&quot;005E1460&quot;/&gt;&lt;wsp:rsid wsp:val=&quot;005E1C81&quot;/&gt;&lt;wsp:rsid wsp:val=&quot;005E1CB2&quot;/&gt;&lt;wsp:rsid wsp:val=&quot;005E1D8E&quot;/&gt;&lt;wsp:rsid wsp:val=&quot;005E2050&quot;/&gt;&lt;wsp:rsid wsp:val=&quot;005E4410&quot;/&gt;&lt;wsp:rsid wsp:val=&quot;005E4829&quot;/&gt;&lt;wsp:rsid wsp:val=&quot;005E58A0&quot;/&gt;&lt;wsp:rsid wsp:val=&quot;005E5965&quot;/&gt;&lt;wsp:rsid wsp:val=&quot;005E5E8F&quot;/&gt;&lt;wsp:rsid wsp:val=&quot;005E633B&quot;/&gt;&lt;wsp:rsid wsp:val=&quot;005E6667&quot;/&gt;&lt;wsp:rsid wsp:val=&quot;005E690A&quot;/&gt;&lt;wsp:rsid wsp:val=&quot;005E6A78&quot;/&gt;&lt;wsp:rsid wsp:val=&quot;005E7836&quot;/&gt;&lt;wsp:rsid wsp:val=&quot;005E7C59&quot;/&gt;&lt;wsp:rsid wsp:val=&quot;005F04DA&quot;/&gt;&lt;wsp:rsid wsp:val=&quot;005F0514&quot;/&gt;&lt;wsp:rsid wsp:val=&quot;005F14B2&quot;/&gt;&lt;wsp:rsid wsp:val=&quot;005F1E65&quot;/&gt;&lt;wsp:rsid wsp:val=&quot;005F202B&quot;/&gt;&lt;wsp:rsid wsp:val=&quot;005F2943&quot;/&gt;&lt;wsp:rsid wsp:val=&quot;005F2BE1&quot;/&gt;&lt;wsp:rsid wsp:val=&quot;005F2EF2&quot;/&gt;&lt;wsp:rsid wsp:val=&quot;005F36F4&quot;/&gt;&lt;wsp:rsid wsp:val=&quot;005F3B0A&quot;/&gt;&lt;wsp:rsid wsp:val=&quot;005F3D66&quot;/&gt;&lt;wsp:rsid wsp:val=&quot;005F3E41&quot;/&gt;&lt;wsp:rsid wsp:val=&quot;005F4973&quot;/&gt;&lt;wsp:rsid wsp:val=&quot;005F4DAF&quot;/&gt;&lt;wsp:rsid wsp:val=&quot;005F5A62&quot;/&gt;&lt;wsp:rsid wsp:val=&quot;005F5A68&quot;/&gt;&lt;wsp:rsid wsp:val=&quot;005F6B1E&quot;/&gt;&lt;wsp:rsid wsp:val=&quot;005F6D91&quot;/&gt;&lt;wsp:rsid wsp:val=&quot;005F6E26&quot;/&gt;&lt;wsp:rsid wsp:val=&quot;005F7FDC&quot;/&gt;&lt;wsp:rsid wsp:val=&quot;006010A4&quot;/&gt;&lt;wsp:rsid wsp:val=&quot;0060123B&quot;/&gt;&lt;wsp:rsid wsp:val=&quot;006017AE&quot;/&gt;&lt;wsp:rsid wsp:val=&quot;00601BDC&quot;/&gt;&lt;wsp:rsid wsp:val=&quot;00602E3A&quot;/&gt;&lt;wsp:rsid wsp:val=&quot;00603302&quot;/&gt;&lt;wsp:rsid wsp:val=&quot;006034A7&quot;/&gt;&lt;wsp:rsid wsp:val=&quot;00603F0A&quot;/&gt;&lt;wsp:rsid wsp:val=&quot;00604275&quot;/&gt;&lt;wsp:rsid wsp:val=&quot;00604580&quot;/&gt;&lt;wsp:rsid wsp:val=&quot;00604847&quot;/&gt;&lt;wsp:rsid wsp:val=&quot;00604D12&quot;/&gt;&lt;wsp:rsid wsp:val=&quot;006054DE&quot;/&gt;&lt;wsp:rsid wsp:val=&quot;00606669&quot;/&gt;&lt;wsp:rsid wsp:val=&quot;00606DD8&quot;/&gt;&lt;wsp:rsid wsp:val=&quot;0060712C&quot;/&gt;&lt;wsp:rsid wsp:val=&quot;00607AAD&quot;/&gt;&lt;wsp:rsid wsp:val=&quot;00607B9B&quot;/&gt;&lt;wsp:rsid wsp:val=&quot;00607C77&quot;/&gt;&lt;wsp:rsid wsp:val=&quot;00607D29&quot;/&gt;&lt;wsp:rsid wsp:val=&quot;00610135&quot;/&gt;&lt;wsp:rsid wsp:val=&quot;006109B3&quot;/&gt;&lt;wsp:rsid wsp:val=&quot;00610AE7&quot;/&gt;&lt;wsp:rsid wsp:val=&quot;00611234&quot;/&gt;&lt;wsp:rsid wsp:val=&quot;0061127B&quot;/&gt;&lt;wsp:rsid wsp:val=&quot;0061131E&quot;/&gt;&lt;wsp:rsid wsp:val=&quot;0061155D&quot;/&gt;&lt;wsp:rsid wsp:val=&quot;00612298&quot;/&gt;&lt;wsp:rsid wsp:val=&quot;0061247F&quot;/&gt;&lt;wsp:rsid wsp:val=&quot;00612863&quot;/&gt;&lt;wsp:rsid wsp:val=&quot;00612932&quot;/&gt;&lt;wsp:rsid wsp:val=&quot;006134E7&quot;/&gt;&lt;wsp:rsid wsp:val=&quot;00613D72&quot;/&gt;&lt;wsp:rsid wsp:val=&quot;0061448A&quot;/&gt;&lt;wsp:rsid wsp:val=&quot;0061502F&quot;/&gt;&lt;wsp:rsid wsp:val=&quot;0061557A&quot;/&gt;&lt;wsp:rsid wsp:val=&quot;0061574F&quot;/&gt;&lt;wsp:rsid wsp:val=&quot;006159E4&quot;/&gt;&lt;wsp:rsid wsp:val=&quot;00616366&quot;/&gt;&lt;wsp:rsid wsp:val=&quot;00617162&quot;/&gt;&lt;wsp:rsid wsp:val=&quot;00617417&quot;/&gt;&lt;wsp:rsid wsp:val=&quot;006177D1&quot;/&gt;&lt;wsp:rsid wsp:val=&quot;00617861&quot;/&gt;&lt;wsp:rsid wsp:val=&quot;00617F25&quot;/&gt;&lt;wsp:rsid wsp:val=&quot;0062093A&quot;/&gt;&lt;wsp:rsid wsp:val=&quot;00621C92&quot;/&gt;&lt;wsp:rsid wsp:val=&quot;0062322C&quot;/&gt;&lt;wsp:rsid wsp:val=&quot;00625640&quot;/&gt;&lt;wsp:rsid wsp:val=&quot;00626A56&quot;/&gt;&lt;wsp:rsid wsp:val=&quot;00626C0D&quot;/&gt;&lt;wsp:rsid wsp:val=&quot;00627034&quot;/&gt;&lt;wsp:rsid wsp:val=&quot;00627285&quot;/&gt;&lt;wsp:rsid wsp:val=&quot;00627325&quot;/&gt;&lt;wsp:rsid wsp:val=&quot;006274B4&quot;/&gt;&lt;wsp:rsid wsp:val=&quot;0062751C&quot;/&gt;&lt;wsp:rsid wsp:val=&quot;006276A9&quot;/&gt;&lt;wsp:rsid wsp:val=&quot;006277E2&quot;/&gt;&lt;wsp:rsid wsp:val=&quot;006304D6&quot;/&gt;&lt;wsp:rsid wsp:val=&quot;00630A2F&quot;/&gt;&lt;wsp:rsid wsp:val=&quot;00630A8B&quot;/&gt;&lt;wsp:rsid wsp:val=&quot;00630EE3&quot;/&gt;&lt;wsp:rsid wsp:val=&quot;00630FD3&quot;/&gt;&lt;wsp:rsid wsp:val=&quot;0063161E&quot;/&gt;&lt;wsp:rsid wsp:val=&quot;00631C31&quot;/&gt;&lt;wsp:rsid wsp:val=&quot;0063224E&quot;/&gt;&lt;wsp:rsid wsp:val=&quot;006327B4&quot;/&gt;&lt;wsp:rsid wsp:val=&quot;00632E8A&quot;/&gt;&lt;wsp:rsid wsp:val=&quot;006331FF&quot;/&gt;&lt;wsp:rsid wsp:val=&quot;00633CB5&quot;/&gt;&lt;wsp:rsid wsp:val=&quot;00634B66&quot;/&gt;&lt;wsp:rsid wsp:val=&quot;00634BD4&quot;/&gt;&lt;wsp:rsid wsp:val=&quot;0063525A&quot;/&gt;&lt;wsp:rsid wsp:val=&quot;00635496&quot;/&gt;&lt;wsp:rsid wsp:val=&quot;00635498&quot;/&gt;&lt;wsp:rsid wsp:val=&quot;006358BA&quot;/&gt;&lt;wsp:rsid wsp:val=&quot;006358D6&quot;/&gt;&lt;wsp:rsid wsp:val=&quot;006358FE&quot;/&gt;&lt;wsp:rsid wsp:val=&quot;006365C0&quot;/&gt;&lt;wsp:rsid wsp:val=&quot;006368D3&quot;/&gt;&lt;wsp:rsid wsp:val=&quot;00637A9A&quot;/&gt;&lt;wsp:rsid wsp:val=&quot;006405FA&quot;/&gt;&lt;wsp:rsid wsp:val=&quot;00640DFF&quot;/&gt;&lt;wsp:rsid wsp:val=&quot;00641BD1&quot;/&gt;&lt;wsp:rsid wsp:val=&quot;00642066&quot;/&gt;&lt;wsp:rsid wsp:val=&quot;006424E5&quot;/&gt;&lt;wsp:rsid wsp:val=&quot;00642D04&quot;/&gt;&lt;wsp:rsid wsp:val=&quot;006430DD&quot;/&gt;&lt;wsp:rsid wsp:val=&quot;006437E7&quot;/&gt;&lt;wsp:rsid wsp:val=&quot;00643828&quot;/&gt;&lt;wsp:rsid wsp:val=&quot;00643FC5&quot;/&gt;&lt;wsp:rsid wsp:val=&quot;00644570&quot;/&gt;&lt;wsp:rsid wsp:val=&quot;006446A5&quot;/&gt;&lt;wsp:rsid wsp:val=&quot;00644AE7&quot;/&gt;&lt;wsp:rsid wsp:val=&quot;00644BD6&quot;/&gt;&lt;wsp:rsid wsp:val=&quot;00644E96&quot;/&gt;&lt;wsp:rsid wsp:val=&quot;0064558D&quot;/&gt;&lt;wsp:rsid wsp:val=&quot;006459F8&quot;/&gt;&lt;wsp:rsid wsp:val=&quot;00645DE7&quot;/&gt;&lt;wsp:rsid wsp:val=&quot;00646925&quot;/&gt;&lt;wsp:rsid wsp:val=&quot;0064709E&quot;/&gt;&lt;wsp:rsid wsp:val=&quot;00647397&quot;/&gt;&lt;wsp:rsid wsp:val=&quot;006478F4&quot;/&gt;&lt;wsp:rsid wsp:val=&quot;00647AF3&quot;/&gt;&lt;wsp:rsid wsp:val=&quot;00647CAE&quot;/&gt;&lt;wsp:rsid wsp:val=&quot;00647F93&quot;/&gt;&lt;wsp:rsid wsp:val=&quot;00650481&quot;/&gt;&lt;wsp:rsid wsp:val=&quot;00650700&quot;/&gt;&lt;wsp:rsid wsp:val=&quot;00650995&quot;/&gt;&lt;wsp:rsid wsp:val=&quot;00651140&quot;/&gt;&lt;wsp:rsid wsp:val=&quot;00651465&quot;/&gt;&lt;wsp:rsid wsp:val=&quot;00651625&quot;/&gt;&lt;wsp:rsid wsp:val=&quot;006520CC&quot;/&gt;&lt;wsp:rsid wsp:val=&quot;006523F3&quot;/&gt;&lt;wsp:rsid wsp:val=&quot;00652C94&quot;/&gt;&lt;wsp:rsid wsp:val=&quot;00653279&quot;/&gt;&lt;wsp:rsid wsp:val=&quot;006533F5&quot;/&gt;&lt;wsp:rsid wsp:val=&quot;00653D22&quot;/&gt;&lt;wsp:rsid wsp:val=&quot;006550A4&quot;/&gt;&lt;wsp:rsid wsp:val=&quot;006551B4&quot;/&gt;&lt;wsp:rsid wsp:val=&quot;006554D4&quot;/&gt;&lt;wsp:rsid wsp:val=&quot;0065569B&quot;/&gt;&lt;wsp:rsid wsp:val=&quot;00656666&quot;/&gt;&lt;wsp:rsid wsp:val=&quot;0065692A&quot;/&gt;&lt;wsp:rsid wsp:val=&quot;00656B90&quot;/&gt;&lt;wsp:rsid wsp:val=&quot;006570AD&quot;/&gt;&lt;wsp:rsid wsp:val=&quot;00657B8D&quot;/&gt;&lt;wsp:rsid wsp:val=&quot;00660409&quot;/&gt;&lt;wsp:rsid wsp:val=&quot;006605A6&quot;/&gt;&lt;wsp:rsid wsp:val=&quot;00660948&quot;/&gt;&lt;wsp:rsid wsp:val=&quot;00661E43&quot;/&gt;&lt;wsp:rsid wsp:val=&quot;00661EFA&quot;/&gt;&lt;wsp:rsid wsp:val=&quot;00662326&quot;/&gt;&lt;wsp:rsid wsp:val=&quot;00662717&quot;/&gt;&lt;wsp:rsid wsp:val=&quot;006630AB&quot;/&gt;&lt;wsp:rsid wsp:val=&quot;006632B0&quot;/&gt;&lt;wsp:rsid wsp:val=&quot;006635E2&quot;/&gt;&lt;wsp:rsid wsp:val=&quot;006639B9&quot;/&gt;&lt;wsp:rsid wsp:val=&quot;00664234&quot;/&gt;&lt;wsp:rsid wsp:val=&quot;00664591&quot;/&gt;&lt;wsp:rsid wsp:val=&quot;00664901&quot;/&gt;&lt;wsp:rsid wsp:val=&quot;00664EAD&quot;/&gt;&lt;wsp:rsid wsp:val=&quot;00664F0E&quot;/&gt;&lt;wsp:rsid wsp:val=&quot;00666169&quot;/&gt;&lt;wsp:rsid wsp:val=&quot;0066656D&quot;/&gt;&lt;wsp:rsid wsp:val=&quot;00666A8C&quot;/&gt;&lt;wsp:rsid wsp:val=&quot;0066739D&quot;/&gt;&lt;wsp:rsid wsp:val=&quot;0066745C&quot;/&gt;&lt;wsp:rsid wsp:val=&quot;00667A83&quot;/&gt;&lt;wsp:rsid wsp:val=&quot;00670478&quot;/&gt;&lt;wsp:rsid wsp:val=&quot;00670676&quot;/&gt;&lt;wsp:rsid wsp:val=&quot;00670FB7&quot;/&gt;&lt;wsp:rsid wsp:val=&quot;006721E7&quot;/&gt;&lt;wsp:rsid wsp:val=&quot;006728A8&quot;/&gt;&lt;wsp:rsid wsp:val=&quot;00673291&quot;/&gt;&lt;wsp:rsid wsp:val=&quot;00673482&quot;/&gt;&lt;wsp:rsid wsp:val=&quot;006740EF&quot;/&gt;&lt;wsp:rsid wsp:val=&quot;00674706&quot;/&gt;&lt;wsp:rsid wsp:val=&quot;006750FA&quot;/&gt;&lt;wsp:rsid wsp:val=&quot;006755C2&quot;/&gt;&lt;wsp:rsid wsp:val=&quot;00675884&quot;/&gt;&lt;wsp:rsid wsp:val=&quot;00675BE2&quot;/&gt;&lt;wsp:rsid wsp:val=&quot;00675C27&quot;/&gt;&lt;wsp:rsid wsp:val=&quot;00675D3C&quot;/&gt;&lt;wsp:rsid wsp:val=&quot;00675F92&quot;/&gt;&lt;wsp:rsid wsp:val=&quot;0067691F&quot;/&gt;&lt;wsp:rsid wsp:val=&quot;00676D3B&quot;/&gt;&lt;wsp:rsid wsp:val=&quot;006772B6&quot;/&gt;&lt;wsp:rsid wsp:val=&quot;00677371&quot;/&gt;&lt;wsp:rsid wsp:val=&quot;0067751B&quot;/&gt;&lt;wsp:rsid wsp:val=&quot;0067772D&quot;/&gt;&lt;wsp:rsid wsp:val=&quot;006804F6&quot;/&gt;&lt;wsp:rsid wsp:val=&quot;00680ACD&quot;/&gt;&lt;wsp:rsid wsp:val=&quot;00680C3B&quot;/&gt;&lt;wsp:rsid wsp:val=&quot;00681288&quot;/&gt;&lt;wsp:rsid wsp:val=&quot;00681722&quot;/&gt;&lt;wsp:rsid wsp:val=&quot;00681CA6&quot;/&gt;&lt;wsp:rsid wsp:val=&quot;00681D01&quot;/&gt;&lt;wsp:rsid wsp:val=&quot;00681F73&quot;/&gt;&lt;wsp:rsid wsp:val=&quot;00681F76&quot;/&gt;&lt;wsp:rsid wsp:val=&quot;00682042&quot;/&gt;&lt;wsp:rsid wsp:val=&quot;00682623&quot;/&gt;&lt;wsp:rsid wsp:val=&quot;00682A8F&quot;/&gt;&lt;wsp:rsid wsp:val=&quot;00682C84&quot;/&gt;&lt;wsp:rsid wsp:val=&quot;006830FA&quot;/&gt;&lt;wsp:rsid wsp:val=&quot;00683FFC&quot;/&gt;&lt;wsp:rsid wsp:val=&quot;006841BE&quot;/&gt;&lt;wsp:rsid wsp:val=&quot;00684427&quot;/&gt;&lt;wsp:rsid wsp:val=&quot;00684908&quot;/&gt;&lt;wsp:rsid wsp:val=&quot;00685535&quot;/&gt;&lt;wsp:rsid wsp:val=&quot;00685CF7&quot;/&gt;&lt;wsp:rsid wsp:val=&quot;00685D13&quot;/&gt;&lt;wsp:rsid wsp:val=&quot;00686188&quot;/&gt;&lt;wsp:rsid wsp:val=&quot;00686293&quot;/&gt;&lt;wsp:rsid wsp:val=&quot;006864B7&quot;/&gt;&lt;wsp:rsid wsp:val=&quot;00686B9E&quot;/&gt;&lt;wsp:rsid wsp:val=&quot;00686F49&quot;/&gt;&lt;wsp:rsid wsp:val=&quot;00687066&quot;/&gt;&lt;wsp:rsid wsp:val=&quot;006876C7&quot;/&gt;&lt;wsp:rsid wsp:val=&quot;006878F3&quot;/&gt;&lt;wsp:rsid wsp:val=&quot;0068794C&quot;/&gt;&lt;wsp:rsid wsp:val=&quot;00690388&quot;/&gt;&lt;wsp:rsid wsp:val=&quot;00690875&quot;/&gt;&lt;wsp:rsid wsp:val=&quot;0069095D&quot;/&gt;&lt;wsp:rsid wsp:val=&quot;00690B50&quot;/&gt;&lt;wsp:rsid wsp:val=&quot;00690BA3&quot;/&gt;&lt;wsp:rsid wsp:val=&quot;0069121E&quot;/&gt;&lt;wsp:rsid wsp:val=&quot;00691346&quot;/&gt;&lt;wsp:rsid wsp:val=&quot;00691BD5&quot;/&gt;&lt;wsp:rsid wsp:val=&quot;00691CEC&quot;/&gt;&lt;wsp:rsid wsp:val=&quot;006920DB&quot;/&gt;&lt;wsp:rsid wsp:val=&quot;006926BC&quot;/&gt;&lt;wsp:rsid wsp:val=&quot;006930A3&quot;/&gt;&lt;wsp:rsid wsp:val=&quot;006933C9&quot;/&gt;&lt;wsp:rsid wsp:val=&quot;0069348D&quot;/&gt;&lt;wsp:rsid wsp:val=&quot;00693DA2&quot;/&gt;&lt;wsp:rsid wsp:val=&quot;0069446A&quot;/&gt;&lt;wsp:rsid wsp:val=&quot;00694D5D&quot;/&gt;&lt;wsp:rsid wsp:val=&quot;00694DA3&quot;/&gt;&lt;wsp:rsid wsp:val=&quot;00694E59&quot;/&gt;&lt;wsp:rsid wsp:val=&quot;006954DD&quot;/&gt;&lt;wsp:rsid wsp:val=&quot;006955A5&quot;/&gt;&lt;wsp:rsid wsp:val=&quot;00696BBC&quot;/&gt;&lt;wsp:rsid wsp:val=&quot;00696F88&quot;/&gt;&lt;wsp:rsid wsp:val=&quot;0069733E&quot;/&gt;&lt;wsp:rsid wsp:val=&quot;00697375&quot;/&gt;&lt;wsp:rsid wsp:val=&quot;006973E5&quot;/&gt;&lt;wsp:rsid wsp:val=&quot;006977CC&quot;/&gt;&lt;wsp:rsid wsp:val=&quot;006A0958&quot;/&gt;&lt;wsp:rsid wsp:val=&quot;006A0D06&quot;/&gt;&lt;wsp:rsid wsp:val=&quot;006A1830&quot;/&gt;&lt;wsp:rsid wsp:val=&quot;006A3056&quot;/&gt;&lt;wsp:rsid wsp:val=&quot;006A35BD&quot;/&gt;&lt;wsp:rsid wsp:val=&quot;006A3660&quot;/&gt;&lt;wsp:rsid wsp:val=&quot;006A369C&quot;/&gt;&lt;wsp:rsid wsp:val=&quot;006A372F&quot;/&gt;&lt;wsp:rsid wsp:val=&quot;006A3874&quot;/&gt;&lt;wsp:rsid wsp:val=&quot;006A395C&quot;/&gt;&lt;wsp:rsid wsp:val=&quot;006A46A7&quot;/&gt;&lt;wsp:rsid wsp:val=&quot;006A4A4E&quot;/&gt;&lt;wsp:rsid wsp:val=&quot;006A5591&quot;/&gt;&lt;wsp:rsid wsp:val=&quot;006A5C86&quot;/&gt;&lt;wsp:rsid wsp:val=&quot;006A60DA&quot;/&gt;&lt;wsp:rsid wsp:val=&quot;006A657D&quot;/&gt;&lt;wsp:rsid wsp:val=&quot;006A7836&quot;/&gt;&lt;wsp:rsid wsp:val=&quot;006A79A6&quot;/&gt;&lt;wsp:rsid wsp:val=&quot;006B06D5&quot;/&gt;&lt;wsp:rsid wsp:val=&quot;006B1A12&quot;/&gt;&lt;wsp:rsid wsp:val=&quot;006B1CCC&quot;/&gt;&lt;wsp:rsid wsp:val=&quot;006B1FBC&quot;/&gt;&lt;wsp:rsid wsp:val=&quot;006B2649&quot;/&gt;&lt;wsp:rsid wsp:val=&quot;006B264B&quot;/&gt;&lt;wsp:rsid wsp:val=&quot;006B2E26&quot;/&gt;&lt;wsp:rsid wsp:val=&quot;006B3348&quot;/&gt;&lt;wsp:rsid wsp:val=&quot;006B34BA&quot;/&gt;&lt;wsp:rsid wsp:val=&quot;006B35C6&quot;/&gt;&lt;wsp:rsid wsp:val=&quot;006B3728&quot;/&gt;&lt;wsp:rsid wsp:val=&quot;006B3AAD&quot;/&gt;&lt;wsp:rsid wsp:val=&quot;006B400B&quot;/&gt;&lt;wsp:rsid wsp:val=&quot;006B43EE&quot;/&gt;&lt;wsp:rsid wsp:val=&quot;006B4C45&quot;/&gt;&lt;wsp:rsid wsp:val=&quot;006B4F60&quot;/&gt;&lt;wsp:rsid wsp:val=&quot;006B53B5&quot;/&gt;&lt;wsp:rsid wsp:val=&quot;006B5BDC&quot;/&gt;&lt;wsp:rsid wsp:val=&quot;006B5E26&quot;/&gt;&lt;wsp:rsid wsp:val=&quot;006B65E5&quot;/&gt;&lt;wsp:rsid wsp:val=&quot;006B69EA&quot;/&gt;&lt;wsp:rsid wsp:val=&quot;006B6B17&quot;/&gt;&lt;wsp:rsid wsp:val=&quot;006B6D40&quot;/&gt;&lt;wsp:rsid wsp:val=&quot;006B7602&quot;/&gt;&lt;wsp:rsid wsp:val=&quot;006B77EA&quot;/&gt;&lt;wsp:rsid wsp:val=&quot;006C146A&quot;/&gt;&lt;wsp:rsid wsp:val=&quot;006C1FA5&quot;/&gt;&lt;wsp:rsid wsp:val=&quot;006C2513&quot;/&gt;&lt;wsp:rsid wsp:val=&quot;006C252A&quot;/&gt;&lt;wsp:rsid wsp:val=&quot;006C2711&quot;/&gt;&lt;wsp:rsid wsp:val=&quot;006C2B8C&quot;/&gt;&lt;wsp:rsid wsp:val=&quot;006C316D&quot;/&gt;&lt;wsp:rsid wsp:val=&quot;006C3252&quot;/&gt;&lt;wsp:rsid wsp:val=&quot;006C3804&quot;/&gt;&lt;wsp:rsid wsp:val=&quot;006C38D9&quot;/&gt;&lt;wsp:rsid wsp:val=&quot;006C3E81&quot;/&gt;&lt;wsp:rsid wsp:val=&quot;006C3F0A&quot;/&gt;&lt;wsp:rsid wsp:val=&quot;006C43FA&quot;/&gt;&lt;wsp:rsid wsp:val=&quot;006C5272&quot;/&gt;&lt;wsp:rsid wsp:val=&quot;006C53AF&quot;/&gt;&lt;wsp:rsid wsp:val=&quot;006C544C&quot;/&gt;&lt;wsp:rsid wsp:val=&quot;006C5695&quot;/&gt;&lt;wsp:rsid wsp:val=&quot;006C59F3&quot;/&gt;&lt;wsp:rsid wsp:val=&quot;006C5F53&quot;/&gt;&lt;wsp:rsid wsp:val=&quot;006C6251&quot;/&gt;&lt;wsp:rsid wsp:val=&quot;006C64E5&quot;/&gt;&lt;wsp:rsid wsp:val=&quot;006C69F1&quot;/&gt;&lt;wsp:rsid wsp:val=&quot;006C6AD9&quot;/&gt;&lt;wsp:rsid wsp:val=&quot;006C6D75&quot;/&gt;&lt;wsp:rsid wsp:val=&quot;006C70F4&quot;/&gt;&lt;wsp:rsid wsp:val=&quot;006C7169&quot;/&gt;&lt;wsp:rsid wsp:val=&quot;006C7C26&quot;/&gt;&lt;wsp:rsid wsp:val=&quot;006D05A3&quot;/&gt;&lt;wsp:rsid wsp:val=&quot;006D069E&quot;/&gt;&lt;wsp:rsid wsp:val=&quot;006D0932&quot;/&gt;&lt;wsp:rsid wsp:val=&quot;006D09DC&quot;/&gt;&lt;wsp:rsid wsp:val=&quot;006D0B73&quot;/&gt;&lt;wsp:rsid wsp:val=&quot;006D0DAB&quot;/&gt;&lt;wsp:rsid wsp:val=&quot;006D135E&quot;/&gt;&lt;wsp:rsid wsp:val=&quot;006D1AB2&quot;/&gt;&lt;wsp:rsid wsp:val=&quot;006D1B4F&quot;/&gt;&lt;wsp:rsid wsp:val=&quot;006D239C&quot;/&gt;&lt;wsp:rsid wsp:val=&quot;006D25C7&quot;/&gt;&lt;wsp:rsid wsp:val=&quot;006D30E3&quot;/&gt;&lt;wsp:rsid wsp:val=&quot;006D31C3&quot;/&gt;&lt;wsp:rsid wsp:val=&quot;006D408E&quot;/&gt;&lt;wsp:rsid wsp:val=&quot;006D4B3A&quot;/&gt;&lt;wsp:rsid wsp:val=&quot;006D5150&quot;/&gt;&lt;wsp:rsid wsp:val=&quot;006D53D3&quot;/&gt;&lt;wsp:rsid wsp:val=&quot;006D5878&quot;/&gt;&lt;wsp:rsid wsp:val=&quot;006D629E&quot;/&gt;&lt;wsp:rsid wsp:val=&quot;006D69F9&quot;/&gt;&lt;wsp:rsid wsp:val=&quot;006D6BB9&quot;/&gt;&lt;wsp:rsid wsp:val=&quot;006D7219&quot;/&gt;&lt;wsp:rsid wsp:val=&quot;006D7D9F&quot;/&gt;&lt;wsp:rsid wsp:val=&quot;006E09A8&quot;/&gt;&lt;wsp:rsid wsp:val=&quot;006E0CC1&quot;/&gt;&lt;wsp:rsid wsp:val=&quot;006E0F17&quot;/&gt;&lt;wsp:rsid wsp:val=&quot;006E159E&quot;/&gt;&lt;wsp:rsid wsp:val=&quot;006E3162&quot;/&gt;&lt;wsp:rsid wsp:val=&quot;006E3403&quot;/&gt;&lt;wsp:rsid wsp:val=&quot;006E3408&quot;/&gt;&lt;wsp:rsid wsp:val=&quot;006E399B&quot;/&gt;&lt;wsp:rsid wsp:val=&quot;006E3A57&quot;/&gt;&lt;wsp:rsid wsp:val=&quot;006E4047&quot;/&gt;&lt;wsp:rsid wsp:val=&quot;006E4254&quot;/&gt;&lt;wsp:rsid wsp:val=&quot;006E4999&quot;/&gt;&lt;wsp:rsid wsp:val=&quot;006E54E1&quot;/&gt;&lt;wsp:rsid wsp:val=&quot;006E5C1E&quot;/&gt;&lt;wsp:rsid wsp:val=&quot;006E662D&quot;/&gt;&lt;wsp:rsid wsp:val=&quot;006E6697&quot;/&gt;&lt;wsp:rsid wsp:val=&quot;006E6C23&quot;/&gt;&lt;wsp:rsid wsp:val=&quot;006E72D4&quot;/&gt;&lt;wsp:rsid wsp:val=&quot;006E73BD&quot;/&gt;&lt;wsp:rsid wsp:val=&quot;006E7F17&quot;/&gt;&lt;wsp:rsid wsp:val=&quot;006F030F&quot;/&gt;&lt;wsp:rsid wsp:val=&quot;006F0AB3&quot;/&gt;&lt;wsp:rsid wsp:val=&quot;006F1381&quot;/&gt;&lt;wsp:rsid wsp:val=&quot;006F13D8&quot;/&gt;&lt;wsp:rsid wsp:val=&quot;006F158E&quot;/&gt;&lt;wsp:rsid wsp:val=&quot;006F1D3C&quot;/&gt;&lt;wsp:rsid wsp:val=&quot;006F1DA9&quot;/&gt;&lt;wsp:rsid wsp:val=&quot;006F2110&quot;/&gt;&lt;wsp:rsid wsp:val=&quot;006F21D4&quot;/&gt;&lt;wsp:rsid wsp:val=&quot;006F2884&quot;/&gt;&lt;wsp:rsid wsp:val=&quot;006F2E00&quot;/&gt;&lt;wsp:rsid wsp:val=&quot;006F38FF&quot;/&gt;&lt;wsp:rsid wsp:val=&quot;006F3A6F&quot;/&gt;&lt;wsp:rsid wsp:val=&quot;006F3C82&quot;/&gt;&lt;wsp:rsid wsp:val=&quot;006F4319&quot;/&gt;&lt;wsp:rsid wsp:val=&quot;006F453D&quot;/&gt;&lt;wsp:rsid wsp:val=&quot;006F493D&quot;/&gt;&lt;wsp:rsid wsp:val=&quot;006F4D6A&quot;/&gt;&lt;wsp:rsid wsp:val=&quot;006F5191&quot;/&gt;&lt;wsp:rsid wsp:val=&quot;006F5576&quot;/&gt;&lt;wsp:rsid wsp:val=&quot;006F55EC&quot;/&gt;&lt;wsp:rsid wsp:val=&quot;006F61FC&quot;/&gt;&lt;wsp:rsid wsp:val=&quot;006F64C3&quot;/&gt;&lt;wsp:rsid wsp:val=&quot;006F65C9&quot;/&gt;&lt;wsp:rsid wsp:val=&quot;006F6A64&quot;/&gt;&lt;wsp:rsid wsp:val=&quot;006F73DC&quot;/&gt;&lt;wsp:rsid wsp:val=&quot;006F771D&quot;/&gt;&lt;wsp:rsid wsp:val=&quot;007002D7&quot;/&gt;&lt;wsp:rsid wsp:val=&quot;007003F2&quot;/&gt;&lt;wsp:rsid wsp:val=&quot;007009E8&quot;/&gt;&lt;wsp:rsid wsp:val=&quot;00700D3F&quot;/&gt;&lt;wsp:rsid wsp:val=&quot;00700FC3&quot;/&gt;&lt;wsp:rsid wsp:val=&quot;00701041&quot;/&gt;&lt;wsp:rsid wsp:val=&quot;00702B46&quot;/&gt;&lt;wsp:rsid wsp:val=&quot;00702D05&quot;/&gt;&lt;wsp:rsid wsp:val=&quot;00702D98&quot;/&gt;&lt;wsp:rsid wsp:val=&quot;00703165&quot;/&gt;&lt;wsp:rsid wsp:val=&quot;0070391A&quot;/&gt;&lt;wsp:rsid wsp:val=&quot;00703A03&quot;/&gt;&lt;wsp:rsid wsp:val=&quot;00703C33&quot;/&gt;&lt;wsp:rsid wsp:val=&quot;00703C5B&quot;/&gt;&lt;wsp:rsid wsp:val=&quot;0070447D&quot;/&gt;&lt;wsp:rsid wsp:val=&quot;00704900&quot;/&gt;&lt;wsp:rsid wsp:val=&quot;00704BDA&quot;/&gt;&lt;wsp:rsid wsp:val=&quot;00704DB3&quot;/&gt;&lt;wsp:rsid wsp:val=&quot;007051E7&quot;/&gt;&lt;wsp:rsid wsp:val=&quot;0070533D&quot;/&gt;&lt;wsp:rsid wsp:val=&quot;00706532&quot;/&gt;&lt;wsp:rsid wsp:val=&quot;0070696A&quot;/&gt;&lt;wsp:rsid wsp:val=&quot;007070F5&quot;/&gt;&lt;wsp:rsid wsp:val=&quot;007072D9&quot;/&gt;&lt;wsp:rsid wsp:val=&quot;00707BD2&quot;/&gt;&lt;wsp:rsid wsp:val=&quot;007103C8&quot;/&gt;&lt;wsp:rsid wsp:val=&quot;00710577&quot;/&gt;&lt;wsp:rsid wsp:val=&quot;00710627&quot;/&gt;&lt;wsp:rsid wsp:val=&quot;0071086A&quot;/&gt;&lt;wsp:rsid wsp:val=&quot;00710A82&quot;/&gt;&lt;wsp:rsid wsp:val=&quot;00710EED&quot;/&gt;&lt;wsp:rsid wsp:val=&quot;00710F77&quot;/&gt;&lt;wsp:rsid wsp:val=&quot;00711131&quot;/&gt;&lt;wsp:rsid wsp:val=&quot;00711978&quot;/&gt;&lt;wsp:rsid wsp:val=&quot;00711B33&quot;/&gt;&lt;wsp:rsid wsp:val=&quot;00712196&quot;/&gt;&lt;wsp:rsid wsp:val=&quot;007133EC&quot;/&gt;&lt;wsp:rsid wsp:val=&quot;00713494&quot;/&gt;&lt;wsp:rsid wsp:val=&quot;00713DBF&quot;/&gt;&lt;wsp:rsid wsp:val=&quot;00713F0D&quot;/&gt;&lt;wsp:rsid wsp:val=&quot;00714455&quot;/&gt;&lt;wsp:rsid wsp:val=&quot;00715F29&quot;/&gt;&lt;wsp:rsid wsp:val=&quot;00716546&quot;/&gt;&lt;wsp:rsid wsp:val=&quot;00716909&quot;/&gt;&lt;wsp:rsid wsp:val=&quot;00716B79&quot;/&gt;&lt;wsp:rsid wsp:val=&quot;00720226&quot;/&gt;&lt;wsp:rsid wsp:val=&quot;00721145&quot;/&gt;&lt;wsp:rsid wsp:val=&quot;0072196A&quot;/&gt;&lt;wsp:rsid wsp:val=&quot;0072216B&quot;/&gt;&lt;wsp:rsid wsp:val=&quot;00722242&quot;/&gt;&lt;wsp:rsid wsp:val=&quot;007223D0&quot;/&gt;&lt;wsp:rsid wsp:val=&quot;00722889&quot;/&gt;&lt;wsp:rsid wsp:val=&quot;007230BD&quot;/&gt;&lt;wsp:rsid wsp:val=&quot;00723D35&quot;/&gt;&lt;wsp:rsid wsp:val=&quot;00723F80&quot;/&gt;&lt;wsp:rsid wsp:val=&quot;0072428F&quot;/&gt;&lt;wsp:rsid wsp:val=&quot;007245D5&quot;/&gt;&lt;wsp:rsid wsp:val=&quot;007246E8&quot;/&gt;&lt;wsp:rsid wsp:val=&quot;00724826&quot;/&gt;&lt;wsp:rsid wsp:val=&quot;00724A47&quot;/&gt;&lt;wsp:rsid wsp:val=&quot;00724B1B&quot;/&gt;&lt;wsp:rsid wsp:val=&quot;00724C7C&quot;/&gt;&lt;wsp:rsid wsp:val=&quot;00724D7B&quot;/&gt;&lt;wsp:rsid wsp:val=&quot;007250AA&quot;/&gt;&lt;wsp:rsid wsp:val=&quot;0072693B&quot;/&gt;&lt;wsp:rsid wsp:val=&quot;00726CE6&quot;/&gt;&lt;wsp:rsid wsp:val=&quot;007273C9&quot;/&gt;&lt;wsp:rsid wsp:val=&quot;007275A3&quot;/&gt;&lt;wsp:rsid wsp:val=&quot;00727BC8&quot;/&gt;&lt;wsp:rsid wsp:val=&quot;00727C68&quot;/&gt;&lt;wsp:rsid wsp:val=&quot;00727EA0&quot;/&gt;&lt;wsp:rsid wsp:val=&quot;00730241&quot;/&gt;&lt;wsp:rsid wsp:val=&quot;00731071&quot;/&gt;&lt;wsp:rsid wsp:val=&quot;00731270&quot;/&gt;&lt;wsp:rsid wsp:val=&quot;00731F37&quot;/&gt;&lt;wsp:rsid wsp:val=&quot;0073218C&quot;/&gt;&lt;wsp:rsid wsp:val=&quot;00732EAB&quot;/&gt;&lt;wsp:rsid wsp:val=&quot;007330D7&quot;/&gt;&lt;wsp:rsid wsp:val=&quot;0073349C&quot;/&gt;&lt;wsp:rsid wsp:val=&quot;0073376A&quot;/&gt;&lt;wsp:rsid wsp:val=&quot;00733FC1&quot;/&gt;&lt;wsp:rsid wsp:val=&quot;007341DF&quot;/&gt;&lt;wsp:rsid wsp:val=&quot;007342FE&quot;/&gt;&lt;wsp:rsid wsp:val=&quot;0073438D&quot;/&gt;&lt;wsp:rsid wsp:val=&quot;0073466F&quot;/&gt;&lt;wsp:rsid wsp:val=&quot;00734849&quot;/&gt;&lt;wsp:rsid wsp:val=&quot;00734987&quot;/&gt;&lt;wsp:rsid wsp:val=&quot;00734F92&quot;/&gt;&lt;wsp:rsid wsp:val=&quot;0073500E&quot;/&gt;&lt;wsp:rsid wsp:val=&quot;007355A2&quot;/&gt;&lt;wsp:rsid wsp:val=&quot;007356EC&quot;/&gt;&lt;wsp:rsid wsp:val=&quot;00735A8F&quot;/&gt;&lt;wsp:rsid wsp:val=&quot;0073642E&quot;/&gt;&lt;wsp:rsid wsp:val=&quot;0073666D&quot;/&gt;&lt;wsp:rsid wsp:val=&quot;00736779&quot;/&gt;&lt;wsp:rsid wsp:val=&quot;00736D52&quot;/&gt;&lt;wsp:rsid wsp:val=&quot;00736D6D&quot;/&gt;&lt;wsp:rsid wsp:val=&quot;00736DF6&quot;/&gt;&lt;wsp:rsid wsp:val=&quot;007372D5&quot;/&gt;&lt;wsp:rsid wsp:val=&quot;00737432&quot;/&gt;&lt;wsp:rsid wsp:val=&quot;007377C4&quot;/&gt;&lt;wsp:rsid wsp:val=&quot;00737D04&quot;/&gt;&lt;wsp:rsid wsp:val=&quot;00737D95&quot;/&gt;&lt;wsp:rsid wsp:val=&quot;00740538&quot;/&gt;&lt;wsp:rsid wsp:val=&quot;00740795&quot;/&gt;&lt;wsp:rsid wsp:val=&quot;00740A38&quot;/&gt;&lt;wsp:rsid wsp:val=&quot;00740C4E&quot;/&gt;&lt;wsp:rsid wsp:val=&quot;007417E9&quot;/&gt;&lt;wsp:rsid wsp:val=&quot;00742683&quot;/&gt;&lt;wsp:rsid wsp:val=&quot;0074366F&quot;/&gt;&lt;wsp:rsid wsp:val=&quot;007437AE&quot;/&gt;&lt;wsp:rsid wsp:val=&quot;00743B6B&quot;/&gt;&lt;wsp:rsid wsp:val=&quot;00743EF3&quot;/&gt;&lt;wsp:rsid wsp:val=&quot;0074406F&quot;/&gt;&lt;wsp:rsid wsp:val=&quot;0074413A&quot;/&gt;&lt;wsp:rsid wsp:val=&quot;007444F7&quot;/&gt;&lt;wsp:rsid wsp:val=&quot;00744DD6&quot;/&gt;&lt;wsp:rsid wsp:val=&quot;00744E19&quot;/&gt;&lt;wsp:rsid wsp:val=&quot;00745270&quot;/&gt;&lt;wsp:rsid wsp:val=&quot;00745289&quot;/&gt;&lt;wsp:rsid wsp:val=&quot;0074553D&quot;/&gt;&lt;wsp:rsid wsp:val=&quot;00745932&quot;/&gt;&lt;wsp:rsid wsp:val=&quot;00745A6F&quot;/&gt;&lt;wsp:rsid wsp:val=&quot;00746DA5&quot;/&gt;&lt;wsp:rsid wsp:val=&quot;00746FD1&quot;/&gt;&lt;wsp:rsid wsp:val=&quot;00747A47&quot;/&gt;&lt;wsp:rsid wsp:val=&quot;00747C5C&quot;/&gt;&lt;wsp:rsid wsp:val=&quot;00747CC4&quot;/&gt;&lt;wsp:rsid wsp:val=&quot;0075063F&quot;/&gt;&lt;wsp:rsid wsp:val=&quot;007507DC&quot;/&gt;&lt;wsp:rsid wsp:val=&quot;00750BE6&quot;/&gt;&lt;wsp:rsid wsp:val=&quot;00750CC0&quot;/&gt;&lt;wsp:rsid wsp:val=&quot;0075133B&quot;/&gt;&lt;wsp:rsid wsp:val=&quot;00751678&quot;/&gt;&lt;wsp:rsid wsp:val=&quot;00751773&quot;/&gt;&lt;wsp:rsid wsp:val=&quot;00751DBC&quot;/&gt;&lt;wsp:rsid wsp:val=&quot;00751FEE&quot;/&gt;&lt;wsp:rsid wsp:val=&quot;00752328&quot;/&gt;&lt;wsp:rsid wsp:val=&quot;007523C3&quot;/&gt;&lt;wsp:rsid wsp:val=&quot;00752609&quot;/&gt;&lt;wsp:rsid wsp:val=&quot;00752990&quot;/&gt;&lt;wsp:rsid wsp:val=&quot;00752B7C&quot;/&gt;&lt;wsp:rsid wsp:val=&quot;007530A6&quot;/&gt;&lt;wsp:rsid wsp:val=&quot;00754029&quot;/&gt;&lt;wsp:rsid wsp:val=&quot;007540CE&quot;/&gt;&lt;wsp:rsid wsp:val=&quot;00754414&quot;/&gt;&lt;wsp:rsid wsp:val=&quot;007549E8&quot;/&gt;&lt;wsp:rsid wsp:val=&quot;00754A12&quot;/&gt;&lt;wsp:rsid wsp:val=&quot;00754FA9&quot;/&gt;&lt;wsp:rsid wsp:val=&quot;00755668&quot;/&gt;&lt;wsp:rsid wsp:val=&quot;0075603F&quot;/&gt;&lt;wsp:rsid wsp:val=&quot;00756E3A&quot;/&gt;&lt;wsp:rsid wsp:val=&quot;007571C5&quot;/&gt;&lt;wsp:rsid wsp:val=&quot;0075724A&quot;/&gt;&lt;wsp:rsid wsp:val=&quot;0075777D&quot;/&gt;&lt;wsp:rsid wsp:val=&quot;007604A8&quot;/&gt;&lt;wsp:rsid wsp:val=&quot;007605E9&quot;/&gt;&lt;wsp:rsid wsp:val=&quot;00760A44&quot;/&gt;&lt;wsp:rsid wsp:val=&quot;0076167D&quot;/&gt;&lt;wsp:rsid wsp:val=&quot;007619AD&quot;/&gt;&lt;wsp:rsid wsp:val=&quot;00761F36&quot;/&gt;&lt;wsp:rsid wsp:val=&quot;00762107&quot;/&gt;&lt;wsp:rsid wsp:val=&quot;007633C5&quot;/&gt;&lt;wsp:rsid wsp:val=&quot;00764778&quot;/&gt;&lt;wsp:rsid wsp:val=&quot;00765421&quot;/&gt;&lt;wsp:rsid wsp:val=&quot;0076542F&quot;/&gt;&lt;wsp:rsid wsp:val=&quot;0076546D&quot;/&gt;&lt;wsp:rsid wsp:val=&quot;00765B3D&quot;/&gt;&lt;wsp:rsid wsp:val=&quot;00766442&quot;/&gt;&lt;wsp:rsid wsp:val=&quot;00766479&quot;/&gt;&lt;wsp:rsid wsp:val=&quot;00766A2B&quot;/&gt;&lt;wsp:rsid wsp:val=&quot;00766ED9&quot;/&gt;&lt;wsp:rsid wsp:val=&quot;007670F0&quot;/&gt;&lt;wsp:rsid wsp:val=&quot;007675B3&quot;/&gt;&lt;wsp:rsid wsp:val=&quot;00770BF3&quot;/&gt;&lt;wsp:rsid wsp:val=&quot;00770C60&quot;/&gt;&lt;wsp:rsid wsp:val=&quot;00770E78&quot;/&gt;&lt;wsp:rsid wsp:val=&quot;00771A2A&quot;/&gt;&lt;wsp:rsid wsp:val=&quot;00771D69&quot;/&gt;&lt;wsp:rsid wsp:val=&quot;007726A7&quot;/&gt;&lt;wsp:rsid wsp:val=&quot;007726F1&quot;/&gt;&lt;wsp:rsid wsp:val=&quot;0077302C&quot;/&gt;&lt;wsp:rsid wsp:val=&quot;00773BFF&quot;/&gt;&lt;wsp:rsid wsp:val=&quot;00774631&quot;/&gt;&lt;wsp:rsid wsp:val=&quot;00775278&quot;/&gt;&lt;wsp:rsid wsp:val=&quot;007758C4&quot;/&gt;&lt;wsp:rsid wsp:val=&quot;00775C1B&quot;/&gt;&lt;wsp:rsid wsp:val=&quot;00775C6D&quot;/&gt;&lt;wsp:rsid wsp:val=&quot;00777FEA&quot;/&gt;&lt;wsp:rsid wsp:val=&quot;00780234&quot;/&gt;&lt;wsp:rsid wsp:val=&quot;00780611&quot;/&gt;&lt;wsp:rsid wsp:val=&quot;007810AF&quot;/&gt;&lt;wsp:rsid wsp:val=&quot;00781254&quot;/&gt;&lt;wsp:rsid wsp:val=&quot;007828E6&quot;/&gt;&lt;wsp:rsid wsp:val=&quot;007832CA&quot;/&gt;&lt;wsp:rsid wsp:val=&quot;0078393C&quot;/&gt;&lt;wsp:rsid wsp:val=&quot;00783A89&quot;/&gt;&lt;wsp:rsid wsp:val=&quot;007848B7&quot;/&gt;&lt;wsp:rsid wsp:val=&quot;0078495F&quot;/&gt;&lt;wsp:rsid wsp:val=&quot;007851E7&quot;/&gt;&lt;wsp:rsid wsp:val=&quot;007854CE&quot;/&gt;&lt;wsp:rsid wsp:val=&quot;007857D8&quot;/&gt;&lt;wsp:rsid wsp:val=&quot;00785A5C&quot;/&gt;&lt;wsp:rsid wsp:val=&quot;00786000&quot;/&gt;&lt;wsp:rsid wsp:val=&quot;0078600D&quot;/&gt;&lt;wsp:rsid wsp:val=&quot;0078603F&quot;/&gt;&lt;wsp:rsid wsp:val=&quot;00786315&quot;/&gt;&lt;wsp:rsid wsp:val=&quot;00786356&quot;/&gt;&lt;wsp:rsid wsp:val=&quot;00786A72&quot;/&gt;&lt;wsp:rsid wsp:val=&quot;00786FB4&quot;/&gt;&lt;wsp:rsid wsp:val=&quot;00787980&quot;/&gt;&lt;wsp:rsid wsp:val=&quot;00787E3B&quot;/&gt;&lt;wsp:rsid wsp:val=&quot;00790920&quot;/&gt;&lt;wsp:rsid wsp:val=&quot;00790C76&quot;/&gt;&lt;wsp:rsid wsp:val=&quot;00790CD6&quot;/&gt;&lt;wsp:rsid wsp:val=&quot;00790E56&quot;/&gt;&lt;wsp:rsid wsp:val=&quot;00791189&quot;/&gt;&lt;wsp:rsid wsp:val=&quot;007914F7&quot;/&gt;&lt;wsp:rsid wsp:val=&quot;00791529&quot;/&gt;&lt;wsp:rsid wsp:val=&quot;0079173E&quot;/&gt;&lt;wsp:rsid wsp:val=&quot;00791CB5&quot;/&gt;&lt;wsp:rsid wsp:val=&quot;00791EA2&quot;/&gt;&lt;wsp:rsid wsp:val=&quot;007923BE&quot;/&gt;&lt;wsp:rsid wsp:val=&quot;007923C3&quot;/&gt;&lt;wsp:rsid wsp:val=&quot;00792B3E&quot;/&gt;&lt;wsp:rsid wsp:val=&quot;00792B7C&quot;/&gt;&lt;wsp:rsid wsp:val=&quot;00792C75&quot;/&gt;&lt;wsp:rsid wsp:val=&quot;00793092&quot;/&gt;&lt;wsp:rsid wsp:val=&quot;00793324&quot;/&gt;&lt;wsp:rsid wsp:val=&quot;00793C1D&quot;/&gt;&lt;wsp:rsid wsp:val=&quot;00793E12&quot;/&gt;&lt;wsp:rsid wsp:val=&quot;007941CF&quot;/&gt;&lt;wsp:rsid wsp:val=&quot;007947EF&quot;/&gt;&lt;wsp:rsid wsp:val=&quot;00794E95&quot;/&gt;&lt;wsp:rsid wsp:val=&quot;00795067&quot;/&gt;&lt;wsp:rsid wsp:val=&quot;0079580C&quot;/&gt;&lt;wsp:rsid wsp:val=&quot;0079588D&quot;/&gt;&lt;wsp:rsid wsp:val=&quot;007958B9&quot;/&gt;&lt;wsp:rsid wsp:val=&quot;00795B34&quot;/&gt;&lt;wsp:rsid wsp:val=&quot;00795D15&quot;/&gt;&lt;wsp:rsid wsp:val=&quot;00795DDB&quot;/&gt;&lt;wsp:rsid wsp:val=&quot;00796725&quot;/&gt;&lt;wsp:rsid wsp:val=&quot;00796765&quot;/&gt;&lt;wsp:rsid wsp:val=&quot;00797190&quot;/&gt;&lt;wsp:rsid wsp:val=&quot;00797925&quot;/&gt;&lt;wsp:rsid wsp:val=&quot;00797E04&quot;/&gt;&lt;wsp:rsid wsp:val=&quot;00797FE8&quot;/&gt;&lt;wsp:rsid wsp:val=&quot;007A06EE&quot;/&gt;&lt;wsp:rsid wsp:val=&quot;007A07BC&quot;/&gt;&lt;wsp:rsid wsp:val=&quot;007A0B15&quot;/&gt;&lt;wsp:rsid wsp:val=&quot;007A0F25&quot;/&gt;&lt;wsp:rsid wsp:val=&quot;007A1B22&quot;/&gt;&lt;wsp:rsid wsp:val=&quot;007A1C55&quot;/&gt;&lt;wsp:rsid wsp:val=&quot;007A1FB0&quot;/&gt;&lt;wsp:rsid wsp:val=&quot;007A22CE&quot;/&gt;&lt;wsp:rsid wsp:val=&quot;007A2720&quot;/&gt;&lt;wsp:rsid wsp:val=&quot;007A2D8C&quot;/&gt;&lt;wsp:rsid wsp:val=&quot;007A2DCE&quot;/&gt;&lt;wsp:rsid wsp:val=&quot;007A3083&quot;/&gt;&lt;wsp:rsid wsp:val=&quot;007A3399&quot;/&gt;&lt;wsp:rsid wsp:val=&quot;007A3474&quot;/&gt;&lt;wsp:rsid wsp:val=&quot;007A3620&quot;/&gt;&lt;wsp:rsid wsp:val=&quot;007A380B&quot;/&gt;&lt;wsp:rsid wsp:val=&quot;007A3B1F&quot;/&gt;&lt;wsp:rsid wsp:val=&quot;007A3B48&quot;/&gt;&lt;wsp:rsid wsp:val=&quot;007A3BD4&quot;/&gt;&lt;wsp:rsid wsp:val=&quot;007A3C03&quot;/&gt;&lt;wsp:rsid wsp:val=&quot;007A3F6E&quot;/&gt;&lt;wsp:rsid wsp:val=&quot;007A44D5&quot;/&gt;&lt;wsp:rsid wsp:val=&quot;007A4605&quot;/&gt;&lt;wsp:rsid wsp:val=&quot;007A4733&quot;/&gt;&lt;wsp:rsid wsp:val=&quot;007A4C89&quot;/&gt;&lt;wsp:rsid wsp:val=&quot;007A4DAD&quot;/&gt;&lt;wsp:rsid wsp:val=&quot;007A4E4B&quot;/&gt;&lt;wsp:rsid wsp:val=&quot;007A507F&quot;/&gt;&lt;wsp:rsid wsp:val=&quot;007A5A43&quot;/&gt;&lt;wsp:rsid wsp:val=&quot;007A5AA9&quot;/&gt;&lt;wsp:rsid wsp:val=&quot;007A5F40&quot;/&gt;&lt;wsp:rsid wsp:val=&quot;007A6186&quot;/&gt;&lt;wsp:rsid wsp:val=&quot;007A68BF&quot;/&gt;&lt;wsp:rsid wsp:val=&quot;007A6C83&quot;/&gt;&lt;wsp:rsid wsp:val=&quot;007A7007&quot;/&gt;&lt;wsp:rsid wsp:val=&quot;007A70F0&quot;/&gt;&lt;wsp:rsid wsp:val=&quot;007A7ACB&quot;/&gt;&lt;wsp:rsid wsp:val=&quot;007A7D77&quot;/&gt;&lt;wsp:rsid wsp:val=&quot;007A7F24&quot;/&gt;&lt;wsp:rsid wsp:val=&quot;007B0CAF&quot;/&gt;&lt;wsp:rsid wsp:val=&quot;007B1D67&quot;/&gt;&lt;wsp:rsid wsp:val=&quot;007B2632&quot;/&gt;&lt;wsp:rsid wsp:val=&quot;007B2EEB&quot;/&gt;&lt;wsp:rsid wsp:val=&quot;007B34A4&quot;/&gt;&lt;wsp:rsid wsp:val=&quot;007B3803&quot;/&gt;&lt;wsp:rsid wsp:val=&quot;007B3E89&quot;/&gt;&lt;wsp:rsid wsp:val=&quot;007B3EEE&quot;/&gt;&lt;wsp:rsid wsp:val=&quot;007B4B86&quot;/&gt;&lt;wsp:rsid wsp:val=&quot;007B4CE1&quot;/&gt;&lt;wsp:rsid wsp:val=&quot;007B668A&quot;/&gt;&lt;wsp:rsid wsp:val=&quot;007B692F&quot;/&gt;&lt;wsp:rsid wsp:val=&quot;007B6CF5&quot;/&gt;&lt;wsp:rsid wsp:val=&quot;007B6F0C&quot;/&gt;&lt;wsp:rsid wsp:val=&quot;007B74A3&quot;/&gt;&lt;wsp:rsid wsp:val=&quot;007B75FE&quot;/&gt;&lt;wsp:rsid wsp:val=&quot;007B7756&quot;/&gt;&lt;wsp:rsid wsp:val=&quot;007C103D&quot;/&gt;&lt;wsp:rsid wsp:val=&quot;007C1079&quot;/&gt;&lt;wsp:rsid wsp:val=&quot;007C14EE&quot;/&gt;&lt;wsp:rsid wsp:val=&quot;007C1516&quot;/&gt;&lt;wsp:rsid wsp:val=&quot;007C1537&quot;/&gt;&lt;wsp:rsid wsp:val=&quot;007C231D&quot;/&gt;&lt;wsp:rsid wsp:val=&quot;007C2D23&quot;/&gt;&lt;wsp:rsid wsp:val=&quot;007C2FEB&quot;/&gt;&lt;wsp:rsid wsp:val=&quot;007C3433&quot;/&gt;&lt;wsp:rsid wsp:val=&quot;007C3E71&quot;/&gt;&lt;wsp:rsid wsp:val=&quot;007C425A&quot;/&gt;&lt;wsp:rsid wsp:val=&quot;007C438E&quot;/&gt;&lt;wsp:rsid wsp:val=&quot;007C53D3&quot;/&gt;&lt;wsp:rsid wsp:val=&quot;007C5C32&quot;/&gt;&lt;wsp:rsid wsp:val=&quot;007C5CF0&quot;/&gt;&lt;wsp:rsid wsp:val=&quot;007C61DB&quot;/&gt;&lt;wsp:rsid wsp:val=&quot;007C6201&quot;/&gt;&lt;wsp:rsid wsp:val=&quot;007C6AE9&quot;/&gt;&lt;wsp:rsid wsp:val=&quot;007C6D09&quot;/&gt;&lt;wsp:rsid wsp:val=&quot;007C74B8&quot;/&gt;&lt;wsp:rsid wsp:val=&quot;007C7CF6&quot;/&gt;&lt;wsp:rsid wsp:val=&quot;007D011A&quot;/&gt;&lt;wsp:rsid wsp:val=&quot;007D1AD4&quot;/&gt;&lt;wsp:rsid wsp:val=&quot;007D1D64&quot;/&gt;&lt;wsp:rsid wsp:val=&quot;007D26C1&quot;/&gt;&lt;wsp:rsid wsp:val=&quot;007D28FB&quot;/&gt;&lt;wsp:rsid wsp:val=&quot;007D2D68&quot;/&gt;&lt;wsp:rsid wsp:val=&quot;007D2E32&quot;/&gt;&lt;wsp:rsid wsp:val=&quot;007D3647&quot;/&gt;&lt;wsp:rsid wsp:val=&quot;007D42F7&quot;/&gt;&lt;wsp:rsid wsp:val=&quot;007D4A84&quot;/&gt;&lt;wsp:rsid wsp:val=&quot;007D4C41&quot;/&gt;&lt;wsp:rsid wsp:val=&quot;007D55A4&quot;/&gt;&lt;wsp:rsid wsp:val=&quot;007D57C7&quot;/&gt;&lt;wsp:rsid wsp:val=&quot;007D5A89&quot;/&gt;&lt;wsp:rsid wsp:val=&quot;007D5F98&quot;/&gt;&lt;wsp:rsid wsp:val=&quot;007D6139&quot;/&gt;&lt;wsp:rsid wsp:val=&quot;007D61E0&quot;/&gt;&lt;wsp:rsid wsp:val=&quot;007D6903&quot;/&gt;&lt;wsp:rsid wsp:val=&quot;007D69DB&quot;/&gt;&lt;wsp:rsid wsp:val=&quot;007D6C92&quot;/&gt;&lt;wsp:rsid wsp:val=&quot;007D6E1E&quot;/&gt;&lt;wsp:rsid wsp:val=&quot;007D726E&quot;/&gt;&lt;wsp:rsid wsp:val=&quot;007D73BB&quot;/&gt;&lt;wsp:rsid wsp:val=&quot;007D77FB&quot;/&gt;&lt;wsp:rsid wsp:val=&quot;007D79DC&quot;/&gt;&lt;wsp:rsid wsp:val=&quot;007E0487&quot;/&gt;&lt;wsp:rsid wsp:val=&quot;007E0648&quot;/&gt;&lt;wsp:rsid wsp:val=&quot;007E0849&quot;/&gt;&lt;wsp:rsid wsp:val=&quot;007E0C31&quot;/&gt;&lt;wsp:rsid wsp:val=&quot;007E0DD3&quot;/&gt;&lt;wsp:rsid wsp:val=&quot;007E1A97&quot;/&gt;&lt;wsp:rsid wsp:val=&quot;007E21D2&quot;/&gt;&lt;wsp:rsid wsp:val=&quot;007E28E0&quot;/&gt;&lt;wsp:rsid wsp:val=&quot;007E28E3&quot;/&gt;&lt;wsp:rsid wsp:val=&quot;007E29FA&quot;/&gt;&lt;wsp:rsid wsp:val=&quot;007E2C3E&quot;/&gt;&lt;wsp:rsid wsp:val=&quot;007E34E3&quot;/&gt;&lt;wsp:rsid wsp:val=&quot;007E3657&quot;/&gt;&lt;wsp:rsid wsp:val=&quot;007E3DB5&quot;/&gt;&lt;wsp:rsid wsp:val=&quot;007E3ED4&quot;/&gt;&lt;wsp:rsid wsp:val=&quot;007E5932&quot;/&gt;&lt;wsp:rsid wsp:val=&quot;007E5D47&quot;/&gt;&lt;wsp:rsid wsp:val=&quot;007E5E89&quot;/&gt;&lt;wsp:rsid wsp:val=&quot;007E5F5F&quot;/&gt;&lt;wsp:rsid wsp:val=&quot;007E66C3&quot;/&gt;&lt;wsp:rsid wsp:val=&quot;007E6E66&quot;/&gt;&lt;wsp:rsid wsp:val=&quot;007E7153&quot;/&gt;&lt;wsp:rsid wsp:val=&quot;007E7432&quot;/&gt;&lt;wsp:rsid wsp:val=&quot;007E7858&quot;/&gt;&lt;wsp:rsid wsp:val=&quot;007F010F&quot;/&gt;&lt;wsp:rsid wsp:val=&quot;007F011F&quot;/&gt;&lt;wsp:rsid wsp:val=&quot;007F1254&quot;/&gt;&lt;wsp:rsid wsp:val=&quot;007F2CE5&quot;/&gt;&lt;wsp:rsid wsp:val=&quot;007F2D82&quot;/&gt;&lt;wsp:rsid wsp:val=&quot;007F3A0F&quot;/&gt;&lt;wsp:rsid wsp:val=&quot;007F43AF&quot;/&gt;&lt;wsp:rsid wsp:val=&quot;007F465B&quot;/&gt;&lt;wsp:rsid wsp:val=&quot;007F5C28&quot;/&gt;&lt;wsp:rsid wsp:val=&quot;007F6371&quot;/&gt;&lt;wsp:rsid wsp:val=&quot;007F6572&quot;/&gt;&lt;wsp:rsid wsp:val=&quot;007F70A4&quot;/&gt;&lt;wsp:rsid wsp:val=&quot;007F72B6&quot;/&gt;&lt;wsp:rsid wsp:val=&quot;007F7471&quot;/&gt;&lt;wsp:rsid wsp:val=&quot;007F750B&quot;/&gt;&lt;wsp:rsid wsp:val=&quot;0080098E&quot;/&gt;&lt;wsp:rsid wsp:val=&quot;008013F9&quot;/&gt;&lt;wsp:rsid wsp:val=&quot;00801A7B&quot;/&gt;&lt;wsp:rsid wsp:val=&quot;00801DA5&quot;/&gt;&lt;wsp:rsid wsp:val=&quot;008021B6&quot;/&gt;&lt;wsp:rsid wsp:val=&quot;00802687&quot;/&gt;&lt;wsp:rsid wsp:val=&quot;008029DD&quot;/&gt;&lt;wsp:rsid wsp:val=&quot;00802C2D&quot;/&gt;&lt;wsp:rsid wsp:val=&quot;00802FB9&quot;/&gt;&lt;wsp:rsid wsp:val=&quot;008030A2&quot;/&gt;&lt;wsp:rsid wsp:val=&quot;008046A1&quot;/&gt;&lt;wsp:rsid wsp:val=&quot;0080477B&quot;/&gt;&lt;wsp:rsid wsp:val=&quot;00804A2A&quot;/&gt;&lt;wsp:rsid wsp:val=&quot;00804EC6&quot;/&gt;&lt;wsp:rsid wsp:val=&quot;00805355&quot;/&gt;&lt;wsp:rsid wsp:val=&quot;00805B99&quot;/&gt;&lt;wsp:rsid wsp:val=&quot;00805C26&quot;/&gt;&lt;wsp:rsid wsp:val=&quot;00806167&quot;/&gt;&lt;wsp:rsid wsp:val=&quot;00806376&quot;/&gt;&lt;wsp:rsid wsp:val=&quot;0080641E&quot;/&gt;&lt;wsp:rsid wsp:val=&quot;00807192&quot;/&gt;&lt;wsp:rsid wsp:val=&quot;008078A5&quot;/&gt;&lt;wsp:rsid wsp:val=&quot;00807CB0&quot;/&gt;&lt;wsp:rsid wsp:val=&quot;00807E3B&quot;/&gt;&lt;wsp:rsid wsp:val=&quot;00810015&quot;/&gt;&lt;wsp:rsid wsp:val=&quot;00810C8D&quot;/&gt;&lt;wsp:rsid wsp:val=&quot;0081148C&quot;/&gt;&lt;wsp:rsid wsp:val=&quot;00811546&quot;/&gt;&lt;wsp:rsid wsp:val=&quot;00811BDE&quot;/&gt;&lt;wsp:rsid wsp:val=&quot;00812152&quot;/&gt;&lt;wsp:rsid wsp:val=&quot;00812340&quot;/&gt;&lt;wsp:rsid wsp:val=&quot;00812818&quot;/&gt;&lt;wsp:rsid wsp:val=&quot;00813290&quot;/&gt;&lt;wsp:rsid wsp:val=&quot;008134ED&quot;/&gt;&lt;wsp:rsid wsp:val=&quot;00813673&quot;/&gt;&lt;wsp:rsid wsp:val=&quot;00813AED&quot;/&gt;&lt;wsp:rsid wsp:val=&quot;00814A39&quot;/&gt;&lt;wsp:rsid wsp:val=&quot;00814D48&quot;/&gt;&lt;wsp:rsid wsp:val=&quot;008150FA&quot;/&gt;&lt;wsp:rsid wsp:val=&quot;0081524E&quot;/&gt;&lt;wsp:rsid wsp:val=&quot;00815380&quot;/&gt;&lt;wsp:rsid wsp:val=&quot;008158AF&quot;/&gt;&lt;wsp:rsid wsp:val=&quot;00815903&quot;/&gt;&lt;wsp:rsid wsp:val=&quot;008167FB&quot;/&gt;&lt;wsp:rsid wsp:val=&quot;0081697B&quot;/&gt;&lt;wsp:rsid wsp:val=&quot;00817033&quot;/&gt;&lt;wsp:rsid wsp:val=&quot;00817678&quot;/&gt;&lt;wsp:rsid wsp:val=&quot;00817DA0&quot;/&gt;&lt;wsp:rsid wsp:val=&quot;008200CA&quot;/&gt;&lt;wsp:rsid wsp:val=&quot;00820B38&quot;/&gt;&lt;wsp:rsid wsp:val=&quot;008216E6&quot;/&gt;&lt;wsp:rsid wsp:val=&quot;00821708&quot;/&gt;&lt;wsp:rsid wsp:val=&quot;008220A4&quot;/&gt;&lt;wsp:rsid wsp:val=&quot;00822AAB&quot;/&gt;&lt;wsp:rsid wsp:val=&quot;00822CDE&quot;/&gt;&lt;wsp:rsid wsp:val=&quot;00822D4F&quot;/&gt;&lt;wsp:rsid wsp:val=&quot;00822EB2&quot;/&gt;&lt;wsp:rsid wsp:val=&quot;008232A8&quot;/&gt;&lt;wsp:rsid wsp:val=&quot;008238C5&quot;/&gt;&lt;wsp:rsid wsp:val=&quot;008238FE&quot;/&gt;&lt;wsp:rsid wsp:val=&quot;0082499C&quot;/&gt;&lt;wsp:rsid wsp:val=&quot;008258E0&quot;/&gt;&lt;wsp:rsid wsp:val=&quot;008263F4&quot;/&gt;&lt;wsp:rsid wsp:val=&quot;0082779C&quot;/&gt;&lt;wsp:rsid wsp:val=&quot;00830103&quot;/&gt;&lt;wsp:rsid wsp:val=&quot;008307E4&quot;/&gt;&lt;wsp:rsid wsp:val=&quot;00831007&quot;/&gt;&lt;wsp:rsid wsp:val=&quot;0083105B&quot;/&gt;&lt;wsp:rsid wsp:val=&quot;00831278&quot;/&gt;&lt;wsp:rsid wsp:val=&quot;008314E4&quot;/&gt;&lt;wsp:rsid wsp:val=&quot;00831A43&quot;/&gt;&lt;wsp:rsid wsp:val=&quot;00831E21&quot;/&gt;&lt;wsp:rsid wsp:val=&quot;00832BDE&quot;/&gt;&lt;wsp:rsid wsp:val=&quot;00832ED2&quot;/&gt;&lt;wsp:rsid wsp:val=&quot;00833735&quot;/&gt;&lt;wsp:rsid wsp:val=&quot;0083482A&quot;/&gt;&lt;wsp:rsid wsp:val=&quot;00834AC5&quot;/&gt;&lt;wsp:rsid wsp:val=&quot;00835352&quot;/&gt;&lt;wsp:rsid wsp:val=&quot;00835C6A&quot;/&gt;&lt;wsp:rsid wsp:val=&quot;00836B47&quot;/&gt;&lt;wsp:rsid wsp:val=&quot;00837381&quot;/&gt;&lt;wsp:rsid wsp:val=&quot;0083765C&quot;/&gt;&lt;wsp:rsid wsp:val=&quot;00837B00&quot;/&gt;&lt;wsp:rsid wsp:val=&quot;00837D26&quot;/&gt;&lt;wsp:rsid wsp:val=&quot;008401D6&quot;/&gt;&lt;wsp:rsid wsp:val=&quot;00840364&quot;/&gt;&lt;wsp:rsid wsp:val=&quot;008407FC&quot;/&gt;&lt;wsp:rsid wsp:val=&quot;00841084&quot;/&gt;&lt;wsp:rsid wsp:val=&quot;00841331&quot;/&gt;&lt;wsp:rsid wsp:val=&quot;00841432&quot;/&gt;&lt;wsp:rsid wsp:val=&quot;0084197B&quot;/&gt;&lt;wsp:rsid wsp:val=&quot;00841DEF&quot;/&gt;&lt;wsp:rsid wsp:val=&quot;00841E99&quot;/&gt;&lt;wsp:rsid wsp:val=&quot;0084253A&quot;/&gt;&lt;wsp:rsid wsp:val=&quot;00842E17&quot;/&gt;&lt;wsp:rsid wsp:val=&quot;00842FE0&quot;/&gt;&lt;wsp:rsid wsp:val=&quot;008444F9&quot;/&gt;&lt;wsp:rsid wsp:val=&quot;00844EA3&quot;/&gt;&lt;wsp:rsid wsp:val=&quot;00844ED4&quot;/&gt;&lt;wsp:rsid wsp:val=&quot;0084518E&quot;/&gt;&lt;wsp:rsid wsp:val=&quot;00845780&quot;/&gt;&lt;wsp:rsid wsp:val=&quot;00845ED2&quot;/&gt;&lt;wsp:rsid wsp:val=&quot;008463F6&quot;/&gt;&lt;wsp:rsid wsp:val=&quot;00846FAC&quot;/&gt;&lt;wsp:rsid wsp:val=&quot;0084720C&quot;/&gt;&lt;wsp:rsid wsp:val=&quot;00847930&quot;/&gt;&lt;wsp:rsid wsp:val=&quot;00847DEC&quot;/&gt;&lt;wsp:rsid wsp:val=&quot;0085075B&quot;/&gt;&lt;wsp:rsid wsp:val=&quot;00850FF1&quot;/&gt;&lt;wsp:rsid wsp:val=&quot;0085124C&quot;/&gt;&lt;wsp:rsid wsp:val=&quot;00851882&quot;/&gt;&lt;wsp:rsid wsp:val=&quot;00851F14&quot;/&gt;&lt;wsp:rsid wsp:val=&quot;0085231D&quot;/&gt;&lt;wsp:rsid wsp:val=&quot;0085268A&quot;/&gt;&lt;wsp:rsid wsp:val=&quot;00852873&quot;/&gt;&lt;wsp:rsid wsp:val=&quot;008529B4&quot;/&gt;&lt;wsp:rsid wsp:val=&quot;0085352E&quot;/&gt;&lt;wsp:rsid wsp:val=&quot;0085365B&quot;/&gt;&lt;wsp:rsid wsp:val=&quot;00853ECB&quot;/&gt;&lt;wsp:rsid wsp:val=&quot;00853F5D&quot;/&gt;&lt;wsp:rsid wsp:val=&quot;00853F6D&quot;/&gt;&lt;wsp:rsid wsp:val=&quot;00853FFE&quot;/&gt;&lt;wsp:rsid wsp:val=&quot;00854245&quot;/&gt;&lt;wsp:rsid wsp:val=&quot;008547AE&quot;/&gt;&lt;wsp:rsid wsp:val=&quot;0085498E&quot;/&gt;&lt;wsp:rsid wsp:val=&quot;00855690&quot;/&gt;&lt;wsp:rsid wsp:val=&quot;00855F51&quot;/&gt;&lt;wsp:rsid wsp:val=&quot;00856BB3&quot;/&gt;&lt;wsp:rsid wsp:val=&quot;00857751&quot;/&gt;&lt;wsp:rsid wsp:val=&quot;00857A1F&quot;/&gt;&lt;wsp:rsid wsp:val=&quot;00857ABD&quot;/&gt;&lt;wsp:rsid wsp:val=&quot;00857CCB&quot;/&gt;&lt;wsp:rsid wsp:val=&quot;00860325&quot;/&gt;&lt;wsp:rsid wsp:val=&quot;00860762&quot;/&gt;&lt;wsp:rsid wsp:val=&quot;00860B1B&quot;/&gt;&lt;wsp:rsid wsp:val=&quot;008613BB&quot;/&gt;&lt;wsp:rsid wsp:val=&quot;00861583&quot;/&gt;&lt;wsp:rsid wsp:val=&quot;008628A0&quot;/&gt;&lt;wsp:rsid wsp:val=&quot;00862B09&quot;/&gt;&lt;wsp:rsid wsp:val=&quot;00862CC7&quot;/&gt;&lt;wsp:rsid wsp:val=&quot;00863426&quot;/&gt;&lt;wsp:rsid wsp:val=&quot;00864209&quot;/&gt;&lt;wsp:rsid wsp:val=&quot;008654C4&quot;/&gt;&lt;wsp:rsid wsp:val=&quot;00865D22&quot;/&gt;&lt;wsp:rsid wsp:val=&quot;008666D1&quot;/&gt;&lt;wsp:rsid wsp:val=&quot;00866C67&quot;/&gt;&lt;wsp:rsid wsp:val=&quot;00866E5A&quot;/&gt;&lt;wsp:rsid wsp:val=&quot;008679CB&quot;/&gt;&lt;wsp:rsid wsp:val=&quot;0087027C&quot;/&gt;&lt;wsp:rsid wsp:val=&quot;00870A83&quot;/&gt;&lt;wsp:rsid wsp:val=&quot;00870DA4&quot;/&gt;&lt;wsp:rsid wsp:val=&quot;008714E2&quot;/&gt;&lt;wsp:rsid wsp:val=&quot;00871E61&quot;/&gt;&lt;wsp:rsid wsp:val=&quot;00871EDF&quot;/&gt;&lt;wsp:rsid wsp:val=&quot;00872029&quot;/&gt;&lt;wsp:rsid wsp:val=&quot;0087220C&quot;/&gt;&lt;wsp:rsid wsp:val=&quot;0087256C&quot;/&gt;&lt;wsp:rsid wsp:val=&quot;00872668&quot;/&gt;&lt;wsp:rsid wsp:val=&quot;00872737&quot;/&gt;&lt;wsp:rsid wsp:val=&quot;008728D5&quot;/&gt;&lt;wsp:rsid wsp:val=&quot;00872D14&quot;/&gt;&lt;wsp:rsid wsp:val=&quot;008735B8&quot;/&gt;&lt;wsp:rsid wsp:val=&quot;008735F8&quot;/&gt;&lt;wsp:rsid wsp:val=&quot;00874211&quot;/&gt;&lt;wsp:rsid wsp:val=&quot;00874F1A&quot;/&gt;&lt;wsp:rsid wsp:val=&quot;008752FB&quot;/&gt;&lt;wsp:rsid wsp:val=&quot;00875455&quot;/&gt;&lt;wsp:rsid wsp:val=&quot;00875966&quot;/&gt;&lt;wsp:rsid wsp:val=&quot;00876456&quot;/&gt;&lt;wsp:rsid wsp:val=&quot;00876951&quot;/&gt;&lt;wsp:rsid wsp:val=&quot;00876A06&quot;/&gt;&lt;wsp:rsid wsp:val=&quot;00876FFF&quot;/&gt;&lt;wsp:rsid wsp:val=&quot;008770C3&quot;/&gt;&lt;wsp:rsid wsp:val=&quot;00877764&quot;/&gt;&lt;wsp:rsid wsp:val=&quot;00877A19&quot;/&gt;&lt;wsp:rsid wsp:val=&quot;00880AC6&quot;/&gt;&lt;wsp:rsid wsp:val=&quot;0088160F&quot;/&gt;&lt;wsp:rsid wsp:val=&quot;00881741&quot;/&gt;&lt;wsp:rsid wsp:val=&quot;00881C82&quot;/&gt;&lt;wsp:rsid wsp:val=&quot;00881CD3&quot;/&gt;&lt;wsp:rsid wsp:val=&quot;00881D43&quot;/&gt;&lt;wsp:rsid wsp:val=&quot;008826EF&quot;/&gt;&lt;wsp:rsid wsp:val=&quot;008827AD&quot;/&gt;&lt;wsp:rsid wsp:val=&quot;00882882&quot;/&gt;&lt;wsp:rsid wsp:val=&quot;008829FB&quot;/&gt;&lt;wsp:rsid wsp:val=&quot;00883486&quot;/&gt;&lt;wsp:rsid wsp:val=&quot;008838E2&quot;/&gt;&lt;wsp:rsid wsp:val=&quot;00883CED&quot;/&gt;&lt;wsp:rsid wsp:val=&quot;00884BEB&quot;/&gt;&lt;wsp:rsid wsp:val=&quot;008850EB&quot;/&gt;&lt;wsp:rsid wsp:val=&quot;0088550C&quot;/&gt;&lt;wsp:rsid wsp:val=&quot;00885D2B&quot;/&gt;&lt;wsp:rsid wsp:val=&quot;00886244&quot;/&gt;&lt;wsp:rsid wsp:val=&quot;008863CE&quot;/&gt;&lt;wsp:rsid wsp:val=&quot;008865C6&quot;/&gt;&lt;wsp:rsid wsp:val=&quot;00886795&quot;/&gt;&lt;wsp:rsid wsp:val=&quot;00886D21&quot;/&gt;&lt;wsp:rsid wsp:val=&quot;00887C45&quot;/&gt;&lt;wsp:rsid wsp:val=&quot;00891B91&quot;/&gt;&lt;wsp:rsid wsp:val=&quot;00891BB6&quot;/&gt;&lt;wsp:rsid wsp:val=&quot;00891E9B&quot;/&gt;&lt;wsp:rsid wsp:val=&quot;00892543&quot;/&gt;&lt;wsp:rsid wsp:val=&quot;00892A58&quot;/&gt;&lt;wsp:rsid wsp:val=&quot;00892CBB&quot;/&gt;&lt;wsp:rsid wsp:val=&quot;008932D4&quot;/&gt;&lt;wsp:rsid wsp:val=&quot;0089376D&quot;/&gt;&lt;wsp:rsid wsp:val=&quot;00893D09&quot;/&gt;&lt;wsp:rsid wsp:val=&quot;00894877&quot;/&gt;&lt;wsp:rsid wsp:val=&quot;00894906&quot;/&gt;&lt;wsp:rsid wsp:val=&quot;00895049&quot;/&gt;&lt;wsp:rsid wsp:val=&quot;0089580A&quot;/&gt;&lt;wsp:rsid wsp:val=&quot;00895822&quot;/&gt;&lt;wsp:rsid wsp:val=&quot;0089582D&quot;/&gt;&lt;wsp:rsid wsp:val=&quot;008960B0&quot;/&gt;&lt;wsp:rsid wsp:val=&quot;008961D9&quot;/&gt;&lt;wsp:rsid wsp:val=&quot;00896A4B&quot;/&gt;&lt;wsp:rsid wsp:val=&quot;00896A59&quot;/&gt;&lt;wsp:rsid wsp:val=&quot;00896EFA&quot;/&gt;&lt;wsp:rsid wsp:val=&quot;008970C1&quot;/&gt;&lt;wsp:rsid wsp:val=&quot;008972EE&quot;/&gt;&lt;wsp:rsid wsp:val=&quot;008977C3&quot;/&gt;&lt;wsp:rsid wsp:val=&quot;00897A28&quot;/&gt;&lt;wsp:rsid wsp:val=&quot;00897C3C&quot;/&gt;&lt;wsp:rsid wsp:val=&quot;008A0431&quot;/&gt;&lt;wsp:rsid wsp:val=&quot;008A0D59&quot;/&gt;&lt;wsp:rsid wsp:val=&quot;008A0F40&quot;/&gt;&lt;wsp:rsid wsp:val=&quot;008A1A70&quot;/&gt;&lt;wsp:rsid wsp:val=&quot;008A1FDB&quot;/&gt;&lt;wsp:rsid wsp:val=&quot;008A201E&quot;/&gt;&lt;wsp:rsid wsp:val=&quot;008A2041&quot;/&gt;&lt;wsp:rsid wsp:val=&quot;008A2363&quot;/&gt;&lt;wsp:rsid wsp:val=&quot;008A283A&quot;/&gt;&lt;wsp:rsid wsp:val=&quot;008A2B9A&quot;/&gt;&lt;wsp:rsid wsp:val=&quot;008A3368&quot;/&gt;&lt;wsp:rsid wsp:val=&quot;008A3B1E&quot;/&gt;&lt;wsp:rsid wsp:val=&quot;008A3C0E&quot;/&gt;&lt;wsp:rsid wsp:val=&quot;008A3F9C&quot;/&gt;&lt;wsp:rsid wsp:val=&quot;008A478E&quot;/&gt;&lt;wsp:rsid wsp:val=&quot;008A47A3&quot;/&gt;&lt;wsp:rsid wsp:val=&quot;008A4855&quot;/&gt;&lt;wsp:rsid wsp:val=&quot;008A49AA&quot;/&gt;&lt;wsp:rsid wsp:val=&quot;008A4BA8&quot;/&gt;&lt;wsp:rsid wsp:val=&quot;008A51E9&quot;/&gt;&lt;wsp:rsid wsp:val=&quot;008A5419&quot;/&gt;&lt;wsp:rsid wsp:val=&quot;008A5E3E&quot;/&gt;&lt;wsp:rsid wsp:val=&quot;008A6110&quot;/&gt;&lt;wsp:rsid wsp:val=&quot;008A6233&quot;/&gt;&lt;wsp:rsid wsp:val=&quot;008A6421&quot;/&gt;&lt;wsp:rsid wsp:val=&quot;008A6776&quot;/&gt;&lt;wsp:rsid wsp:val=&quot;008A6AB1&quot;/&gt;&lt;wsp:rsid wsp:val=&quot;008A6BD4&quot;/&gt;&lt;wsp:rsid wsp:val=&quot;008A6BDC&quot;/&gt;&lt;wsp:rsid wsp:val=&quot;008A6D0F&quot;/&gt;&lt;wsp:rsid wsp:val=&quot;008A6DA4&quot;/&gt;&lt;wsp:rsid wsp:val=&quot;008A7C31&quot;/&gt;&lt;wsp:rsid wsp:val=&quot;008B0F35&quot;/&gt;&lt;wsp:rsid wsp:val=&quot;008B11F3&quot;/&gt;&lt;wsp:rsid wsp:val=&quot;008B1B00&quot;/&gt;&lt;wsp:rsid wsp:val=&quot;008B22CE&quot;/&gt;&lt;wsp:rsid wsp:val=&quot;008B2ACA&quot;/&gt;&lt;wsp:rsid wsp:val=&quot;008B2DA2&quot;/&gt;&lt;wsp:rsid wsp:val=&quot;008B3131&quot;/&gt;&lt;wsp:rsid wsp:val=&quot;008B314D&quot;/&gt;&lt;wsp:rsid wsp:val=&quot;008B35A0&quot;/&gt;&lt;wsp:rsid wsp:val=&quot;008B4148&quot;/&gt;&lt;wsp:rsid wsp:val=&quot;008B445D&quot;/&gt;&lt;wsp:rsid wsp:val=&quot;008B466E&quot;/&gt;&lt;wsp:rsid wsp:val=&quot;008B49D2&quot;/&gt;&lt;wsp:rsid wsp:val=&quot;008B529D&quot;/&gt;&lt;wsp:rsid wsp:val=&quot;008B5A0A&quot;/&gt;&lt;wsp:rsid wsp:val=&quot;008B76AB&quot;/&gt;&lt;wsp:rsid wsp:val=&quot;008B785D&quot;/&gt;&lt;wsp:rsid wsp:val=&quot;008B7F5D&quot;/&gt;&lt;wsp:rsid wsp:val=&quot;008C021E&quot;/&gt;&lt;wsp:rsid wsp:val=&quot;008C05A9&quot;/&gt;&lt;wsp:rsid wsp:val=&quot;008C1AA5&quot;/&gt;&lt;wsp:rsid wsp:val=&quot;008C1B28&quot;/&gt;&lt;wsp:rsid wsp:val=&quot;008C1CEE&quot;/&gt;&lt;wsp:rsid wsp:val=&quot;008C20BB&quot;/&gt;&lt;wsp:rsid wsp:val=&quot;008C2212&quot;/&gt;&lt;wsp:rsid wsp:val=&quot;008C28BC&quot;/&gt;&lt;wsp:rsid wsp:val=&quot;008C2D41&quot;/&gt;&lt;wsp:rsid wsp:val=&quot;008C2E56&quot;/&gt;&lt;wsp:rsid wsp:val=&quot;008C31EE&quot;/&gt;&lt;wsp:rsid wsp:val=&quot;008C33BB&quot;/&gt;&lt;wsp:rsid wsp:val=&quot;008C38C3&quot;/&gt;&lt;wsp:rsid wsp:val=&quot;008C3B90&quot;/&gt;&lt;wsp:rsid wsp:val=&quot;008C3D9A&quot;/&gt;&lt;wsp:rsid wsp:val=&quot;008C3EBC&quot;/&gt;&lt;wsp:rsid wsp:val=&quot;008C4057&quot;/&gt;&lt;wsp:rsid wsp:val=&quot;008C45BD&quot;/&gt;&lt;wsp:rsid wsp:val=&quot;008C4837&quot;/&gt;&lt;wsp:rsid wsp:val=&quot;008C49AC&quot;/&gt;&lt;wsp:rsid wsp:val=&quot;008C5643&quot;/&gt;&lt;wsp:rsid wsp:val=&quot;008C57A9&quot;/&gt;&lt;wsp:rsid wsp:val=&quot;008C6315&quot;/&gt;&lt;wsp:rsid wsp:val=&quot;008C7CC9&quot;/&gt;&lt;wsp:rsid wsp:val=&quot;008D07EC&quot;/&gt;&lt;wsp:rsid wsp:val=&quot;008D0AF2&quot;/&gt;&lt;wsp:rsid wsp:val=&quot;008D0F24&quot;/&gt;&lt;wsp:rsid wsp:val=&quot;008D169B&quot;/&gt;&lt;wsp:rsid wsp:val=&quot;008D201C&quot;/&gt;&lt;wsp:rsid wsp:val=&quot;008D2040&quot;/&gt;&lt;wsp:rsid wsp:val=&quot;008D2F33&quot;/&gt;&lt;wsp:rsid wsp:val=&quot;008D356F&quot;/&gt;&lt;wsp:rsid wsp:val=&quot;008D436F&quot;/&gt;&lt;wsp:rsid wsp:val=&quot;008D4945&quot;/&gt;&lt;wsp:rsid wsp:val=&quot;008D4FDA&quot;/&gt;&lt;wsp:rsid wsp:val=&quot;008D531D&quot;/&gt;&lt;wsp:rsid wsp:val=&quot;008D5718&quot;/&gt;&lt;wsp:rsid wsp:val=&quot;008D6C1E&quot;/&gt;&lt;wsp:rsid wsp:val=&quot;008D6C32&quot;/&gt;&lt;wsp:rsid wsp:val=&quot;008D7037&quot;/&gt;&lt;wsp:rsid wsp:val=&quot;008D7410&quot;/&gt;&lt;wsp:rsid wsp:val=&quot;008D78C5&quot;/&gt;&lt;wsp:rsid wsp:val=&quot;008E01E5&quot;/&gt;&lt;wsp:rsid wsp:val=&quot;008E03DA&quot;/&gt;&lt;wsp:rsid wsp:val=&quot;008E05B3&quot;/&gt;&lt;wsp:rsid wsp:val=&quot;008E07B3&quot;/&gt;&lt;wsp:rsid wsp:val=&quot;008E18F2&quot;/&gt;&lt;wsp:rsid wsp:val=&quot;008E25EB&quot;/&gt;&lt;wsp:rsid wsp:val=&quot;008E2662&quot;/&gt;&lt;wsp:rsid wsp:val=&quot;008E2A5F&quot;/&gt;&lt;wsp:rsid wsp:val=&quot;008E2E7C&quot;/&gt;&lt;wsp:rsid wsp:val=&quot;008E3692&quot;/&gt;&lt;wsp:rsid wsp:val=&quot;008E37DF&quot;/&gt;&lt;wsp:rsid wsp:val=&quot;008E3BCB&quot;/&gt;&lt;wsp:rsid wsp:val=&quot;008E40CC&quot;/&gt;&lt;wsp:rsid wsp:val=&quot;008E4B3E&quot;/&gt;&lt;wsp:rsid wsp:val=&quot;008E53DF&quot;/&gt;&lt;wsp:rsid wsp:val=&quot;008E5669&quot;/&gt;&lt;wsp:rsid wsp:val=&quot;008E5A0F&quot;/&gt;&lt;wsp:rsid wsp:val=&quot;008E5D59&quot;/&gt;&lt;wsp:rsid wsp:val=&quot;008E6512&quot;/&gt;&lt;wsp:rsid wsp:val=&quot;008E6D6C&quot;/&gt;&lt;wsp:rsid wsp:val=&quot;008E6EF3&quot;/&gt;&lt;wsp:rsid wsp:val=&quot;008E7968&quot;/&gt;&lt;wsp:rsid wsp:val=&quot;008E7B19&quot;/&gt;&lt;wsp:rsid wsp:val=&quot;008F00AF&quot;/&gt;&lt;wsp:rsid wsp:val=&quot;008F023A&quot;/&gt;&lt;wsp:rsid wsp:val=&quot;008F0A5F&quot;/&gt;&lt;wsp:rsid wsp:val=&quot;008F118B&quot;/&gt;&lt;wsp:rsid wsp:val=&quot;008F21B4&quot;/&gt;&lt;wsp:rsid wsp:val=&quot;008F2F6B&quot;/&gt;&lt;wsp:rsid wsp:val=&quot;008F2F81&quot;/&gt;&lt;wsp:rsid wsp:val=&quot;008F4131&quot;/&gt;&lt;wsp:rsid wsp:val=&quot;008F448A&quot;/&gt;&lt;wsp:rsid wsp:val=&quot;008F48E8&quot;/&gt;&lt;wsp:rsid wsp:val=&quot;008F498F&quot;/&gt;&lt;wsp:rsid wsp:val=&quot;008F4C3C&quot;/&gt;&lt;wsp:rsid wsp:val=&quot;008F4CAB&quot;/&gt;&lt;wsp:rsid wsp:val=&quot;008F4E65&quot;/&gt;&lt;wsp:rsid wsp:val=&quot;008F5246&quot;/&gt;&lt;wsp:rsid wsp:val=&quot;008F5310&quot;/&gt;&lt;wsp:rsid wsp:val=&quot;008F53DC&quot;/&gt;&lt;wsp:rsid wsp:val=&quot;008F594D&quot;/&gt;&lt;wsp:rsid wsp:val=&quot;008F5EC8&quot;/&gt;&lt;wsp:rsid wsp:val=&quot;008F60F6&quot;/&gt;&lt;wsp:rsid wsp:val=&quot;008F63D5&quot;/&gt;&lt;wsp:rsid wsp:val=&quot;008F6721&quot;/&gt;&lt;wsp:rsid wsp:val=&quot;008F67A9&quot;/&gt;&lt;wsp:rsid wsp:val=&quot;008F67B0&quot;/&gt;&lt;wsp:rsid wsp:val=&quot;008F7A87&quot;/&gt;&lt;wsp:rsid wsp:val=&quot;008F7CEA&quot;/&gt;&lt;wsp:rsid wsp:val=&quot;008F7F50&quot;/&gt;&lt;wsp:rsid wsp:val=&quot;00900846&quot;/&gt;&lt;wsp:rsid wsp:val=&quot;009008D9&quot;/&gt;&lt;wsp:rsid wsp:val=&quot;00900932&quot;/&gt;&lt;wsp:rsid wsp:val=&quot;00900B95&quot;/&gt;&lt;wsp:rsid wsp:val=&quot;00901439&quot;/&gt;&lt;wsp:rsid wsp:val=&quot;009015E6&quot;/&gt;&lt;wsp:rsid wsp:val=&quot;00901A00&quot;/&gt;&lt;wsp:rsid wsp:val=&quot;0090204F&quot;/&gt;&lt;wsp:rsid wsp:val=&quot;00902094&quot;/&gt;&lt;wsp:rsid wsp:val=&quot;0090277E&quot;/&gt;&lt;wsp:rsid wsp:val=&quot;00902F3B&quot;/&gt;&lt;wsp:rsid wsp:val=&quot;009033A2&quot;/&gt;&lt;wsp:rsid wsp:val=&quot;00903BD5&quot;/&gt;&lt;wsp:rsid wsp:val=&quot;0090471F&quot;/&gt;&lt;wsp:rsid wsp:val=&quot;009050EC&quot;/&gt;&lt;wsp:rsid wsp:val=&quot;009051EF&quot;/&gt;&lt;wsp:rsid wsp:val=&quot;00905731&quot;/&gt;&lt;wsp:rsid wsp:val=&quot;0090576A&quot;/&gt;&lt;wsp:rsid wsp:val=&quot;00905807&quot;/&gt;&lt;wsp:rsid wsp:val=&quot;00905CFC&quot;/&gt;&lt;wsp:rsid wsp:val=&quot;00906C85&quot;/&gt;&lt;wsp:rsid wsp:val=&quot;00906E43&quot;/&gt;&lt;wsp:rsid wsp:val=&quot;009071CD&quot;/&gt;&lt;wsp:rsid wsp:val=&quot;0091014E&quot;/&gt;&lt;wsp:rsid wsp:val=&quot;009112E8&quot;/&gt;&lt;wsp:rsid wsp:val=&quot;00911A11&quot;/&gt;&lt;wsp:rsid wsp:val=&quot;00911BCD&quot;/&gt;&lt;wsp:rsid wsp:val=&quot;00912326&quot;/&gt;&lt;wsp:rsid wsp:val=&quot;009128C9&quot;/&gt;&lt;wsp:rsid wsp:val=&quot;00913151&quot;/&gt;&lt;wsp:rsid wsp:val=&quot;0091369A&quot;/&gt;&lt;wsp:rsid wsp:val=&quot;00913BC7&quot;/&gt;&lt;wsp:rsid wsp:val=&quot;0091414E&quot;/&gt;&lt;wsp:rsid wsp:val=&quot;0091416D&quot;/&gt;&lt;wsp:rsid wsp:val=&quot;009145CC&quot;/&gt;&lt;wsp:rsid wsp:val=&quot;00914DF3&quot;/&gt;&lt;wsp:rsid wsp:val=&quot;00914F17&quot;/&gt;&lt;wsp:rsid wsp:val=&quot;00915129&quot;/&gt;&lt;wsp:rsid wsp:val=&quot;0091598F&quot;/&gt;&lt;wsp:rsid wsp:val=&quot;00915BA5&quot;/&gt;&lt;wsp:rsid wsp:val=&quot;009164AE&quot;/&gt;&lt;wsp:rsid wsp:val=&quot;00916ACF&quot;/&gt;&lt;wsp:rsid wsp:val=&quot;00916B52&quot;/&gt;&lt;wsp:rsid wsp:val=&quot;00916ED9&quot;/&gt;&lt;wsp:rsid wsp:val=&quot;0091764F&quot;/&gt;&lt;wsp:rsid wsp:val=&quot;009177C4&quot;/&gt;&lt;wsp:rsid wsp:val=&quot;00920014&quot;/&gt;&lt;wsp:rsid wsp:val=&quot;009206AC&quot;/&gt;&lt;wsp:rsid wsp:val=&quot;009207B4&quot;/&gt;&lt;wsp:rsid wsp:val=&quot;009213EA&quot;/&gt;&lt;wsp:rsid wsp:val=&quot;0092144F&quot;/&gt;&lt;wsp:rsid wsp:val=&quot;00921C66&quot;/&gt;&lt;wsp:rsid wsp:val=&quot;00921DE6&quot;/&gt;&lt;wsp:rsid wsp:val=&quot;00922BA8&quot;/&gt;&lt;wsp:rsid wsp:val=&quot;00922BD4&quot;/&gt;&lt;wsp:rsid wsp:val=&quot;00922CFE&quot;/&gt;&lt;wsp:rsid wsp:val=&quot;00922E2F&quot;/&gt;&lt;wsp:rsid wsp:val=&quot;0092342A&quot;/&gt;&lt;wsp:rsid wsp:val=&quot;00923629&quot;/&gt;&lt;wsp:rsid wsp:val=&quot;009237AF&quot;/&gt;&lt;wsp:rsid wsp:val=&quot;00923D36&quot;/&gt;&lt;wsp:rsid wsp:val=&quot;00924145&quot;/&gt;&lt;wsp:rsid wsp:val=&quot;00925858&quot;/&gt;&lt;wsp:rsid wsp:val=&quot;00925E77&quot;/&gt;&lt;wsp:rsid wsp:val=&quot;0092635A&quot;/&gt;&lt;wsp:rsid wsp:val=&quot;0092668E&quot;/&gt;&lt;wsp:rsid wsp:val=&quot;009266DB&quot;/&gt;&lt;wsp:rsid wsp:val=&quot;00926CB7&quot;/&gt;&lt;wsp:rsid wsp:val=&quot;00926F13&quot;/&gt;&lt;wsp:rsid wsp:val=&quot;009271B9&quot;/&gt;&lt;wsp:rsid wsp:val=&quot;0093032D&quot;/&gt;&lt;wsp:rsid wsp:val=&quot;0093035B&quot;/&gt;&lt;wsp:rsid wsp:val=&quot;0093061F&quot;/&gt;&lt;wsp:rsid wsp:val=&quot;00930720&quot;/&gt;&lt;wsp:rsid wsp:val=&quot;00930A38&quot;/&gt;&lt;wsp:rsid wsp:val=&quot;00931202&quot;/&gt;&lt;wsp:rsid wsp:val=&quot;00931753&quot;/&gt;&lt;wsp:rsid wsp:val=&quot;009317C3&quot;/&gt;&lt;wsp:rsid wsp:val=&quot;00931D36&quot;/&gt;&lt;wsp:rsid wsp:val=&quot;00931F6D&quot;/&gt;&lt;wsp:rsid wsp:val=&quot;0093258C&quot;/&gt;&lt;wsp:rsid wsp:val=&quot;0093394F&quot;/&gt;&lt;wsp:rsid wsp:val=&quot;00933A2D&quot;/&gt;&lt;wsp:rsid wsp:val=&quot;00934920&quot;/&gt;&lt;wsp:rsid wsp:val=&quot;009349A5&quot;/&gt;&lt;wsp:rsid wsp:val=&quot;00934D0B&quot;/&gt;&lt;wsp:rsid wsp:val=&quot;009350AF&quot;/&gt;&lt;wsp:rsid wsp:val=&quot;00935661&quot;/&gt;&lt;wsp:rsid wsp:val=&quot;00935E4C&quot;/&gt;&lt;wsp:rsid wsp:val=&quot;00936046&quot;/&gt;&lt;wsp:rsid wsp:val=&quot;00936114&quot;/&gt;&lt;wsp:rsid wsp:val=&quot;009361D6&quot;/&gt;&lt;wsp:rsid wsp:val=&quot;00936502&quot;/&gt;&lt;wsp:rsid wsp:val=&quot;009367D2&quot;/&gt;&lt;wsp:rsid wsp:val=&quot;00936A27&quot;/&gt;&lt;wsp:rsid wsp:val=&quot;00937269&quot;/&gt;&lt;wsp:rsid wsp:val=&quot;009375BC&quot;/&gt;&lt;wsp:rsid wsp:val=&quot;00937D62&quot;/&gt;&lt;wsp:rsid wsp:val=&quot;009401CB&quot;/&gt;&lt;wsp:rsid wsp:val=&quot;0094072C&quot;/&gt;&lt;wsp:rsid wsp:val=&quot;009427EC&quot;/&gt;&lt;wsp:rsid wsp:val=&quot;00942FDD&quot;/&gt;&lt;wsp:rsid wsp:val=&quot;009432DB&quot;/&gt;&lt;wsp:rsid wsp:val=&quot;009435E6&quot;/&gt;&lt;wsp:rsid wsp:val=&quot;0094382A&quot;/&gt;&lt;wsp:rsid wsp:val=&quot;0094406F&quot;/&gt;&lt;wsp:rsid wsp:val=&quot;00944791&quot;/&gt;&lt;wsp:rsid wsp:val=&quot;0094562C&quot;/&gt;&lt;wsp:rsid wsp:val=&quot;00945CFA&quot;/&gt;&lt;wsp:rsid wsp:val=&quot;00945E33&quot;/&gt;&lt;wsp:rsid wsp:val=&quot;009479AB&quot;/&gt;&lt;wsp:rsid wsp:val=&quot;00950ABD&quot;/&gt;&lt;wsp:rsid wsp:val=&quot;00950D30&quot;/&gt;&lt;wsp:rsid wsp:val=&quot;00951E66&quot;/&gt;&lt;wsp:rsid wsp:val=&quot;0095234C&quot;/&gt;&lt;wsp:rsid wsp:val=&quot;00953878&quot;/&gt;&lt;wsp:rsid wsp:val=&quot;009539C1&quot;/&gt;&lt;wsp:rsid wsp:val=&quot;00953A7B&quot;/&gt;&lt;wsp:rsid wsp:val=&quot;00954C42&quot;/&gt;&lt;wsp:rsid wsp:val=&quot;00954D7F&quot;/&gt;&lt;wsp:rsid wsp:val=&quot;00954DD7&quot;/&gt;&lt;wsp:rsid wsp:val=&quot;009551A0&quot;/&gt;&lt;wsp:rsid wsp:val=&quot;00956143&quot;/&gt;&lt;wsp:rsid wsp:val=&quot;00956465&quot;/&gt;&lt;wsp:rsid wsp:val=&quot;00956922&quot;/&gt;&lt;wsp:rsid wsp:val=&quot;00956ED3&quot;/&gt;&lt;wsp:rsid wsp:val=&quot;009574AD&quot;/&gt;&lt;wsp:rsid wsp:val=&quot;00960510&quot;/&gt;&lt;wsp:rsid wsp:val=&quot;00960ADF&quot;/&gt;&lt;wsp:rsid wsp:val=&quot;00960CD8&quot;/&gt;&lt;wsp:rsid wsp:val=&quot;0096101D&quot;/&gt;&lt;wsp:rsid wsp:val=&quot;009621D7&quot;/&gt;&lt;wsp:rsid wsp:val=&quot;0096284C&quot;/&gt;&lt;wsp:rsid wsp:val=&quot;00962FEF&quot;/&gt;&lt;wsp:rsid wsp:val=&quot;00963662&quot;/&gt;&lt;wsp:rsid wsp:val=&quot;00963A4D&quot;/&gt;&lt;wsp:rsid wsp:val=&quot;009644C6&quot;/&gt;&lt;wsp:rsid wsp:val=&quot;00964502&quot;/&gt;&lt;wsp:rsid wsp:val=&quot;00964629&quot;/&gt;&lt;wsp:rsid wsp:val=&quot;00964817&quot;/&gt;&lt;wsp:rsid wsp:val=&quot;009651F7&quot;/&gt;&lt;wsp:rsid wsp:val=&quot;009660DF&quot;/&gt;&lt;wsp:rsid wsp:val=&quot;00966238&quot;/&gt;&lt;wsp:rsid wsp:val=&quot;009665B9&quot;/&gt;&lt;wsp:rsid wsp:val=&quot;009665BE&quot;/&gt;&lt;wsp:rsid wsp:val=&quot;0096699B&quot;/&gt;&lt;wsp:rsid wsp:val=&quot;009669B0&quot;/&gt;&lt;wsp:rsid wsp:val=&quot;00967294&quot;/&gt;&lt;wsp:rsid wsp:val=&quot;00967300&quot;/&gt;&lt;wsp:rsid wsp:val=&quot;009678E8&quot;/&gt;&lt;wsp:rsid wsp:val=&quot;00967EA8&quot;/&gt;&lt;wsp:rsid wsp:val=&quot;00970CB3&quot;/&gt;&lt;wsp:rsid wsp:val=&quot;00970F79&quot;/&gt;&lt;wsp:rsid wsp:val=&quot;0097103A&quot;/&gt;&lt;wsp:rsid wsp:val=&quot;00971280&quot;/&gt;&lt;wsp:rsid wsp:val=&quot;009722C2&quot;/&gt;&lt;wsp:rsid wsp:val=&quot;00972381&quot;/&gt;&lt;wsp:rsid wsp:val=&quot;00973050&quot;/&gt;&lt;wsp:rsid wsp:val=&quot;00973F19&quot;/&gt;&lt;wsp:rsid wsp:val=&quot;00974092&quot;/&gt;&lt;wsp:rsid wsp:val=&quot;00974E2C&quot;/&gt;&lt;wsp:rsid wsp:val=&quot;009759B0&quot;/&gt;&lt;wsp:rsid wsp:val=&quot;00977056&quot;/&gt;&lt;wsp:rsid wsp:val=&quot;00977063&quot;/&gt;&lt;wsp:rsid wsp:val=&quot;00977C87&quot;/&gt;&lt;wsp:rsid wsp:val=&quot;00977F7F&quot;/&gt;&lt;wsp:rsid wsp:val=&quot;00977FD7&quot;/&gt;&lt;wsp:rsid wsp:val=&quot;0098030D&quot;/&gt;&lt;wsp:rsid wsp:val=&quot;009816BB&quot;/&gt;&lt;wsp:rsid wsp:val=&quot;009824C3&quot;/&gt;&lt;wsp:rsid wsp:val=&quot;009831C4&quot;/&gt;&lt;wsp:rsid wsp:val=&quot;00983CB4&quot;/&gt;&lt;wsp:rsid wsp:val=&quot;009845C3&quot;/&gt;&lt;wsp:rsid wsp:val=&quot;009848B8&quot;/&gt;&lt;wsp:rsid wsp:val=&quot;009848F6&quot;/&gt;&lt;wsp:rsid wsp:val=&quot;00984BDD&quot;/&gt;&lt;wsp:rsid wsp:val=&quot;009851B1&quot;/&gt;&lt;wsp:rsid wsp:val=&quot;00985FFE&quot;/&gt;&lt;wsp:rsid wsp:val=&quot;00986065&quot;/&gt;&lt;wsp:rsid wsp:val=&quot;009860A7&quot;/&gt;&lt;wsp:rsid wsp:val=&quot;009865DF&quot;/&gt;&lt;wsp:rsid wsp:val=&quot;00986C52&quot;/&gt;&lt;wsp:rsid wsp:val=&quot;00987C70&quot;/&gt;&lt;wsp:rsid wsp:val=&quot;00987DF6&quot;/&gt;&lt;wsp:rsid wsp:val=&quot;009903A8&quot;/&gt;&lt;wsp:rsid wsp:val=&quot;0099056B&quot;/&gt;&lt;wsp:rsid wsp:val=&quot;009906EC&quot;/&gt;&lt;wsp:rsid wsp:val=&quot;0099128A&quot;/&gt;&lt;wsp:rsid wsp:val=&quot;00991450&quot;/&gt;&lt;wsp:rsid wsp:val=&quot;009917AE&quot;/&gt;&lt;wsp:rsid wsp:val=&quot;009925A1&quot;/&gt;&lt;wsp:rsid wsp:val=&quot;00992687&quot;/&gt;&lt;wsp:rsid wsp:val=&quot;00992728&quot;/&gt;&lt;wsp:rsid wsp:val=&quot;009928DF&quot;/&gt;&lt;wsp:rsid wsp:val=&quot;00992B6D&quot;/&gt;&lt;wsp:rsid wsp:val=&quot;00993D71&quot;/&gt;&lt;wsp:rsid wsp:val=&quot;009948C4&quot;/&gt;&lt;wsp:rsid wsp:val=&quot;00994B39&quot;/&gt;&lt;wsp:rsid wsp:val=&quot;00995205&quot;/&gt;&lt;wsp:rsid wsp:val=&quot;00995339&quot;/&gt;&lt;wsp:rsid wsp:val=&quot;00995394&quot;/&gt;&lt;wsp:rsid wsp:val=&quot;009961C4&quot;/&gt;&lt;wsp:rsid wsp:val=&quot;009966B1&quot;/&gt;&lt;wsp:rsid wsp:val=&quot;00996785&quot;/&gt;&lt;wsp:rsid wsp:val=&quot;00996A33&quot;/&gt;&lt;wsp:rsid wsp:val=&quot;00997267&quot;/&gt;&lt;wsp:rsid wsp:val=&quot;00997DDC&quot;/&gt;&lt;wsp:rsid wsp:val=&quot;00997E8B&quot;/&gt;&lt;wsp:rsid wsp:val=&quot;009A0322&quot;/&gt;&lt;wsp:rsid wsp:val=&quot;009A08C9&quot;/&gt;&lt;wsp:rsid wsp:val=&quot;009A1320&quot;/&gt;&lt;wsp:rsid wsp:val=&quot;009A13EE&quot;/&gt;&lt;wsp:rsid wsp:val=&quot;009A23AE&quot;/&gt;&lt;wsp:rsid wsp:val=&quot;009A2BCA&quot;/&gt;&lt;wsp:rsid wsp:val=&quot;009A3404&quot;/&gt;&lt;wsp:rsid wsp:val=&quot;009A351D&quot;/&gt;&lt;wsp:rsid wsp:val=&quot;009A351F&quot;/&gt;&lt;wsp:rsid wsp:val=&quot;009A4AAC&quot;/&gt;&lt;wsp:rsid wsp:val=&quot;009A5201&quot;/&gt;&lt;wsp:rsid wsp:val=&quot;009A60BB&quot;/&gt;&lt;wsp:rsid wsp:val=&quot;009A6AB4&quot;/&gt;&lt;wsp:rsid wsp:val=&quot;009A70B3&quot;/&gt;&lt;wsp:rsid wsp:val=&quot;009A780E&quot;/&gt;&lt;wsp:rsid wsp:val=&quot;009A78F4&quot;/&gt;&lt;wsp:rsid wsp:val=&quot;009B064C&quot;/&gt;&lt;wsp:rsid wsp:val=&quot;009B0807&quot;/&gt;&lt;wsp:rsid wsp:val=&quot;009B097E&quot;/&gt;&lt;wsp:rsid wsp:val=&quot;009B1168&quot;/&gt;&lt;wsp:rsid wsp:val=&quot;009B125D&quot;/&gt;&lt;wsp:rsid wsp:val=&quot;009B16F2&quot;/&gt;&lt;wsp:rsid wsp:val=&quot;009B1A96&quot;/&gt;&lt;wsp:rsid wsp:val=&quot;009B2061&quot;/&gt;&lt;wsp:rsid wsp:val=&quot;009B2638&quot;/&gt;&lt;wsp:rsid wsp:val=&quot;009B2AE0&quot;/&gt;&lt;wsp:rsid wsp:val=&quot;009B31B9&quot;/&gt;&lt;wsp:rsid wsp:val=&quot;009B348C&quot;/&gt;&lt;wsp:rsid wsp:val=&quot;009B36B5&quot;/&gt;&lt;wsp:rsid wsp:val=&quot;009B38AA&quot;/&gt;&lt;wsp:rsid wsp:val=&quot;009B3B4E&quot;/&gt;&lt;wsp:rsid wsp:val=&quot;009B406B&quot;/&gt;&lt;wsp:rsid wsp:val=&quot;009B4262&quot;/&gt;&lt;wsp:rsid wsp:val=&quot;009B43B6&quot;/&gt;&lt;wsp:rsid wsp:val=&quot;009B43EC&quot;/&gt;&lt;wsp:rsid wsp:val=&quot;009B4BBB&quot;/&gt;&lt;wsp:rsid wsp:val=&quot;009B4EB1&quot;/&gt;&lt;wsp:rsid wsp:val=&quot;009B6091&quot;/&gt;&lt;wsp:rsid wsp:val=&quot;009B61F1&quot;/&gt;&lt;wsp:rsid wsp:val=&quot;009B65D0&quot;/&gt;&lt;wsp:rsid wsp:val=&quot;009B6AAF&quot;/&gt;&lt;wsp:rsid wsp:val=&quot;009B710A&quot;/&gt;&lt;wsp:rsid wsp:val=&quot;009B75F0&quot;/&gt;&lt;wsp:rsid wsp:val=&quot;009B772B&quot;/&gt;&lt;wsp:rsid wsp:val=&quot;009C0082&quot;/&gt;&lt;wsp:rsid wsp:val=&quot;009C13D4&quot;/&gt;&lt;wsp:rsid wsp:val=&quot;009C1503&quot;/&gt;&lt;wsp:rsid wsp:val=&quot;009C23C5&quot;/&gt;&lt;wsp:rsid wsp:val=&quot;009C2445&quot;/&gt;&lt;wsp:rsid wsp:val=&quot;009C313C&quot;/&gt;&lt;wsp:rsid wsp:val=&quot;009C32EF&quot;/&gt;&lt;wsp:rsid wsp:val=&quot;009C3492&quot;/&gt;&lt;wsp:rsid wsp:val=&quot;009C3558&quot;/&gt;&lt;wsp:rsid wsp:val=&quot;009C4755&quot;/&gt;&lt;wsp:rsid wsp:val=&quot;009C4A88&quot;/&gt;&lt;wsp:rsid wsp:val=&quot;009C5320&quot;/&gt;&lt;wsp:rsid wsp:val=&quot;009C5C1F&quot;/&gt;&lt;wsp:rsid wsp:val=&quot;009C5CC3&quot;/&gt;&lt;wsp:rsid wsp:val=&quot;009C6829&quot;/&gt;&lt;wsp:rsid wsp:val=&quot;009C6C5C&quot;/&gt;&lt;wsp:rsid wsp:val=&quot;009C74FC&quot;/&gt;&lt;wsp:rsid wsp:val=&quot;009C75F7&quot;/&gt;&lt;wsp:rsid wsp:val=&quot;009C77EC&quot;/&gt;&lt;wsp:rsid wsp:val=&quot;009C7A92&quot;/&gt;&lt;wsp:rsid wsp:val=&quot;009C7DBA&quot;/&gt;&lt;wsp:rsid wsp:val=&quot;009C7DD9&quot;/&gt;&lt;wsp:rsid wsp:val=&quot;009D03CC&quot;/&gt;&lt;wsp:rsid wsp:val=&quot;009D0598&quot;/&gt;&lt;wsp:rsid wsp:val=&quot;009D05FC&quot;/&gt;&lt;wsp:rsid wsp:val=&quot;009D06A9&quot;/&gt;&lt;wsp:rsid wsp:val=&quot;009D0BD0&quot;/&gt;&lt;wsp:rsid wsp:val=&quot;009D0D5C&quot;/&gt;&lt;wsp:rsid wsp:val=&quot;009D0DD5&quot;/&gt;&lt;wsp:rsid wsp:val=&quot;009D118A&quot;/&gt;&lt;wsp:rsid wsp:val=&quot;009D175C&quot;/&gt;&lt;wsp:rsid wsp:val=&quot;009D184B&quot;/&gt;&lt;wsp:rsid wsp:val=&quot;009D1AEE&quot;/&gt;&lt;wsp:rsid wsp:val=&quot;009D1B84&quot;/&gt;&lt;wsp:rsid wsp:val=&quot;009D2425&quot;/&gt;&lt;wsp:rsid wsp:val=&quot;009D2961&quot;/&gt;&lt;wsp:rsid wsp:val=&quot;009D2D57&quot;/&gt;&lt;wsp:rsid wsp:val=&quot;009D2DAB&quot;/&gt;&lt;wsp:rsid wsp:val=&quot;009D2F09&quot;/&gt;&lt;wsp:rsid wsp:val=&quot;009D35BD&quot;/&gt;&lt;wsp:rsid wsp:val=&quot;009D35EC&quot;/&gt;&lt;wsp:rsid wsp:val=&quot;009D387A&quot;/&gt;&lt;wsp:rsid wsp:val=&quot;009D3A23&quot;/&gt;&lt;wsp:rsid wsp:val=&quot;009D4B11&quot;/&gt;&lt;wsp:rsid wsp:val=&quot;009D530B&quot;/&gt;&lt;wsp:rsid wsp:val=&quot;009D5787&quot;/&gt;&lt;wsp:rsid wsp:val=&quot;009D5855&quot;/&gt;&lt;wsp:rsid wsp:val=&quot;009D58F3&quot;/&gt;&lt;wsp:rsid wsp:val=&quot;009D5C51&quot;/&gt;&lt;wsp:rsid wsp:val=&quot;009D61BE&quot;/&gt;&lt;wsp:rsid wsp:val=&quot;009D65F8&quot;/&gt;&lt;wsp:rsid wsp:val=&quot;009D6EB2&quot;/&gt;&lt;wsp:rsid wsp:val=&quot;009E07C4&quot;/&gt;&lt;wsp:rsid wsp:val=&quot;009E0C6E&quot;/&gt;&lt;wsp:rsid wsp:val=&quot;009E123E&quot;/&gt;&lt;wsp:rsid wsp:val=&quot;009E1400&quot;/&gt;&lt;wsp:rsid wsp:val=&quot;009E23F4&quot;/&gt;&lt;wsp:rsid wsp:val=&quot;009E26A8&quot;/&gt;&lt;wsp:rsid wsp:val=&quot;009E2AF5&quot;/&gt;&lt;wsp:rsid wsp:val=&quot;009E32C6&quot;/&gt;&lt;wsp:rsid wsp:val=&quot;009E33F4&quot;/&gt;&lt;wsp:rsid wsp:val=&quot;009E39C2&quot;/&gt;&lt;wsp:rsid wsp:val=&quot;009E4156&quot;/&gt;&lt;wsp:rsid wsp:val=&quot;009E4618&quot;/&gt;&lt;wsp:rsid wsp:val=&quot;009E4F63&quot;/&gt;&lt;wsp:rsid wsp:val=&quot;009E6373&quot;/&gt;&lt;wsp:rsid wsp:val=&quot;009E7474&quot;/&gt;&lt;wsp:rsid wsp:val=&quot;009E7BC3&quot;/&gt;&lt;wsp:rsid wsp:val=&quot;009F02AB&quot;/&gt;&lt;wsp:rsid wsp:val=&quot;009F0CB4&quot;/&gt;&lt;wsp:rsid wsp:val=&quot;009F0EBF&quot;/&gt;&lt;wsp:rsid wsp:val=&quot;009F140E&quot;/&gt;&lt;wsp:rsid wsp:val=&quot;009F2759&quot;/&gt;&lt;wsp:rsid wsp:val=&quot;009F2B99&quot;/&gt;&lt;wsp:rsid wsp:val=&quot;009F3042&quot;/&gt;&lt;wsp:rsid wsp:val=&quot;009F313C&quot;/&gt;&lt;wsp:rsid wsp:val=&quot;009F4691&quot;/&gt;&lt;wsp:rsid wsp:val=&quot;009F4839&quot;/&gt;&lt;wsp:rsid wsp:val=&quot;009F5315&quot;/&gt;&lt;wsp:rsid wsp:val=&quot;009F57A3&quot;/&gt;&lt;wsp:rsid wsp:val=&quot;009F6789&quot;/&gt;&lt;wsp:rsid wsp:val=&quot;009F6D75&quot;/&gt;&lt;wsp:rsid wsp:val=&quot;009F71DE&quot;/&gt;&lt;wsp:rsid wsp:val=&quot;009F77F9&quot;/&gt;&lt;wsp:rsid wsp:val=&quot;009F795D&quot;/&gt;&lt;wsp:rsid wsp:val=&quot;009F7D42&quot;/&gt;&lt;wsp:rsid wsp:val=&quot;009F7DD2&quot;/&gt;&lt;wsp:rsid wsp:val=&quot;00A00133&quot;/&gt;&lt;wsp:rsid wsp:val=&quot;00A01457&quot;/&gt;&lt;wsp:rsid wsp:val=&quot;00A0163A&quot;/&gt;&lt;wsp:rsid wsp:val=&quot;00A017F2&quot;/&gt;&lt;wsp:rsid wsp:val=&quot;00A023DA&quot;/&gt;&lt;wsp:rsid wsp:val=&quot;00A02434&quot;/&gt;&lt;wsp:rsid wsp:val=&quot;00A026A9&quot;/&gt;&lt;wsp:rsid wsp:val=&quot;00A02E03&quot;/&gt;&lt;wsp:rsid wsp:val=&quot;00A03070&quot;/&gt;&lt;wsp:rsid wsp:val=&quot;00A0310B&quot;/&gt;&lt;wsp:rsid wsp:val=&quot;00A03383&quot;/&gt;&lt;wsp:rsid wsp:val=&quot;00A03715&quot;/&gt;&lt;wsp:rsid wsp:val=&quot;00A039B7&quot;/&gt;&lt;wsp:rsid wsp:val=&quot;00A03A06&quot;/&gt;&lt;wsp:rsid wsp:val=&quot;00A041D3&quot;/&gt;&lt;wsp:rsid wsp:val=&quot;00A0503A&quot;/&gt;&lt;wsp:rsid wsp:val=&quot;00A051E3&quot;/&gt;&lt;wsp:rsid wsp:val=&quot;00A0534B&quot;/&gt;&lt;wsp:rsid wsp:val=&quot;00A05753&quot;/&gt;&lt;wsp:rsid wsp:val=&quot;00A05EDD&quot;/&gt;&lt;wsp:rsid wsp:val=&quot;00A06276&quot;/&gt;&lt;wsp:rsid wsp:val=&quot;00A06CFF&quot;/&gt;&lt;wsp:rsid wsp:val=&quot;00A06E5A&quot;/&gt;&lt;wsp:rsid wsp:val=&quot;00A0720F&quot;/&gt;&lt;wsp:rsid wsp:val=&quot;00A07369&quot;/&gt;&lt;wsp:rsid wsp:val=&quot;00A07BF9&quot;/&gt;&lt;wsp:rsid wsp:val=&quot;00A07F5F&quot;/&gt;&lt;wsp:rsid wsp:val=&quot;00A1011E&quot;/&gt;&lt;wsp:rsid wsp:val=&quot;00A104B6&quot;/&gt;&lt;wsp:rsid wsp:val=&quot;00A10A06&quot;/&gt;&lt;wsp:rsid wsp:val=&quot;00A10F8F&quot;/&gt;&lt;wsp:rsid wsp:val=&quot;00A111EE&quot;/&gt;&lt;wsp:rsid wsp:val=&quot;00A117F6&quot;/&gt;&lt;wsp:rsid wsp:val=&quot;00A11A09&quot;/&gt;&lt;wsp:rsid wsp:val=&quot;00A12079&quot;/&gt;&lt;wsp:rsid wsp:val=&quot;00A128B8&quot;/&gt;&lt;wsp:rsid wsp:val=&quot;00A1290F&quot;/&gt;&lt;wsp:rsid wsp:val=&quot;00A12B48&quot;/&gt;&lt;wsp:rsid wsp:val=&quot;00A130BA&quot;/&gt;&lt;wsp:rsid wsp:val=&quot;00A1329F&quot;/&gt;&lt;wsp:rsid wsp:val=&quot;00A13399&quot;/&gt;&lt;wsp:rsid wsp:val=&quot;00A135DD&quot;/&gt;&lt;wsp:rsid wsp:val=&quot;00A1374E&quot;/&gt;&lt;wsp:rsid wsp:val=&quot;00A142F1&quot;/&gt;&lt;wsp:rsid wsp:val=&quot;00A14781&quot;/&gt;&lt;wsp:rsid wsp:val=&quot;00A14E47&quot;/&gt;&lt;wsp:rsid wsp:val=&quot;00A15412&quot;/&gt;&lt;wsp:rsid wsp:val=&quot;00A15C99&quot;/&gt;&lt;wsp:rsid wsp:val=&quot;00A16066&quot;/&gt;&lt;wsp:rsid wsp:val=&quot;00A163B8&quot;/&gt;&lt;wsp:rsid wsp:val=&quot;00A16C22&quot;/&gt;&lt;wsp:rsid wsp:val=&quot;00A17682&quot;/&gt;&lt;wsp:rsid wsp:val=&quot;00A17B89&quot;/&gt;&lt;wsp:rsid wsp:val=&quot;00A20760&quot;/&gt;&lt;wsp:rsid wsp:val=&quot;00A20832&quot;/&gt;&lt;wsp:rsid wsp:val=&quot;00A20F0F&quot;/&gt;&lt;wsp:rsid wsp:val=&quot;00A215E8&quot;/&gt;&lt;wsp:rsid wsp:val=&quot;00A217FC&quot;/&gt;&lt;wsp:rsid wsp:val=&quot;00A21CD1&quot;/&gt;&lt;wsp:rsid wsp:val=&quot;00A22A97&quot;/&gt;&lt;wsp:rsid wsp:val=&quot;00A22E03&quot;/&gt;&lt;wsp:rsid wsp:val=&quot;00A235F9&quot;/&gt;&lt;wsp:rsid wsp:val=&quot;00A23E18&quot;/&gt;&lt;wsp:rsid wsp:val=&quot;00A23ECE&quot;/&gt;&lt;wsp:rsid wsp:val=&quot;00A242B0&quot;/&gt;&lt;wsp:rsid wsp:val=&quot;00A2482D&quot;/&gt;&lt;wsp:rsid wsp:val=&quot;00A24C79&quot;/&gt;&lt;wsp:rsid wsp:val=&quot;00A24F4F&quot;/&gt;&lt;wsp:rsid wsp:val=&quot;00A25824&quot;/&gt;&lt;wsp:rsid wsp:val=&quot;00A2588A&quot;/&gt;&lt;wsp:rsid wsp:val=&quot;00A26164&quot;/&gt;&lt;wsp:rsid wsp:val=&quot;00A2629A&quot;/&gt;&lt;wsp:rsid wsp:val=&quot;00A2647A&quot;/&gt;&lt;wsp:rsid wsp:val=&quot;00A2777E&quot;/&gt;&lt;wsp:rsid wsp:val=&quot;00A27962&quot;/&gt;&lt;wsp:rsid wsp:val=&quot;00A31666&quot;/&gt;&lt;wsp:rsid wsp:val=&quot;00A31B1B&quot;/&gt;&lt;wsp:rsid wsp:val=&quot;00A31D94&quot;/&gt;&lt;wsp:rsid wsp:val=&quot;00A3316F&quot;/&gt;&lt;wsp:rsid wsp:val=&quot;00A333C2&quot;/&gt;&lt;wsp:rsid wsp:val=&quot;00A33667&quot;/&gt;&lt;wsp:rsid wsp:val=&quot;00A34233&quot;/&gt;&lt;wsp:rsid wsp:val=&quot;00A34BB4&quot;/&gt;&lt;wsp:rsid wsp:val=&quot;00A34BE2&quot;/&gt;&lt;wsp:rsid wsp:val=&quot;00A3577B&quot;/&gt;&lt;wsp:rsid wsp:val=&quot;00A36DA0&quot;/&gt;&lt;wsp:rsid wsp:val=&quot;00A377C6&quot;/&gt;&lt;wsp:rsid wsp:val=&quot;00A377CE&quot;/&gt;&lt;wsp:rsid wsp:val=&quot;00A413CA&quot;/&gt;&lt;wsp:rsid wsp:val=&quot;00A41695&quot;/&gt;&lt;wsp:rsid wsp:val=&quot;00A42C7F&quot;/&gt;&lt;wsp:rsid wsp:val=&quot;00A42C99&quot;/&gt;&lt;wsp:rsid wsp:val=&quot;00A43C4E&quot;/&gt;&lt;wsp:rsid wsp:val=&quot;00A43F9F&quot;/&gt;&lt;wsp:rsid wsp:val=&quot;00A4425E&quot;/&gt;&lt;wsp:rsid wsp:val=&quot;00A447FE&quot;/&gt;&lt;wsp:rsid wsp:val=&quot;00A44E90&quot;/&gt;&lt;wsp:rsid wsp:val=&quot;00A4578D&quot;/&gt;&lt;wsp:rsid wsp:val=&quot;00A45ECB&quot;/&gt;&lt;wsp:rsid wsp:val=&quot;00A45EE6&quot;/&gt;&lt;wsp:rsid wsp:val=&quot;00A46227&quot;/&gt;&lt;wsp:rsid wsp:val=&quot;00A46545&quot;/&gt;&lt;wsp:rsid wsp:val=&quot;00A46C45&quot;/&gt;&lt;wsp:rsid wsp:val=&quot;00A46CE4&quot;/&gt;&lt;wsp:rsid wsp:val=&quot;00A47594&quot;/&gt;&lt;wsp:rsid wsp:val=&quot;00A4764D&quot;/&gt;&lt;wsp:rsid wsp:val=&quot;00A47897&quot;/&gt;&lt;wsp:rsid wsp:val=&quot;00A47926&quot;/&gt;&lt;wsp:rsid wsp:val=&quot;00A50141&quot;/&gt;&lt;wsp:rsid wsp:val=&quot;00A50373&quot;/&gt;&lt;wsp:rsid wsp:val=&quot;00A503C5&quot;/&gt;&lt;wsp:rsid wsp:val=&quot;00A50530&quot;/&gt;&lt;wsp:rsid wsp:val=&quot;00A505E8&quot;/&gt;&lt;wsp:rsid wsp:val=&quot;00A51194&quot;/&gt;&lt;wsp:rsid wsp:val=&quot;00A5144B&quot;/&gt;&lt;wsp:rsid wsp:val=&quot;00A525F9&quot;/&gt;&lt;wsp:rsid wsp:val=&quot;00A52C30&quot;/&gt;&lt;wsp:rsid wsp:val=&quot;00A531E4&quot;/&gt;&lt;wsp:rsid wsp:val=&quot;00A54851&quot;/&gt;&lt;wsp:rsid wsp:val=&quot;00A56490&quot;/&gt;&lt;wsp:rsid wsp:val=&quot;00A56CDF&quot;/&gt;&lt;wsp:rsid wsp:val=&quot;00A57883&quot;/&gt;&lt;wsp:rsid wsp:val=&quot;00A603D6&quot;/&gt;&lt;wsp:rsid wsp:val=&quot;00A6111F&quot;/&gt;&lt;wsp:rsid wsp:val=&quot;00A62109&quot;/&gt;&lt;wsp:rsid wsp:val=&quot;00A62A97&quot;/&gt;&lt;wsp:rsid wsp:val=&quot;00A62CBF&quot;/&gt;&lt;wsp:rsid wsp:val=&quot;00A63468&quot;/&gt;&lt;wsp:rsid wsp:val=&quot;00A63864&quot;/&gt;&lt;wsp:rsid wsp:val=&quot;00A645DA&quot;/&gt;&lt;wsp:rsid wsp:val=&quot;00A6492D&quot;/&gt;&lt;wsp:rsid wsp:val=&quot;00A64983&quot;/&gt;&lt;wsp:rsid wsp:val=&quot;00A64D26&quot;/&gt;&lt;wsp:rsid wsp:val=&quot;00A65196&quot;/&gt;&lt;wsp:rsid wsp:val=&quot;00A651D8&quot;/&gt;&lt;wsp:rsid wsp:val=&quot;00A65EAF&quot;/&gt;&lt;wsp:rsid wsp:val=&quot;00A66092&quot;/&gt;&lt;wsp:rsid wsp:val=&quot;00A660C8&quot;/&gt;&lt;wsp:rsid wsp:val=&quot;00A66281&quot;/&gt;&lt;wsp:rsid wsp:val=&quot;00A662FB&quot;/&gt;&lt;wsp:rsid wsp:val=&quot;00A66377&quot;/&gt;&lt;wsp:rsid wsp:val=&quot;00A66594&quot;/&gt;&lt;wsp:rsid wsp:val=&quot;00A67841&quot;/&gt;&lt;wsp:rsid wsp:val=&quot;00A705C0&quot;/&gt;&lt;wsp:rsid wsp:val=&quot;00A70ED1&quot;/&gt;&lt;wsp:rsid wsp:val=&quot;00A717CE&quot;/&gt;&lt;wsp:rsid wsp:val=&quot;00A71920&quot;/&gt;&lt;wsp:rsid wsp:val=&quot;00A71C7C&quot;/&gt;&lt;wsp:rsid wsp:val=&quot;00A71D6C&quot;/&gt;&lt;wsp:rsid wsp:val=&quot;00A71EBC&quot;/&gt;&lt;wsp:rsid wsp:val=&quot;00A720C9&quot;/&gt;&lt;wsp:rsid wsp:val=&quot;00A7213C&quot;/&gt;&lt;wsp:rsid wsp:val=&quot;00A724D4&quot;/&gt;&lt;wsp:rsid wsp:val=&quot;00A7263F&quot;/&gt;&lt;wsp:rsid wsp:val=&quot;00A7270F&quot;/&gt;&lt;wsp:rsid wsp:val=&quot;00A7272D&quot;/&gt;&lt;wsp:rsid wsp:val=&quot;00A72736&quot;/&gt;&lt;wsp:rsid wsp:val=&quot;00A72877&quot;/&gt;&lt;wsp:rsid wsp:val=&quot;00A729EE&quot;/&gt;&lt;wsp:rsid wsp:val=&quot;00A72D75&quot;/&gt;&lt;wsp:rsid wsp:val=&quot;00A73BD8&quot;/&gt;&lt;wsp:rsid wsp:val=&quot;00A73DBC&quot;/&gt;&lt;wsp:rsid wsp:val=&quot;00A747B6&quot;/&gt;&lt;wsp:rsid wsp:val=&quot;00A747D9&quot;/&gt;&lt;wsp:rsid wsp:val=&quot;00A75AF6&quot;/&gt;&lt;wsp:rsid wsp:val=&quot;00A7628F&quot;/&gt;&lt;wsp:rsid wsp:val=&quot;00A76EE2&quot;/&gt;&lt;wsp:rsid wsp:val=&quot;00A77C0A&quot;/&gt;&lt;wsp:rsid wsp:val=&quot;00A80204&quot;/&gt;&lt;wsp:rsid wsp:val=&quot;00A802EF&quot;/&gt;&lt;wsp:rsid wsp:val=&quot;00A80CEE&quot;/&gt;&lt;wsp:rsid wsp:val=&quot;00A81A25&quot;/&gt;&lt;wsp:rsid wsp:val=&quot;00A81AAF&quot;/&gt;&lt;wsp:rsid wsp:val=&quot;00A81E22&quot;/&gt;&lt;wsp:rsid wsp:val=&quot;00A81F40&quot;/&gt;&lt;wsp:rsid wsp:val=&quot;00A826CB&quot;/&gt;&lt;wsp:rsid wsp:val=&quot;00A8280A&quot;/&gt;&lt;wsp:rsid wsp:val=&quot;00A829FA&quot;/&gt;&lt;wsp:rsid wsp:val=&quot;00A82F73&quot;/&gt;&lt;wsp:rsid wsp:val=&quot;00A83BB3&quot;/&gt;&lt;wsp:rsid wsp:val=&quot;00A84165&quot;/&gt;&lt;wsp:rsid wsp:val=&quot;00A84715&quot;/&gt;&lt;wsp:rsid wsp:val=&quot;00A84FA1&quot;/&gt;&lt;wsp:rsid wsp:val=&quot;00A8586E&quot;/&gt;&lt;wsp:rsid wsp:val=&quot;00A859D5&quot;/&gt;&lt;wsp:rsid wsp:val=&quot;00A85A41&quot;/&gt;&lt;wsp:rsid wsp:val=&quot;00A85AD9&quot;/&gt;&lt;wsp:rsid wsp:val=&quot;00A85D91&quot;/&gt;&lt;wsp:rsid wsp:val=&quot;00A860B5&quot;/&gt;&lt;wsp:rsid wsp:val=&quot;00A862AC&quot;/&gt;&lt;wsp:rsid wsp:val=&quot;00A86C4D&quot;/&gt;&lt;wsp:rsid wsp:val=&quot;00A86D39&quot;/&gt;&lt;wsp:rsid wsp:val=&quot;00A87089&quot;/&gt;&lt;wsp:rsid wsp:val=&quot;00A874C5&quot;/&gt;&lt;wsp:rsid wsp:val=&quot;00A90569&quot;/&gt;&lt;wsp:rsid wsp:val=&quot;00A9099E&quot;/&gt;&lt;wsp:rsid wsp:val=&quot;00A923E1&quot;/&gt;&lt;wsp:rsid wsp:val=&quot;00A92489&quot;/&gt;&lt;wsp:rsid wsp:val=&quot;00A92AAF&quot;/&gt;&lt;wsp:rsid wsp:val=&quot;00A9304C&quot;/&gt;&lt;wsp:rsid wsp:val=&quot;00A94014&quot;/&gt;&lt;wsp:rsid wsp:val=&quot;00A9447D&quot;/&gt;&lt;wsp:rsid wsp:val=&quot;00A95026&quot;/&gt;&lt;wsp:rsid wsp:val=&quot;00A952DD&quot;/&gt;&lt;wsp:rsid wsp:val=&quot;00A95697&quot;/&gt;&lt;wsp:rsid wsp:val=&quot;00A9654E&quot;/&gt;&lt;wsp:rsid wsp:val=&quot;00A967EE&quot;/&gt;&lt;wsp:rsid wsp:val=&quot;00A9724B&quot;/&gt;&lt;wsp:rsid wsp:val=&quot;00A972C8&quot;/&gt;&lt;wsp:rsid wsp:val=&quot;00AA0276&quot;/&gt;&lt;wsp:rsid wsp:val=&quot;00AA061E&quot;/&gt;&lt;wsp:rsid wsp:val=&quot;00AA0B1F&quot;/&gt;&lt;wsp:rsid wsp:val=&quot;00AA0E0B&quot;/&gt;&lt;wsp:rsid wsp:val=&quot;00AA14C6&quot;/&gt;&lt;wsp:rsid wsp:val=&quot;00AA1544&quot;/&gt;&lt;wsp:rsid wsp:val=&quot;00AA15DD&quot;/&gt;&lt;wsp:rsid wsp:val=&quot;00AA15F0&quot;/&gt;&lt;wsp:rsid wsp:val=&quot;00AA16D3&quot;/&gt;&lt;wsp:rsid wsp:val=&quot;00AA1AE4&quot;/&gt;&lt;wsp:rsid wsp:val=&quot;00AA202C&quot;/&gt;&lt;wsp:rsid wsp:val=&quot;00AA20AE&quot;/&gt;&lt;wsp:rsid wsp:val=&quot;00AA2878&quot;/&gt;&lt;wsp:rsid wsp:val=&quot;00AA2AA6&quot;/&gt;&lt;wsp:rsid wsp:val=&quot;00AA2CDC&quot;/&gt;&lt;wsp:rsid wsp:val=&quot;00AA3724&quot;/&gt;&lt;wsp:rsid wsp:val=&quot;00AA373E&quot;/&gt;&lt;wsp:rsid wsp:val=&quot;00AA3A29&quot;/&gt;&lt;wsp:rsid wsp:val=&quot;00AA3E68&quot;/&gt;&lt;wsp:rsid wsp:val=&quot;00AA4C28&quot;/&gt;&lt;wsp:rsid wsp:val=&quot;00AA5C4A&quot;/&gt;&lt;wsp:rsid wsp:val=&quot;00AA5D0D&quot;/&gt;&lt;wsp:rsid wsp:val=&quot;00AA5DC7&quot;/&gt;&lt;wsp:rsid wsp:val=&quot;00AA6288&quot;/&gt;&lt;wsp:rsid wsp:val=&quot;00AA62E6&quot;/&gt;&lt;wsp:rsid wsp:val=&quot;00AA674B&quot;/&gt;&lt;wsp:rsid wsp:val=&quot;00AA6840&quot;/&gt;&lt;wsp:rsid wsp:val=&quot;00AA75D5&quot;/&gt;&lt;wsp:rsid wsp:val=&quot;00AA78D5&quot;/&gt;&lt;wsp:rsid wsp:val=&quot;00AA7CE3&quot;/&gt;&lt;wsp:rsid wsp:val=&quot;00AA7F08&quot;/&gt;&lt;wsp:rsid wsp:val=&quot;00AB0900&quot;/&gt;&lt;wsp:rsid wsp:val=&quot;00AB142D&quot;/&gt;&lt;wsp:rsid wsp:val=&quot;00AB285D&quot;/&gt;&lt;wsp:rsid wsp:val=&quot;00AB355A&quot;/&gt;&lt;wsp:rsid wsp:val=&quot;00AB3F41&quot;/&gt;&lt;wsp:rsid wsp:val=&quot;00AB3F86&quot;/&gt;&lt;wsp:rsid wsp:val=&quot;00AB4242&quot;/&gt;&lt;wsp:rsid wsp:val=&quot;00AB44C2&quot;/&gt;&lt;wsp:rsid wsp:val=&quot;00AB4A9B&quot;/&gt;&lt;wsp:rsid wsp:val=&quot;00AB4BA7&quot;/&gt;&lt;wsp:rsid wsp:val=&quot;00AB552C&quot;/&gt;&lt;wsp:rsid wsp:val=&quot;00AB5591&quot;/&gt;&lt;wsp:rsid wsp:val=&quot;00AB564D&quot;/&gt;&lt;wsp:rsid wsp:val=&quot;00AB5C50&quot;/&gt;&lt;wsp:rsid wsp:val=&quot;00AB6B7E&quot;/&gt;&lt;wsp:rsid wsp:val=&quot;00AB6C08&quot;/&gt;&lt;wsp:rsid wsp:val=&quot;00AB73F3&quot;/&gt;&lt;wsp:rsid wsp:val=&quot;00AB7D9B&quot;/&gt;&lt;wsp:rsid wsp:val=&quot;00AC03D4&quot;/&gt;&lt;wsp:rsid wsp:val=&quot;00AC0756&quot;/&gt;&lt;wsp:rsid wsp:val=&quot;00AC0CA0&quot;/&gt;&lt;wsp:rsid wsp:val=&quot;00AC0EB0&quot;/&gt;&lt;wsp:rsid wsp:val=&quot;00AC1BBD&quot;/&gt;&lt;wsp:rsid wsp:val=&quot;00AC1EE2&quot;/&gt;&lt;wsp:rsid wsp:val=&quot;00AC244D&quot;/&gt;&lt;wsp:rsid wsp:val=&quot;00AC33AE&quot;/&gt;&lt;wsp:rsid wsp:val=&quot;00AC33B7&quot;/&gt;&lt;wsp:rsid wsp:val=&quot;00AC36CD&quot;/&gt;&lt;wsp:rsid wsp:val=&quot;00AC3922&quot;/&gt;&lt;wsp:rsid wsp:val=&quot;00AC3FD5&quot;/&gt;&lt;wsp:rsid wsp:val=&quot;00AC4048&quot;/&gt;&lt;wsp:rsid wsp:val=&quot;00AC459A&quot;/&gt;&lt;wsp:rsid wsp:val=&quot;00AC4EF0&quot;/&gt;&lt;wsp:rsid wsp:val=&quot;00AC5004&quot;/&gt;&lt;wsp:rsid wsp:val=&quot;00AC50A9&quot;/&gt;&lt;wsp:rsid wsp:val=&quot;00AC52CB&quot;/&gt;&lt;wsp:rsid wsp:val=&quot;00AC53D5&quot;/&gt;&lt;wsp:rsid wsp:val=&quot;00AC580C&quot;/&gt;&lt;wsp:rsid wsp:val=&quot;00AC588C&quot;/&gt;&lt;wsp:rsid wsp:val=&quot;00AC588E&quot;/&gt;&lt;wsp:rsid wsp:val=&quot;00AC5F51&quot;/&gt;&lt;wsp:rsid wsp:val=&quot;00AC6016&quot;/&gt;&lt;wsp:rsid wsp:val=&quot;00AC6811&quot;/&gt;&lt;wsp:rsid wsp:val=&quot;00AC6B81&quot;/&gt;&lt;wsp:rsid wsp:val=&quot;00AC72B2&quot;/&gt;&lt;wsp:rsid wsp:val=&quot;00AC7429&quot;/&gt;&lt;wsp:rsid wsp:val=&quot;00AC7788&quot;/&gt;&lt;wsp:rsid wsp:val=&quot;00AD0141&quot;/&gt;&lt;wsp:rsid wsp:val=&quot;00AD01A3&quot;/&gt;&lt;wsp:rsid wsp:val=&quot;00AD04F7&quot;/&gt;&lt;wsp:rsid wsp:val=&quot;00AD070D&quot;/&gt;&lt;wsp:rsid wsp:val=&quot;00AD1A56&quot;/&gt;&lt;wsp:rsid wsp:val=&quot;00AD1BAB&quot;/&gt;&lt;wsp:rsid wsp:val=&quot;00AD1D7A&quot;/&gt;&lt;wsp:rsid wsp:val=&quot;00AD2074&quot;/&gt;&lt;wsp:rsid wsp:val=&quot;00AD28C5&quot;/&gt;&lt;wsp:rsid wsp:val=&quot;00AD28D9&quot;/&gt;&lt;wsp:rsid wsp:val=&quot;00AD29C1&quot;/&gt;&lt;wsp:rsid wsp:val=&quot;00AD2FE8&quot;/&gt;&lt;wsp:rsid wsp:val=&quot;00AD31C0&quot;/&gt;&lt;wsp:rsid wsp:val=&quot;00AD3378&quot;/&gt;&lt;wsp:rsid wsp:val=&quot;00AD3733&quot;/&gt;&lt;wsp:rsid wsp:val=&quot;00AD3782&quot;/&gt;&lt;wsp:rsid wsp:val=&quot;00AD3819&quot;/&gt;&lt;wsp:rsid wsp:val=&quot;00AD39D7&quot;/&gt;&lt;wsp:rsid wsp:val=&quot;00AD3FFE&quot;/&gt;&lt;wsp:rsid wsp:val=&quot;00AD5183&quot;/&gt;&lt;wsp:rsid wsp:val=&quot;00AD54C8&quot;/&gt;&lt;wsp:rsid wsp:val=&quot;00AD57DD&quot;/&gt;&lt;wsp:rsid wsp:val=&quot;00AD6196&quot;/&gt;&lt;wsp:rsid wsp:val=&quot;00AD6249&quot;/&gt;&lt;wsp:rsid wsp:val=&quot;00AD66FD&quot;/&gt;&lt;wsp:rsid wsp:val=&quot;00AD6743&quot;/&gt;&lt;wsp:rsid wsp:val=&quot;00AD71E1&quot;/&gt;&lt;wsp:rsid wsp:val=&quot;00AE0713&quot;/&gt;&lt;wsp:rsid wsp:val=&quot;00AE075C&quot;/&gt;&lt;wsp:rsid wsp:val=&quot;00AE0882&quot;/&gt;&lt;wsp:rsid wsp:val=&quot;00AE0DD0&quot;/&gt;&lt;wsp:rsid wsp:val=&quot;00AE17C7&quot;/&gt;&lt;wsp:rsid wsp:val=&quot;00AE1BD0&quot;/&gt;&lt;wsp:rsid wsp:val=&quot;00AE2537&quot;/&gt;&lt;wsp:rsid wsp:val=&quot;00AE2622&quot;/&gt;&lt;wsp:rsid wsp:val=&quot;00AE26EC&quot;/&gt;&lt;wsp:rsid wsp:val=&quot;00AE2F35&quot;/&gt;&lt;wsp:rsid wsp:val=&quot;00AE323A&quot;/&gt;&lt;wsp:rsid wsp:val=&quot;00AE32BA&quot;/&gt;&lt;wsp:rsid wsp:val=&quot;00AE32F2&quot;/&gt;&lt;wsp:rsid wsp:val=&quot;00AE33D9&quot;/&gt;&lt;wsp:rsid wsp:val=&quot;00AE35D2&quot;/&gt;&lt;wsp:rsid wsp:val=&quot;00AE4218&quot;/&gt;&lt;wsp:rsid wsp:val=&quot;00AE47C0&quot;/&gt;&lt;wsp:rsid wsp:val=&quot;00AE485F&quot;/&gt;&lt;wsp:rsid wsp:val=&quot;00AE48FA&quot;/&gt;&lt;wsp:rsid wsp:val=&quot;00AE49ED&quot;/&gt;&lt;wsp:rsid wsp:val=&quot;00AE4B08&quot;/&gt;&lt;wsp:rsid wsp:val=&quot;00AE4E57&quot;/&gt;&lt;wsp:rsid wsp:val=&quot;00AE4E6A&quot;/&gt;&lt;wsp:rsid wsp:val=&quot;00AE51E8&quot;/&gt;&lt;wsp:rsid wsp:val=&quot;00AE5214&quot;/&gt;&lt;wsp:rsid wsp:val=&quot;00AE526E&quot;/&gt;&lt;wsp:rsid wsp:val=&quot;00AE530C&quot;/&gt;&lt;wsp:rsid wsp:val=&quot;00AE56FC&quot;/&gt;&lt;wsp:rsid wsp:val=&quot;00AE5CEB&quot;/&gt;&lt;wsp:rsid wsp:val=&quot;00AE6668&quot;/&gt;&lt;wsp:rsid wsp:val=&quot;00AE667D&quot;/&gt;&lt;wsp:rsid wsp:val=&quot;00AE70B9&quot;/&gt;&lt;wsp:rsid wsp:val=&quot;00AE7F34&quot;/&gt;&lt;wsp:rsid wsp:val=&quot;00AE7FAA&quot;/&gt;&lt;wsp:rsid wsp:val=&quot;00AF00D6&quot;/&gt;&lt;wsp:rsid wsp:val=&quot;00AF0535&quot;/&gt;&lt;wsp:rsid wsp:val=&quot;00AF0854&quot;/&gt;&lt;wsp:rsid wsp:val=&quot;00AF08EB&quot;/&gt;&lt;wsp:rsid wsp:val=&quot;00AF0A90&quot;/&gt;&lt;wsp:rsid wsp:val=&quot;00AF0F89&quot;/&gt;&lt;wsp:rsid wsp:val=&quot;00AF10D9&quot;/&gt;&lt;wsp:rsid wsp:val=&quot;00AF29F8&quot;/&gt;&lt;wsp:rsid wsp:val=&quot;00AF3579&quot;/&gt;&lt;wsp:rsid wsp:val=&quot;00AF4255&quot;/&gt;&lt;wsp:rsid wsp:val=&quot;00AF4A7B&quot;/&gt;&lt;wsp:rsid wsp:val=&quot;00AF4FB6&quot;/&gt;&lt;wsp:rsid wsp:val=&quot;00AF5B11&quot;/&gt;&lt;wsp:rsid wsp:val=&quot;00AF5DAA&quot;/&gt;&lt;wsp:rsid wsp:val=&quot;00AF5EB0&quot;/&gt;&lt;wsp:rsid wsp:val=&quot;00AF6B1B&quot;/&gt;&lt;wsp:rsid wsp:val=&quot;00AF6C00&quot;/&gt;&lt;wsp:rsid wsp:val=&quot;00AF7FEB&quot;/&gt;&lt;wsp:rsid wsp:val=&quot;00B00C67&quot;/&gt;&lt;wsp:rsid wsp:val=&quot;00B01301&quot;/&gt;&lt;wsp:rsid wsp:val=&quot;00B015FC&quot;/&gt;&lt;wsp:rsid wsp:val=&quot;00B01914&quot;/&gt;&lt;wsp:rsid wsp:val=&quot;00B0196F&quot;/&gt;&lt;wsp:rsid wsp:val=&quot;00B029D8&quot;/&gt;&lt;wsp:rsid wsp:val=&quot;00B02AE0&quot;/&gt;&lt;wsp:rsid wsp:val=&quot;00B03C3F&quot;/&gt;&lt;wsp:rsid wsp:val=&quot;00B04A98&quot;/&gt;&lt;wsp:rsid wsp:val=&quot;00B04ED1&quot;/&gt;&lt;wsp:rsid wsp:val=&quot;00B05C39&quot;/&gt;&lt;wsp:rsid wsp:val=&quot;00B060FC&quot;/&gt;&lt;wsp:rsid wsp:val=&quot;00B061BA&quot;/&gt;&lt;wsp:rsid wsp:val=&quot;00B0658C&quot;/&gt;&lt;wsp:rsid wsp:val=&quot;00B06C77&quot;/&gt;&lt;wsp:rsid wsp:val=&quot;00B0705E&quot;/&gt;&lt;wsp:rsid wsp:val=&quot;00B07373&quot;/&gt;&lt;wsp:rsid wsp:val=&quot;00B07493&quot;/&gt;&lt;wsp:rsid wsp:val=&quot;00B07565&quot;/&gt;&lt;wsp:rsid wsp:val=&quot;00B076B0&quot;/&gt;&lt;wsp:rsid wsp:val=&quot;00B100C4&quot;/&gt;&lt;wsp:rsid wsp:val=&quot;00B10A3C&quot;/&gt;&lt;wsp:rsid wsp:val=&quot;00B10B65&quot;/&gt;&lt;wsp:rsid wsp:val=&quot;00B117F0&quot;/&gt;&lt;wsp:rsid wsp:val=&quot;00B11E9F&quot;/&gt;&lt;wsp:rsid wsp:val=&quot;00B124E0&quot;/&gt;&lt;wsp:rsid wsp:val=&quot;00B12CE1&quot;/&gt;&lt;wsp:rsid wsp:val=&quot;00B13413&quot;/&gt;&lt;wsp:rsid wsp:val=&quot;00B13745&quot;/&gt;&lt;wsp:rsid wsp:val=&quot;00B1517B&quot;/&gt;&lt;wsp:rsid wsp:val=&quot;00B158C6&quot;/&gt;&lt;wsp:rsid wsp:val=&quot;00B1596D&quot;/&gt;&lt;wsp:rsid wsp:val=&quot;00B15B3C&quot;/&gt;&lt;wsp:rsid wsp:val=&quot;00B1640F&quot;/&gt;&lt;wsp:rsid wsp:val=&quot;00B167D7&quot;/&gt;&lt;wsp:rsid wsp:val=&quot;00B16943&quot;/&gt;&lt;wsp:rsid wsp:val=&quot;00B169B1&quot;/&gt;&lt;wsp:rsid wsp:val=&quot;00B16AF2&quot;/&gt;&lt;wsp:rsid wsp:val=&quot;00B16DBA&quot;/&gt;&lt;wsp:rsid wsp:val=&quot;00B16EEF&quot;/&gt;&lt;wsp:rsid wsp:val=&quot;00B1716A&quot;/&gt;&lt;wsp:rsid wsp:val=&quot;00B17BBF&quot;/&gt;&lt;wsp:rsid wsp:val=&quot;00B17D5B&quot;/&gt;&lt;wsp:rsid wsp:val=&quot;00B20FDD&quot;/&gt;&lt;wsp:rsid wsp:val=&quot;00B21479&quot;/&gt;&lt;wsp:rsid wsp:val=&quot;00B21657&quot;/&gt;&lt;wsp:rsid wsp:val=&quot;00B21AF5&quot;/&gt;&lt;wsp:rsid wsp:val=&quot;00B2212C&quot;/&gt;&lt;wsp:rsid wsp:val=&quot;00B22177&quot;/&gt;&lt;wsp:rsid wsp:val=&quot;00B224D9&quot;/&gt;&lt;wsp:rsid wsp:val=&quot;00B22A56&quot;/&gt;&lt;wsp:rsid wsp:val=&quot;00B22DA6&quot;/&gt;&lt;wsp:rsid wsp:val=&quot;00B22F46&quot;/&gt;&lt;wsp:rsid wsp:val=&quot;00B231DB&quot;/&gt;&lt;wsp:rsid wsp:val=&quot;00B23369&quot;/&gt;&lt;wsp:rsid wsp:val=&quot;00B23DBF&quot;/&gt;&lt;wsp:rsid wsp:val=&quot;00B24051&quot;/&gt;&lt;wsp:rsid wsp:val=&quot;00B24D2B&quot;/&gt;&lt;wsp:rsid wsp:val=&quot;00B25421&quot;/&gt;&lt;wsp:rsid wsp:val=&quot;00B256B8&quot;/&gt;&lt;wsp:rsid wsp:val=&quot;00B25D5C&quot;/&gt;&lt;wsp:rsid wsp:val=&quot;00B264D8&quot;/&gt;&lt;wsp:rsid wsp:val=&quot;00B26559&quot;/&gt;&lt;wsp:rsid wsp:val=&quot;00B279BA&quot;/&gt;&lt;wsp:rsid wsp:val=&quot;00B304F8&quot;/&gt;&lt;wsp:rsid wsp:val=&quot;00B310D0&quot;/&gt;&lt;wsp:rsid wsp:val=&quot;00B312AC&quot;/&gt;&lt;wsp:rsid wsp:val=&quot;00B3168F&quot;/&gt;&lt;wsp:rsid wsp:val=&quot;00B31706&quot;/&gt;&lt;wsp:rsid wsp:val=&quot;00B31897&quot;/&gt;&lt;wsp:rsid wsp:val=&quot;00B3264E&quot;/&gt;&lt;wsp:rsid wsp:val=&quot;00B3351A&quot;/&gt;&lt;wsp:rsid wsp:val=&quot;00B33BBB&quot;/&gt;&lt;wsp:rsid wsp:val=&quot;00B33D04&quot;/&gt;&lt;wsp:rsid wsp:val=&quot;00B33D7B&quot;/&gt;&lt;wsp:rsid wsp:val=&quot;00B33DBE&quot;/&gt;&lt;wsp:rsid wsp:val=&quot;00B351BF&quot;/&gt;&lt;wsp:rsid wsp:val=&quot;00B36ABA&quot;/&gt;&lt;wsp:rsid wsp:val=&quot;00B36F8F&quot;/&gt;&lt;wsp:rsid wsp:val=&quot;00B37330&quot;/&gt;&lt;wsp:rsid wsp:val=&quot;00B37649&quot;/&gt;&lt;wsp:rsid wsp:val=&quot;00B37662&quot;/&gt;&lt;wsp:rsid wsp:val=&quot;00B377DD&quot;/&gt;&lt;wsp:rsid wsp:val=&quot;00B3783F&quot;/&gt;&lt;wsp:rsid wsp:val=&quot;00B37C64&quot;/&gt;&lt;wsp:rsid wsp:val=&quot;00B37F54&quot;/&gt;&lt;wsp:rsid wsp:val=&quot;00B4094F&quot;/&gt;&lt;wsp:rsid wsp:val=&quot;00B40A88&quot;/&gt;&lt;wsp:rsid wsp:val=&quot;00B41437&quot;/&gt;&lt;wsp:rsid wsp:val=&quot;00B41824&quot;/&gt;&lt;wsp:rsid wsp:val=&quot;00B41B72&quot;/&gt;&lt;wsp:rsid wsp:val=&quot;00B421B5&quot;/&gt;&lt;wsp:rsid wsp:val=&quot;00B4257B&quot;/&gt;&lt;wsp:rsid wsp:val=&quot;00B42806&quot;/&gt;&lt;wsp:rsid wsp:val=&quot;00B43516&quot;/&gt;&lt;wsp:rsid wsp:val=&quot;00B43EC2&quot;/&gt;&lt;wsp:rsid wsp:val=&quot;00B44287&quot;/&gt;&lt;wsp:rsid wsp:val=&quot;00B444DF&quot;/&gt;&lt;wsp:rsid wsp:val=&quot;00B44EE3&quot;/&gt;&lt;wsp:rsid wsp:val=&quot;00B45243&quot;/&gt;&lt;wsp:rsid wsp:val=&quot;00B458DE&quot;/&gt;&lt;wsp:rsid wsp:val=&quot;00B46708&quot;/&gt;&lt;wsp:rsid wsp:val=&quot;00B46D69&quot;/&gt;&lt;wsp:rsid wsp:val=&quot;00B470EF&quot;/&gt;&lt;wsp:rsid wsp:val=&quot;00B47509&quot;/&gt;&lt;wsp:rsid wsp:val=&quot;00B50FE9&quot;/&gt;&lt;wsp:rsid wsp:val=&quot;00B512DB&quot;/&gt;&lt;wsp:rsid wsp:val=&quot;00B51FC3&quot;/&gt;&lt;wsp:rsid wsp:val=&quot;00B52FFE&quot;/&gt;&lt;wsp:rsid wsp:val=&quot;00B5300A&quot;/&gt;&lt;wsp:rsid wsp:val=&quot;00B5304C&quot;/&gt;&lt;wsp:rsid wsp:val=&quot;00B55195&quot;/&gt;&lt;wsp:rsid wsp:val=&quot;00B55383&quot;/&gt;&lt;wsp:rsid wsp:val=&quot;00B553BD&quot;/&gt;&lt;wsp:rsid wsp:val=&quot;00B5548F&quot;/&gt;&lt;wsp:rsid wsp:val=&quot;00B55E25&quot;/&gt;&lt;wsp:rsid wsp:val=&quot;00B55E31&quot;/&gt;&lt;wsp:rsid wsp:val=&quot;00B56FED&quot;/&gt;&lt;wsp:rsid wsp:val=&quot;00B5788D&quot;/&gt;&lt;wsp:rsid wsp:val=&quot;00B60013&quot;/&gt;&lt;wsp:rsid wsp:val=&quot;00B6005B&quot;/&gt;&lt;wsp:rsid wsp:val=&quot;00B60A05&quot;/&gt;&lt;wsp:rsid wsp:val=&quot;00B60BB8&quot;/&gt;&lt;wsp:rsid wsp:val=&quot;00B60F5D&quot;/&gt;&lt;wsp:rsid wsp:val=&quot;00B6280C&quot;/&gt;&lt;wsp:rsid wsp:val=&quot;00B62B5B&quot;/&gt;&lt;wsp:rsid wsp:val=&quot;00B62DD7&quot;/&gt;&lt;wsp:rsid wsp:val=&quot;00B63BAB&quot;/&gt;&lt;wsp:rsid wsp:val=&quot;00B63FC6&quot;/&gt;&lt;wsp:rsid wsp:val=&quot;00B6449F&quot;/&gt;&lt;wsp:rsid wsp:val=&quot;00B6482E&quot;/&gt;&lt;wsp:rsid wsp:val=&quot;00B65D41&quot;/&gt;&lt;wsp:rsid wsp:val=&quot;00B65F77&quot;/&gt;&lt;wsp:rsid wsp:val=&quot;00B660FB&quot;/&gt;&lt;wsp:rsid wsp:val=&quot;00B663F5&quot;/&gt;&lt;wsp:rsid wsp:val=&quot;00B666BC&quot;/&gt;&lt;wsp:rsid wsp:val=&quot;00B66D2C&quot;/&gt;&lt;wsp:rsid wsp:val=&quot;00B70A9B&quot;/&gt;&lt;wsp:rsid wsp:val=&quot;00B7107B&quot;/&gt;&lt;wsp:rsid wsp:val=&quot;00B7124A&quot;/&gt;&lt;wsp:rsid wsp:val=&quot;00B722FB&quot;/&gt;&lt;wsp:rsid wsp:val=&quot;00B72507&quot;/&gt;&lt;wsp:rsid wsp:val=&quot;00B7287A&quot;/&gt;&lt;wsp:rsid wsp:val=&quot;00B72EDE&quot;/&gt;&lt;wsp:rsid wsp:val=&quot;00B73EEC&quot;/&gt;&lt;wsp:rsid wsp:val=&quot;00B7448D&quot;/&gt;&lt;wsp:rsid wsp:val=&quot;00B74E7B&quot;/&gt;&lt;wsp:rsid wsp:val=&quot;00B7516D&quot;/&gt;&lt;wsp:rsid wsp:val=&quot;00B7527A&quot;/&gt;&lt;wsp:rsid wsp:val=&quot;00B760C8&quot;/&gt;&lt;wsp:rsid wsp:val=&quot;00B7611D&quot;/&gt;&lt;wsp:rsid wsp:val=&quot;00B7663F&quot;/&gt;&lt;wsp:rsid wsp:val=&quot;00B76B06&quot;/&gt;&lt;wsp:rsid wsp:val=&quot;00B777FC&quot;/&gt;&lt;wsp:rsid wsp:val=&quot;00B77837&quot;/&gt;&lt;wsp:rsid wsp:val=&quot;00B80A5B&quot;/&gt;&lt;wsp:rsid wsp:val=&quot;00B814EE&quot;/&gt;&lt;wsp:rsid wsp:val=&quot;00B82295&quot;/&gt;&lt;wsp:rsid wsp:val=&quot;00B82750&quot;/&gt;&lt;wsp:rsid wsp:val=&quot;00B82FA8&quot;/&gt;&lt;wsp:rsid wsp:val=&quot;00B83694&quot;/&gt;&lt;wsp:rsid wsp:val=&quot;00B83EAB&quot;/&gt;&lt;wsp:rsid wsp:val=&quot;00B83FF6&quot;/&gt;&lt;wsp:rsid wsp:val=&quot;00B84179&quot;/&gt;&lt;wsp:rsid wsp:val=&quot;00B84388&quot;/&gt;&lt;wsp:rsid wsp:val=&quot;00B845D3&quot;/&gt;&lt;wsp:rsid wsp:val=&quot;00B84E50&quot;/&gt;&lt;wsp:rsid wsp:val=&quot;00B85E80&quot;/&gt;&lt;wsp:rsid wsp:val=&quot;00B86FC3&quot;/&gt;&lt;wsp:rsid wsp:val=&quot;00B903BD&quot;/&gt;&lt;wsp:rsid wsp:val=&quot;00B90D93&quot;/&gt;&lt;wsp:rsid wsp:val=&quot;00B9129A&quot;/&gt;&lt;wsp:rsid wsp:val=&quot;00B91DDC&quot;/&gt;&lt;wsp:rsid wsp:val=&quot;00B925D4&quot;/&gt;&lt;wsp:rsid wsp:val=&quot;00B92738&quot;/&gt;&lt;wsp:rsid wsp:val=&quot;00B928E2&quot;/&gt;&lt;wsp:rsid wsp:val=&quot;00B931F3&quot;/&gt;&lt;wsp:rsid wsp:val=&quot;00B93D50&quot;/&gt;&lt;wsp:rsid wsp:val=&quot;00B94204&quot;/&gt;&lt;wsp:rsid wsp:val=&quot;00B9429D&quot;/&gt;&lt;wsp:rsid wsp:val=&quot;00B94FF6&quot;/&gt;&lt;wsp:rsid wsp:val=&quot;00B9553C&quot;/&gt;&lt;wsp:rsid wsp:val=&quot;00B958D8&quot;/&gt;&lt;wsp:rsid wsp:val=&quot;00B95D32&quot;/&gt;&lt;wsp:rsid wsp:val=&quot;00B95E0B&quot;/&gt;&lt;wsp:rsid wsp:val=&quot;00B95F64&quot;/&gt;&lt;wsp:rsid wsp:val=&quot;00B972C3&quot;/&gt;&lt;wsp:rsid wsp:val=&quot;00B973B5&quot;/&gt;&lt;wsp:rsid wsp:val=&quot;00B97422&quot;/&gt;&lt;wsp:rsid wsp:val=&quot;00BA105E&quot;/&gt;&lt;wsp:rsid wsp:val=&quot;00BA1473&quot;/&gt;&lt;wsp:rsid wsp:val=&quot;00BA1A0B&quot;/&gt;&lt;wsp:rsid wsp:val=&quot;00BA1E27&quot;/&gt;&lt;wsp:rsid wsp:val=&quot;00BA2304&quot;/&gt;&lt;wsp:rsid wsp:val=&quot;00BA27FC&quot;/&gt;&lt;wsp:rsid wsp:val=&quot;00BA2C1E&quot;/&gt;&lt;wsp:rsid wsp:val=&quot;00BA3274&quot;/&gt;&lt;wsp:rsid wsp:val=&quot;00BA3D64&quot;/&gt;&lt;wsp:rsid wsp:val=&quot;00BA4225&quot;/&gt;&lt;wsp:rsid wsp:val=&quot;00BA4765&quot;/&gt;&lt;wsp:rsid wsp:val=&quot;00BA490B&quot;/&gt;&lt;wsp:rsid wsp:val=&quot;00BA55DD&quot;/&gt;&lt;wsp:rsid wsp:val=&quot;00BA60EC&quot;/&gt;&lt;wsp:rsid wsp:val=&quot;00BA75F7&quot;/&gt;&lt;wsp:rsid wsp:val=&quot;00BA79DE&quot;/&gt;&lt;wsp:rsid wsp:val=&quot;00BA7DCA&quot;/&gt;&lt;wsp:rsid wsp:val=&quot;00BB03D2&quot;/&gt;&lt;wsp:rsid wsp:val=&quot;00BB0529&quot;/&gt;&lt;wsp:rsid wsp:val=&quot;00BB0A30&quot;/&gt;&lt;wsp:rsid wsp:val=&quot;00BB0C0C&quot;/&gt;&lt;wsp:rsid wsp:val=&quot;00BB0EA3&quot;/&gt;&lt;wsp:rsid wsp:val=&quot;00BB16FC&quot;/&gt;&lt;wsp:rsid wsp:val=&quot;00BB17F3&quot;/&gt;&lt;wsp:rsid wsp:val=&quot;00BB1F6B&quot;/&gt;&lt;wsp:rsid wsp:val=&quot;00BB2161&quot;/&gt;&lt;wsp:rsid wsp:val=&quot;00BB21AE&quot;/&gt;&lt;wsp:rsid wsp:val=&quot;00BB2554&quot;/&gt;&lt;wsp:rsid wsp:val=&quot;00BB2557&quot;/&gt;&lt;wsp:rsid wsp:val=&quot;00BB26F9&quot;/&gt;&lt;wsp:rsid wsp:val=&quot;00BB2D4D&quot;/&gt;&lt;wsp:rsid wsp:val=&quot;00BB2E6D&quot;/&gt;&lt;wsp:rsid wsp:val=&quot;00BB35D6&quot;/&gt;&lt;wsp:rsid wsp:val=&quot;00BB3B49&quot;/&gt;&lt;wsp:rsid wsp:val=&quot;00BB4212&quot;/&gt;&lt;wsp:rsid wsp:val=&quot;00BB442E&quot;/&gt;&lt;wsp:rsid wsp:val=&quot;00BB4EE3&quot;/&gt;&lt;wsp:rsid wsp:val=&quot;00BB504B&quot;/&gt;&lt;wsp:rsid wsp:val=&quot;00BB50F1&quot;/&gt;&lt;wsp:rsid wsp:val=&quot;00BB70E7&quot;/&gt;&lt;wsp:rsid wsp:val=&quot;00BB7CEF&quot;/&gt;&lt;wsp:rsid wsp:val=&quot;00BB7F9D&quot;/&gt;&lt;wsp:rsid wsp:val=&quot;00BC059F&quot;/&gt;&lt;wsp:rsid wsp:val=&quot;00BC1714&quot;/&gt;&lt;wsp:rsid wsp:val=&quot;00BC1C4B&quot;/&gt;&lt;wsp:rsid wsp:val=&quot;00BC218D&quot;/&gt;&lt;wsp:rsid wsp:val=&quot;00BC246D&quot;/&gt;&lt;wsp:rsid wsp:val=&quot;00BC27E1&quot;/&gt;&lt;wsp:rsid wsp:val=&quot;00BC2BC7&quot;/&gt;&lt;wsp:rsid wsp:val=&quot;00BC35F1&quot;/&gt;&lt;wsp:rsid wsp:val=&quot;00BC3805&quot;/&gt;&lt;wsp:rsid wsp:val=&quot;00BC38B3&quot;/&gt;&lt;wsp:rsid wsp:val=&quot;00BC38C6&quot;/&gt;&lt;wsp:rsid wsp:val=&quot;00BC3982&quot;/&gt;&lt;wsp:rsid wsp:val=&quot;00BC3A99&quot;/&gt;&lt;wsp:rsid wsp:val=&quot;00BC3C0F&quot;/&gt;&lt;wsp:rsid wsp:val=&quot;00BC3E24&quot;/&gt;&lt;wsp:rsid wsp:val=&quot;00BC4C1F&quot;/&gt;&lt;wsp:rsid wsp:val=&quot;00BC55CA&quot;/&gt;&lt;wsp:rsid wsp:val=&quot;00BC5E4F&quot;/&gt;&lt;wsp:rsid wsp:val=&quot;00BC626B&quot;/&gt;&lt;wsp:rsid wsp:val=&quot;00BC65B1&quot;/&gt;&lt;wsp:rsid wsp:val=&quot;00BC65F1&quot;/&gt;&lt;wsp:rsid wsp:val=&quot;00BC6942&quot;/&gt;&lt;wsp:rsid wsp:val=&quot;00BC763C&quot;/&gt;&lt;wsp:rsid wsp:val=&quot;00BC7B0E&quot;/&gt;&lt;wsp:rsid wsp:val=&quot;00BD0832&quot;/&gt;&lt;wsp:rsid wsp:val=&quot;00BD0DD5&quot;/&gt;&lt;wsp:rsid wsp:val=&quot;00BD1034&quot;/&gt;&lt;wsp:rsid wsp:val=&quot;00BD10F6&quot;/&gt;&lt;wsp:rsid wsp:val=&quot;00BD1942&quot;/&gt;&lt;wsp:rsid wsp:val=&quot;00BD1FC7&quot;/&gt;&lt;wsp:rsid wsp:val=&quot;00BD2087&quot;/&gt;&lt;wsp:rsid wsp:val=&quot;00BD2192&quot;/&gt;&lt;wsp:rsid wsp:val=&quot;00BD2345&quot;/&gt;&lt;wsp:rsid wsp:val=&quot;00BD28AB&quot;/&gt;&lt;wsp:rsid wsp:val=&quot;00BD293D&quot;/&gt;&lt;wsp:rsid wsp:val=&quot;00BD2AA7&quot;/&gt;&lt;wsp:rsid wsp:val=&quot;00BD2B85&quot;/&gt;&lt;wsp:rsid wsp:val=&quot;00BD392A&quot;/&gt;&lt;wsp:rsid wsp:val=&quot;00BD3AF3&quot;/&gt;&lt;wsp:rsid wsp:val=&quot;00BD3B8E&quot;/&gt;&lt;wsp:rsid wsp:val=&quot;00BD3FB9&quot;/&gt;&lt;wsp:rsid wsp:val=&quot;00BD4509&quot;/&gt;&lt;wsp:rsid wsp:val=&quot;00BD4E7D&quot;/&gt;&lt;wsp:rsid wsp:val=&quot;00BD4F7F&quot;/&gt;&lt;wsp:rsid wsp:val=&quot;00BD55BF&quot;/&gt;&lt;wsp:rsid wsp:val=&quot;00BD56DB&quot;/&gt;&lt;wsp:rsid wsp:val=&quot;00BD5790&quot;/&gt;&lt;wsp:rsid wsp:val=&quot;00BD59BE&quot;/&gt;&lt;wsp:rsid wsp:val=&quot;00BD5ECA&quot;/&gt;&lt;wsp:rsid wsp:val=&quot;00BD6B30&quot;/&gt;&lt;wsp:rsid wsp:val=&quot;00BD7070&quot;/&gt;&lt;wsp:rsid wsp:val=&quot;00BD7480&quot;/&gt;&lt;wsp:rsid wsp:val=&quot;00BD75CC&quot;/&gt;&lt;wsp:rsid wsp:val=&quot;00BD7D54&quot;/&gt;&lt;wsp:rsid wsp:val=&quot;00BE04C7&quot;/&gt;&lt;wsp:rsid wsp:val=&quot;00BE05BE&quot;/&gt;&lt;wsp:rsid wsp:val=&quot;00BE0779&quot;/&gt;&lt;wsp:rsid wsp:val=&quot;00BE0E1F&quot;/&gt;&lt;wsp:rsid wsp:val=&quot;00BE18B7&quot;/&gt;&lt;wsp:rsid wsp:val=&quot;00BE1AFD&quot;/&gt;&lt;wsp:rsid wsp:val=&quot;00BE277C&quot;/&gt;&lt;wsp:rsid wsp:val=&quot;00BE38EA&quot;/&gt;&lt;wsp:rsid wsp:val=&quot;00BE56DC&quot;/&gt;&lt;wsp:rsid wsp:val=&quot;00BE5933&quot;/&gt;&lt;wsp:rsid wsp:val=&quot;00BE5A4E&quot;/&gt;&lt;wsp:rsid wsp:val=&quot;00BE6A52&quot;/&gt;&lt;wsp:rsid wsp:val=&quot;00BE6F51&quot;/&gt;&lt;wsp:rsid wsp:val=&quot;00BE70CC&quot;/&gt;&lt;wsp:rsid wsp:val=&quot;00BE73AA&quot;/&gt;&lt;wsp:rsid wsp:val=&quot;00BE74F9&quot;/&gt;&lt;wsp:rsid wsp:val=&quot;00BE7C1D&quot;/&gt;&lt;wsp:rsid wsp:val=&quot;00BE7C84&quot;/&gt;&lt;wsp:rsid wsp:val=&quot;00BE7F5C&quot;/&gt;&lt;wsp:rsid wsp:val=&quot;00BF16C6&quot;/&gt;&lt;wsp:rsid wsp:val=&quot;00BF18C7&quot;/&gt;&lt;wsp:rsid wsp:val=&quot;00BF21EA&quot;/&gt;&lt;wsp:rsid wsp:val=&quot;00BF2B69&quot;/&gt;&lt;wsp:rsid wsp:val=&quot;00BF3052&quot;/&gt;&lt;wsp:rsid wsp:val=&quot;00BF3CEF&quot;/&gt;&lt;wsp:rsid wsp:val=&quot;00BF3DD1&quot;/&gt;&lt;wsp:rsid wsp:val=&quot;00BF478D&quot;/&gt;&lt;wsp:rsid wsp:val=&quot;00BF4A2C&quot;/&gt;&lt;wsp:rsid wsp:val=&quot;00BF681C&quot;/&gt;&lt;wsp:rsid wsp:val=&quot;00BF6958&quot;/&gt;&lt;wsp:rsid wsp:val=&quot;00BF6AC6&quot;/&gt;&lt;wsp:rsid wsp:val=&quot;00BF6B8A&quot;/&gt;&lt;wsp:rsid wsp:val=&quot;00BF71B6&quot;/&gt;&lt;wsp:rsid wsp:val=&quot;00BF7FE9&quot;/&gt;&lt;wsp:rsid wsp:val=&quot;00C0008A&quot;/&gt;&lt;wsp:rsid wsp:val=&quot;00C01839&quot;/&gt;&lt;wsp:rsid wsp:val=&quot;00C02447&quot;/&gt;&lt;wsp:rsid wsp:val=&quot;00C02611&quot;/&gt;&lt;wsp:rsid wsp:val=&quot;00C02B31&quot;/&gt;&lt;wsp:rsid wsp:val=&quot;00C03CE9&quot;/&gt;&lt;wsp:rsid wsp:val=&quot;00C03D11&quot;/&gt;&lt;wsp:rsid wsp:val=&quot;00C0443F&quot;/&gt;&lt;wsp:rsid wsp:val=&quot;00C04B37&quot;/&gt;&lt;wsp:rsid wsp:val=&quot;00C05110&quot;/&gt;&lt;wsp:rsid wsp:val=&quot;00C058F0&quot;/&gt;&lt;wsp:rsid wsp:val=&quot;00C05B24&quot;/&gt;&lt;wsp:rsid wsp:val=&quot;00C05F0D&quot;/&gt;&lt;wsp:rsid wsp:val=&quot;00C05FFE&quot;/&gt;&lt;wsp:rsid wsp:val=&quot;00C06D16&quot;/&gt;&lt;wsp:rsid wsp:val=&quot;00C06DF4&quot;/&gt;&lt;wsp:rsid wsp:val=&quot;00C070F3&quot;/&gt;&lt;wsp:rsid wsp:val=&quot;00C07A1B&quot;/&gt;&lt;wsp:rsid wsp:val=&quot;00C07CF4&quot;/&gt;&lt;wsp:rsid wsp:val=&quot;00C10168&quot;/&gt;&lt;wsp:rsid wsp:val=&quot;00C10BB2&quot;/&gt;&lt;wsp:rsid wsp:val=&quot;00C1179C&quot;/&gt;&lt;wsp:rsid wsp:val=&quot;00C11DEB&quot;/&gt;&lt;wsp:rsid wsp:val=&quot;00C127B9&quot;/&gt;&lt;wsp:rsid wsp:val=&quot;00C127DA&quot;/&gt;&lt;wsp:rsid wsp:val=&quot;00C137A0&quot;/&gt;&lt;wsp:rsid wsp:val=&quot;00C13B9C&quot;/&gt;&lt;wsp:rsid wsp:val=&quot;00C156CE&quot;/&gt;&lt;wsp:rsid wsp:val=&quot;00C15E92&quot;/&gt;&lt;wsp:rsid wsp:val=&quot;00C17643&quot;/&gt;&lt;wsp:rsid wsp:val=&quot;00C17F44&quot;/&gt;&lt;wsp:rsid wsp:val=&quot;00C201AD&quot;/&gt;&lt;wsp:rsid wsp:val=&quot;00C204A9&quot;/&gt;&lt;wsp:rsid wsp:val=&quot;00C2080B&quot;/&gt;&lt;wsp:rsid wsp:val=&quot;00C20901&quot;/&gt;&lt;wsp:rsid wsp:val=&quot;00C20E48&quot;/&gt;&lt;wsp:rsid wsp:val=&quot;00C212D6&quot;/&gt;&lt;wsp:rsid wsp:val=&quot;00C2151F&quot;/&gt;&lt;wsp:rsid wsp:val=&quot;00C21860&quot;/&gt;&lt;wsp:rsid wsp:val=&quot;00C231E4&quot;/&gt;&lt;wsp:rsid wsp:val=&quot;00C232FA&quot;/&gt;&lt;wsp:rsid wsp:val=&quot;00C236C1&quot;/&gt;&lt;wsp:rsid wsp:val=&quot;00C23C26&quot;/&gt;&lt;wsp:rsid wsp:val=&quot;00C23F5B&quot;/&gt;&lt;wsp:rsid wsp:val=&quot;00C24788&quot;/&gt;&lt;wsp:rsid wsp:val=&quot;00C24C80&quot;/&gt;&lt;wsp:rsid wsp:val=&quot;00C250F2&quot;/&gt;&lt;wsp:rsid wsp:val=&quot;00C25825&quot;/&gt;&lt;wsp:rsid wsp:val=&quot;00C259EB&quot;/&gt;&lt;wsp:rsid wsp:val=&quot;00C25A42&quot;/&gt;&lt;wsp:rsid wsp:val=&quot;00C26717&quot;/&gt;&lt;wsp:rsid wsp:val=&quot;00C269F1&quot;/&gt;&lt;wsp:rsid wsp:val=&quot;00C2787E&quot;/&gt;&lt;wsp:rsid wsp:val=&quot;00C305A8&quot;/&gt;&lt;wsp:rsid wsp:val=&quot;00C305F1&quot;/&gt;&lt;wsp:rsid wsp:val=&quot;00C30DCD&quot;/&gt;&lt;wsp:rsid wsp:val=&quot;00C30E26&quot;/&gt;&lt;wsp:rsid wsp:val=&quot;00C31680&quot;/&gt;&lt;wsp:rsid wsp:val=&quot;00C31FBE&quot;/&gt;&lt;wsp:rsid wsp:val=&quot;00C327C6&quot;/&gt;&lt;wsp:rsid wsp:val=&quot;00C32C20&quot;/&gt;&lt;wsp:rsid wsp:val=&quot;00C32FA0&quot;/&gt;&lt;wsp:rsid wsp:val=&quot;00C32FE0&quot;/&gt;&lt;wsp:rsid wsp:val=&quot;00C330FB&quot;/&gt;&lt;wsp:rsid wsp:val=&quot;00C3318C&quot;/&gt;&lt;wsp:rsid wsp:val=&quot;00C332CF&quot;/&gt;&lt;wsp:rsid wsp:val=&quot;00C33C31&quot;/&gt;&lt;wsp:rsid wsp:val=&quot;00C33EA2&quot;/&gt;&lt;wsp:rsid wsp:val=&quot;00C33FED&quot;/&gt;&lt;wsp:rsid wsp:val=&quot;00C3471C&quot;/&gt;&lt;wsp:rsid wsp:val=&quot;00C34C17&quot;/&gt;&lt;wsp:rsid wsp:val=&quot;00C34CC1&quot;/&gt;&lt;wsp:rsid wsp:val=&quot;00C35112&quot;/&gt;&lt;wsp:rsid wsp:val=&quot;00C355E3&quot;/&gt;&lt;wsp:rsid wsp:val=&quot;00C358D9&quot;/&gt;&lt;wsp:rsid wsp:val=&quot;00C35942&quot;/&gt;&lt;wsp:rsid wsp:val=&quot;00C35AC5&quot;/&gt;&lt;wsp:rsid wsp:val=&quot;00C36E28&quot;/&gt;&lt;wsp:rsid wsp:val=&quot;00C379A7&quot;/&gt;&lt;wsp:rsid wsp:val=&quot;00C416A5&quot;/&gt;&lt;wsp:rsid wsp:val=&quot;00C418EF&quot;/&gt;&lt;wsp:rsid wsp:val=&quot;00C41D95&quot;/&gt;&lt;wsp:rsid wsp:val=&quot;00C42372&quot;/&gt;&lt;wsp:rsid wsp:val=&quot;00C4283F&quot;/&gt;&lt;wsp:rsid wsp:val=&quot;00C4337F&quot;/&gt;&lt;wsp:rsid wsp:val=&quot;00C433B9&quot;/&gt;&lt;wsp:rsid wsp:val=&quot;00C437F1&quot;/&gt;&lt;wsp:rsid wsp:val=&quot;00C43D1B&quot;/&gt;&lt;wsp:rsid wsp:val=&quot;00C44854&quot;/&gt;&lt;wsp:rsid wsp:val=&quot;00C455EF&quot;/&gt;&lt;wsp:rsid wsp:val=&quot;00C45A95&quot;/&gt;&lt;wsp:rsid wsp:val=&quot;00C4683F&quot;/&gt;&lt;wsp:rsid wsp:val=&quot;00C46D24&quot;/&gt;&lt;wsp:rsid wsp:val=&quot;00C47179&quot;/&gt;&lt;wsp:rsid wsp:val=&quot;00C5050E&quot;/&gt;&lt;wsp:rsid wsp:val=&quot;00C508CF&quot;/&gt;&lt;wsp:rsid wsp:val=&quot;00C50CC7&quot;/&gt;&lt;wsp:rsid wsp:val=&quot;00C51773&quot;/&gt;&lt;wsp:rsid wsp:val=&quot;00C520C5&quot;/&gt;&lt;wsp:rsid wsp:val=&quot;00C525C7&quot;/&gt;&lt;wsp:rsid wsp:val=&quot;00C52639&quot;/&gt;&lt;wsp:rsid wsp:val=&quot;00C52E23&quot;/&gt;&lt;wsp:rsid wsp:val=&quot;00C53053&quot;/&gt;&lt;wsp:rsid wsp:val=&quot;00C5366C&quot;/&gt;&lt;wsp:rsid wsp:val=&quot;00C545D2&quot;/&gt;&lt;wsp:rsid wsp:val=&quot;00C54B26&quot;/&gt;&lt;wsp:rsid wsp:val=&quot;00C54BEC&quot;/&gt;&lt;wsp:rsid wsp:val=&quot;00C54E5D&quot;/&gt;&lt;wsp:rsid wsp:val=&quot;00C5555E&quot;/&gt;&lt;wsp:rsid wsp:val=&quot;00C55CAF&quot;/&gt;&lt;wsp:rsid wsp:val=&quot;00C56455&quot;/&gt;&lt;wsp:rsid wsp:val=&quot;00C568D1&quot;/&gt;&lt;wsp:rsid wsp:val=&quot;00C57060&quot;/&gt;&lt;wsp:rsid wsp:val=&quot;00C57573&quot;/&gt;&lt;wsp:rsid wsp:val=&quot;00C57802&quot;/&gt;&lt;wsp:rsid wsp:val=&quot;00C603B0&quot;/&gt;&lt;wsp:rsid wsp:val=&quot;00C60565&quot;/&gt;&lt;wsp:rsid wsp:val=&quot;00C60843&quot;/&gt;&lt;wsp:rsid wsp:val=&quot;00C6115B&quot;/&gt;&lt;wsp:rsid wsp:val=&quot;00C61411&quot;/&gt;&lt;wsp:rsid wsp:val=&quot;00C61467&quot;/&gt;&lt;wsp:rsid wsp:val=&quot;00C6186D&quot;/&gt;&lt;wsp:rsid wsp:val=&quot;00C62217&quot;/&gt;&lt;wsp:rsid wsp:val=&quot;00C62AEC&quot;/&gt;&lt;wsp:rsid wsp:val=&quot;00C62FB4&quot;/&gt;&lt;wsp:rsid wsp:val=&quot;00C63242&quot;/&gt;&lt;wsp:rsid wsp:val=&quot;00C634B9&quot;/&gt;&lt;wsp:rsid wsp:val=&quot;00C638F4&quot;/&gt;&lt;wsp:rsid wsp:val=&quot;00C63AE3&quot;/&gt;&lt;wsp:rsid wsp:val=&quot;00C63D9A&quot;/&gt;&lt;wsp:rsid wsp:val=&quot;00C64439&quot;/&gt;&lt;wsp:rsid wsp:val=&quot;00C653E3&quot;/&gt;&lt;wsp:rsid wsp:val=&quot;00C653F4&quot;/&gt;&lt;wsp:rsid wsp:val=&quot;00C65804&quot;/&gt;&lt;wsp:rsid wsp:val=&quot;00C65B3E&quot;/&gt;&lt;wsp:rsid wsp:val=&quot;00C66E89&quot;/&gt;&lt;wsp:rsid wsp:val=&quot;00C6790A&quot;/&gt;&lt;wsp:rsid wsp:val=&quot;00C67D98&quot;/&gt;&lt;wsp:rsid wsp:val=&quot;00C70619&quot;/&gt;&lt;wsp:rsid wsp:val=&quot;00C70FAD&quot;/&gt;&lt;wsp:rsid wsp:val=&quot;00C7131E&quot;/&gt;&lt;wsp:rsid wsp:val=&quot;00C71524&quot;/&gt;&lt;wsp:rsid wsp:val=&quot;00C71C64&quot;/&gt;&lt;wsp:rsid wsp:val=&quot;00C731CE&quot;/&gt;&lt;wsp:rsid wsp:val=&quot;00C74791&quot;/&gt;&lt;wsp:rsid wsp:val=&quot;00C749E8&quot;/&gt;&lt;wsp:rsid wsp:val=&quot;00C74DDD&quot;/&gt;&lt;wsp:rsid wsp:val=&quot;00C75874&quot;/&gt;&lt;wsp:rsid wsp:val=&quot;00C76437&quot;/&gt;&lt;wsp:rsid wsp:val=&quot;00C76724&quot;/&gt;&lt;wsp:rsid wsp:val=&quot;00C76AEA&quot;/&gt;&lt;wsp:rsid wsp:val=&quot;00C7724A&quot;/&gt;&lt;wsp:rsid wsp:val=&quot;00C7749E&quot;/&gt;&lt;wsp:rsid wsp:val=&quot;00C779E5&quot;/&gt;&lt;wsp:rsid wsp:val=&quot;00C77C76&quot;/&gt;&lt;wsp:rsid wsp:val=&quot;00C80047&quot;/&gt;&lt;wsp:rsid wsp:val=&quot;00C80A52&quot;/&gt;&lt;wsp:rsid wsp:val=&quot;00C80B13&quot;/&gt;&lt;wsp:rsid wsp:val=&quot;00C80C3C&quot;/&gt;&lt;wsp:rsid wsp:val=&quot;00C80F27&quot;/&gt;&lt;wsp:rsid wsp:val=&quot;00C813EF&quot;/&gt;&lt;wsp:rsid wsp:val=&quot;00C818C2&quot;/&gt;&lt;wsp:rsid wsp:val=&quot;00C81CA1&quot;/&gt;&lt;wsp:rsid wsp:val=&quot;00C81CEF&quot;/&gt;&lt;wsp:rsid wsp:val=&quot;00C81F3E&quot;/&gt;&lt;wsp:rsid wsp:val=&quot;00C82063&quot;/&gt;&lt;wsp:rsid wsp:val=&quot;00C82413&quot;/&gt;&lt;wsp:rsid wsp:val=&quot;00C82447&quot;/&gt;&lt;wsp:rsid wsp:val=&quot;00C8299C&quot;/&gt;&lt;wsp:rsid wsp:val=&quot;00C83033&quot;/&gt;&lt;wsp:rsid wsp:val=&quot;00C836DF&quot;/&gt;&lt;wsp:rsid wsp:val=&quot;00C83C22&quot;/&gt;&lt;wsp:rsid wsp:val=&quot;00C84058&quot;/&gt;&lt;wsp:rsid wsp:val=&quot;00C844F7&quot;/&gt;&lt;wsp:rsid wsp:val=&quot;00C84E0A&quot;/&gt;&lt;wsp:rsid wsp:val=&quot;00C85254&quot;/&gt;&lt;wsp:rsid wsp:val=&quot;00C8540D&quot;/&gt;&lt;wsp:rsid wsp:val=&quot;00C8587C&quot;/&gt;&lt;wsp:rsid wsp:val=&quot;00C858D0&quot;/&gt;&lt;wsp:rsid wsp:val=&quot;00C85F84&quot;/&gt;&lt;wsp:rsid wsp:val=&quot;00C862D2&quot;/&gt;&lt;wsp:rsid wsp:val=&quot;00C865FB&quot;/&gt;&lt;wsp:rsid wsp:val=&quot;00C867AB&quot;/&gt;&lt;wsp:rsid wsp:val=&quot;00C870AE&quot;/&gt;&lt;wsp:rsid wsp:val=&quot;00C87160&quot;/&gt;&lt;wsp:rsid wsp:val=&quot;00C8740E&quot;/&gt;&lt;wsp:rsid wsp:val=&quot;00C874DF&quot;/&gt;&lt;wsp:rsid wsp:val=&quot;00C877A0&quot;/&gt;&lt;wsp:rsid wsp:val=&quot;00C90A2A&quot;/&gt;&lt;wsp:rsid wsp:val=&quot;00C918DD&quot;/&gt;&lt;wsp:rsid wsp:val=&quot;00C91AEF&quot;/&gt;&lt;wsp:rsid wsp:val=&quot;00C91DB5&quot;/&gt;&lt;wsp:rsid wsp:val=&quot;00C9345F&quot;/&gt;&lt;wsp:rsid wsp:val=&quot;00C94BF2&quot;/&gt;&lt;wsp:rsid wsp:val=&quot;00C950EA&quot;/&gt;&lt;wsp:rsid wsp:val=&quot;00C9533C&quot;/&gt;&lt;wsp:rsid wsp:val=&quot;00C95C24&quot;/&gt;&lt;wsp:rsid wsp:val=&quot;00C96005&quot;/&gt;&lt;wsp:rsid wsp:val=&quot;00C96EC1&quot;/&gt;&lt;wsp:rsid wsp:val=&quot;00C9779D&quot;/&gt;&lt;wsp:rsid wsp:val=&quot;00C978AB&quot;/&gt;&lt;wsp:rsid wsp:val=&quot;00C97B36&quot;/&gt;&lt;wsp:rsid wsp:val=&quot;00C97C37&quot;/&gt;&lt;wsp:rsid wsp:val=&quot;00CA07A8&quot;/&gt;&lt;wsp:rsid wsp:val=&quot;00CA1A4B&quot;/&gt;&lt;wsp:rsid wsp:val=&quot;00CA240D&quot;/&gt;&lt;wsp:rsid wsp:val=&quot;00CA2C40&quot;/&gt;&lt;wsp:rsid wsp:val=&quot;00CA2C91&quot;/&gt;&lt;wsp:rsid wsp:val=&quot;00CA2CDD&quot;/&gt;&lt;wsp:rsid wsp:val=&quot;00CA2EC3&quot;/&gt;&lt;wsp:rsid wsp:val=&quot;00CA39C1&quot;/&gt;&lt;wsp:rsid wsp:val=&quot;00CA3CF7&quot;/&gt;&lt;wsp:rsid wsp:val=&quot;00CA4417&quot;/&gt;&lt;wsp:rsid wsp:val=&quot;00CA4ECB&quot;/&gt;&lt;wsp:rsid wsp:val=&quot;00CA566C&quot;/&gt;&lt;wsp:rsid wsp:val=&quot;00CA599D&quot;/&gt;&lt;wsp:rsid wsp:val=&quot;00CA5F1E&quot;/&gt;&lt;wsp:rsid wsp:val=&quot;00CA62B0&quot;/&gt;&lt;wsp:rsid wsp:val=&quot;00CA6DE6&quot;/&gt;&lt;wsp:rsid wsp:val=&quot;00CA73EE&quot;/&gt;&lt;wsp:rsid wsp:val=&quot;00CA78BB&quot;/&gt;&lt;wsp:rsid wsp:val=&quot;00CA7927&quot;/&gt;&lt;wsp:rsid wsp:val=&quot;00CA7A66&quot;/&gt;&lt;wsp:rsid wsp:val=&quot;00CA7B95&quot;/&gt;&lt;wsp:rsid wsp:val=&quot;00CB0608&quot;/&gt;&lt;wsp:rsid wsp:val=&quot;00CB06C8&quot;/&gt;&lt;wsp:rsid wsp:val=&quot;00CB0E08&quot;/&gt;&lt;wsp:rsid wsp:val=&quot;00CB0EC8&quot;/&gt;&lt;wsp:rsid wsp:val=&quot;00CB1080&quot;/&gt;&lt;wsp:rsid wsp:val=&quot;00CB2685&quot;/&gt;&lt;wsp:rsid wsp:val=&quot;00CB395D&quot;/&gt;&lt;wsp:rsid wsp:val=&quot;00CB3C15&quot;/&gt;&lt;wsp:rsid wsp:val=&quot;00CB3F4A&quot;/&gt;&lt;wsp:rsid wsp:val=&quot;00CB5115&quot;/&gt;&lt;wsp:rsid wsp:val=&quot;00CB5137&quot;/&gt;&lt;wsp:rsid wsp:val=&quot;00CB5B2A&quot;/&gt;&lt;wsp:rsid wsp:val=&quot;00CB5D87&quot;/&gt;&lt;wsp:rsid wsp:val=&quot;00CB5E01&quot;/&gt;&lt;wsp:rsid wsp:val=&quot;00CB61B5&quot;/&gt;&lt;wsp:rsid wsp:val=&quot;00CB6449&quot;/&gt;&lt;wsp:rsid wsp:val=&quot;00CB702A&quot;/&gt;&lt;wsp:rsid wsp:val=&quot;00CB7D59&quot;/&gt;&lt;wsp:rsid wsp:val=&quot;00CC076D&quot;/&gt;&lt;wsp:rsid wsp:val=&quot;00CC0AC6&quot;/&gt;&lt;wsp:rsid wsp:val=&quot;00CC0DE9&quot;/&gt;&lt;wsp:rsid wsp:val=&quot;00CC1AA6&quot;/&gt;&lt;wsp:rsid wsp:val=&quot;00CC1B2D&quot;/&gt;&lt;wsp:rsid wsp:val=&quot;00CC1F35&quot;/&gt;&lt;wsp:rsid wsp:val=&quot;00CC249A&quot;/&gt;&lt;wsp:rsid wsp:val=&quot;00CC268C&quot;/&gt;&lt;wsp:rsid wsp:val=&quot;00CC3588&quot;/&gt;&lt;wsp:rsid wsp:val=&quot;00CC4182&quot;/&gt;&lt;wsp:rsid wsp:val=&quot;00CC435E&quot;/&gt;&lt;wsp:rsid wsp:val=&quot;00CC4EBE&quot;/&gt;&lt;wsp:rsid wsp:val=&quot;00CC5261&quot;/&gt;&lt;wsp:rsid wsp:val=&quot;00CC5FAD&quot;/&gt;&lt;wsp:rsid wsp:val=&quot;00CC646C&quot;/&gt;&lt;wsp:rsid wsp:val=&quot;00CC693F&quot;/&gt;&lt;wsp:rsid wsp:val=&quot;00CC6E0B&quot;/&gt;&lt;wsp:rsid wsp:val=&quot;00CC6EF5&quot;/&gt;&lt;wsp:rsid wsp:val=&quot;00CC7654&quot;/&gt;&lt;wsp:rsid wsp:val=&quot;00CC7AEE&quot;/&gt;&lt;wsp:rsid wsp:val=&quot;00CC7C4D&quot;/&gt;&lt;wsp:rsid wsp:val=&quot;00CD036C&quot;/&gt;&lt;wsp:rsid wsp:val=&quot;00CD03E4&quot;/&gt;&lt;wsp:rsid wsp:val=&quot;00CD117B&quot;/&gt;&lt;wsp:rsid wsp:val=&quot;00CD11E1&quot;/&gt;&lt;wsp:rsid wsp:val=&quot;00CD1A6C&quot;/&gt;&lt;wsp:rsid wsp:val=&quot;00CD1BB9&quot;/&gt;&lt;wsp:rsid wsp:val=&quot;00CD262D&quot;/&gt;&lt;wsp:rsid wsp:val=&quot;00CD2A3F&quot;/&gt;&lt;wsp:rsid wsp:val=&quot;00CD3413&quot;/&gt;&lt;wsp:rsid wsp:val=&quot;00CD368F&quot;/&gt;&lt;wsp:rsid wsp:val=&quot;00CD406D&quot;/&gt;&lt;wsp:rsid wsp:val=&quot;00CD40B3&quot;/&gt;&lt;wsp:rsid wsp:val=&quot;00CD4771&quot;/&gt;&lt;wsp:rsid wsp:val=&quot;00CD4D59&quot;/&gt;&lt;wsp:rsid wsp:val=&quot;00CD52E7&quot;/&gt;&lt;wsp:rsid wsp:val=&quot;00CD55E9&quot;/&gt;&lt;wsp:rsid wsp:val=&quot;00CD5D6C&quot;/&gt;&lt;wsp:rsid wsp:val=&quot;00CD7433&quot;/&gt;&lt;wsp:rsid wsp:val=&quot;00CD7D18&quot;/&gt;&lt;wsp:rsid wsp:val=&quot;00CE033C&quot;/&gt;&lt;wsp:rsid wsp:val=&quot;00CE05F0&quot;/&gt;&lt;wsp:rsid wsp:val=&quot;00CE0A06&quot;/&gt;&lt;wsp:rsid wsp:val=&quot;00CE0D82&quot;/&gt;&lt;wsp:rsid wsp:val=&quot;00CE0FDE&quot;/&gt;&lt;wsp:rsid wsp:val=&quot;00CE18EB&quot;/&gt;&lt;wsp:rsid wsp:val=&quot;00CE1B85&quot;/&gt;&lt;wsp:rsid wsp:val=&quot;00CE244E&quot;/&gt;&lt;wsp:rsid wsp:val=&quot;00CE3136&quot;/&gt;&lt;wsp:rsid wsp:val=&quot;00CE3B8A&quot;/&gt;&lt;wsp:rsid wsp:val=&quot;00CE5F3A&quot;/&gt;&lt;wsp:rsid wsp:val=&quot;00CE656C&quot;/&gt;&lt;wsp:rsid wsp:val=&quot;00CE6996&quot;/&gt;&lt;wsp:rsid wsp:val=&quot;00CE6D23&quot;/&gt;&lt;wsp:rsid wsp:val=&quot;00CE7203&quot;/&gt;&lt;wsp:rsid wsp:val=&quot;00CE72B9&quot;/&gt;&lt;wsp:rsid wsp:val=&quot;00CE752E&quot;/&gt;&lt;wsp:rsid wsp:val=&quot;00CE783C&quot;/&gt;&lt;wsp:rsid wsp:val=&quot;00CF0CC0&quot;/&gt;&lt;wsp:rsid wsp:val=&quot;00CF11F3&quot;/&gt;&lt;wsp:rsid wsp:val=&quot;00CF1715&quot;/&gt;&lt;wsp:rsid wsp:val=&quot;00CF18E6&quot;/&gt;&lt;wsp:rsid wsp:val=&quot;00CF1FD9&quot;/&gt;&lt;wsp:rsid wsp:val=&quot;00CF2558&quot;/&gt;&lt;wsp:rsid wsp:val=&quot;00CF28A3&quot;/&gt;&lt;wsp:rsid wsp:val=&quot;00CF367B&quot;/&gt;&lt;wsp:rsid wsp:val=&quot;00CF387C&quot;/&gt;&lt;wsp:rsid wsp:val=&quot;00CF3AAF&quot;/&gt;&lt;wsp:rsid wsp:val=&quot;00CF4EE4&quot;/&gt;&lt;wsp:rsid wsp:val=&quot;00CF587C&quot;/&gt;&lt;wsp:rsid wsp:val=&quot;00CF5D2A&quot;/&gt;&lt;wsp:rsid wsp:val=&quot;00CF621D&quot;/&gt;&lt;wsp:rsid wsp:val=&quot;00CF681C&quot;/&gt;&lt;wsp:rsid wsp:val=&quot;00CF692C&quot;/&gt;&lt;wsp:rsid wsp:val=&quot;00CF740D&quot;/&gt;&lt;wsp:rsid wsp:val=&quot;00CF7DD7&quot;/&gt;&lt;wsp:rsid wsp:val=&quot;00D00022&quot;/&gt;&lt;wsp:rsid wsp:val=&quot;00D00630&quot;/&gt;&lt;wsp:rsid wsp:val=&quot;00D0072A&quot;/&gt;&lt;wsp:rsid wsp:val=&quot;00D01453&quot;/&gt;&lt;wsp:rsid wsp:val=&quot;00D017E5&quot;/&gt;&lt;wsp:rsid wsp:val=&quot;00D027FD&quot;/&gt;&lt;wsp:rsid wsp:val=&quot;00D02E82&quot;/&gt;&lt;wsp:rsid wsp:val=&quot;00D03014&quot;/&gt;&lt;wsp:rsid wsp:val=&quot;00D03243&quot;/&gt;&lt;wsp:rsid wsp:val=&quot;00D03369&quot;/&gt;&lt;wsp:rsid wsp:val=&quot;00D033AC&quot;/&gt;&lt;wsp:rsid wsp:val=&quot;00D03837&quot;/&gt;&lt;wsp:rsid wsp:val=&quot;00D03A2A&quot;/&gt;&lt;wsp:rsid wsp:val=&quot;00D04729&quot;/&gt;&lt;wsp:rsid wsp:val=&quot;00D0477B&quot;/&gt;&lt;wsp:rsid wsp:val=&quot;00D04A14&quot;/&gt;&lt;wsp:rsid wsp:val=&quot;00D04BC9&quot;/&gt;&lt;wsp:rsid wsp:val=&quot;00D05012&quot;/&gt;&lt;wsp:rsid wsp:val=&quot;00D05509&quot;/&gt;&lt;wsp:rsid wsp:val=&quot;00D05611&quot;/&gt;&lt;wsp:rsid wsp:val=&quot;00D056C3&quot;/&gt;&lt;wsp:rsid wsp:val=&quot;00D05A4D&quot;/&gt;&lt;wsp:rsid wsp:val=&quot;00D05EAC&quot;/&gt;&lt;wsp:rsid wsp:val=&quot;00D06169&quot;/&gt;&lt;wsp:rsid wsp:val=&quot;00D064E2&quot;/&gt;&lt;wsp:rsid wsp:val=&quot;00D068CB&quot;/&gt;&lt;wsp:rsid wsp:val=&quot;00D06DA8&quot;/&gt;&lt;wsp:rsid wsp:val=&quot;00D06FAD&quot;/&gt;&lt;wsp:rsid wsp:val=&quot;00D072DA&quot;/&gt;&lt;wsp:rsid wsp:val=&quot;00D1048A&quot;/&gt;&lt;wsp:rsid wsp:val=&quot;00D10E06&quot;/&gt;&lt;wsp:rsid wsp:val=&quot;00D11012&quot;/&gt;&lt;wsp:rsid wsp:val=&quot;00D11353&quot;/&gt;&lt;wsp:rsid wsp:val=&quot;00D114B5&quot;/&gt;&lt;wsp:rsid wsp:val=&quot;00D1184D&quot;/&gt;&lt;wsp:rsid wsp:val=&quot;00D11D18&quot;/&gt;&lt;wsp:rsid wsp:val=&quot;00D11E2A&quot;/&gt;&lt;wsp:rsid wsp:val=&quot;00D120F3&quot;/&gt;&lt;wsp:rsid wsp:val=&quot;00D12110&quot;/&gt;&lt;wsp:rsid wsp:val=&quot;00D12B1E&quot;/&gt;&lt;wsp:rsid wsp:val=&quot;00D12C3A&quot;/&gt;&lt;wsp:rsid wsp:val=&quot;00D131AB&quot;/&gt;&lt;wsp:rsid wsp:val=&quot;00D13599&quot;/&gt;&lt;wsp:rsid wsp:val=&quot;00D1385F&quot;/&gt;&lt;wsp:rsid wsp:val=&quot;00D13906&quot;/&gt;&lt;wsp:rsid wsp:val=&quot;00D13BC1&quot;/&gt;&lt;wsp:rsid wsp:val=&quot;00D1428B&quot;/&gt;&lt;wsp:rsid wsp:val=&quot;00D144B1&quot;/&gt;&lt;wsp:rsid wsp:val=&quot;00D14FBC&quot;/&gt;&lt;wsp:rsid wsp:val=&quot;00D154C1&quot;/&gt;&lt;wsp:rsid wsp:val=&quot;00D159C8&quot;/&gt;&lt;wsp:rsid wsp:val=&quot;00D174AA&quot;/&gt;&lt;wsp:rsid wsp:val=&quot;00D174B0&quot;/&gt;&lt;wsp:rsid wsp:val=&quot;00D175BA&quot;/&gt;&lt;wsp:rsid wsp:val=&quot;00D176E9&quot;/&gt;&lt;wsp:rsid wsp:val=&quot;00D17CB8&quot;/&gt;&lt;wsp:rsid wsp:val=&quot;00D17D95&quot;/&gt;&lt;wsp:rsid wsp:val=&quot;00D206BA&quot;/&gt;&lt;wsp:rsid wsp:val=&quot;00D209E5&quot;/&gt;&lt;wsp:rsid wsp:val=&quot;00D20C1D&quot;/&gt;&lt;wsp:rsid wsp:val=&quot;00D20F2D&quot;/&gt;&lt;wsp:rsid wsp:val=&quot;00D214BF&quot;/&gt;&lt;wsp:rsid wsp:val=&quot;00D21AB2&quot;/&gt;&lt;wsp:rsid wsp:val=&quot;00D22435&quot;/&gt;&lt;wsp:rsid wsp:val=&quot;00D226BB&quot;/&gt;&lt;wsp:rsid wsp:val=&quot;00D227DB&quot;/&gt;&lt;wsp:rsid wsp:val=&quot;00D231ED&quot;/&gt;&lt;wsp:rsid wsp:val=&quot;00D23C52&quot;/&gt;&lt;wsp:rsid wsp:val=&quot;00D255E0&quot;/&gt;&lt;wsp:rsid wsp:val=&quot;00D26A8F&quot;/&gt;&lt;wsp:rsid wsp:val=&quot;00D26E94&quot;/&gt;&lt;wsp:rsid wsp:val=&quot;00D27340&quot;/&gt;&lt;wsp:rsid wsp:val=&quot;00D27704&quot;/&gt;&lt;wsp:rsid wsp:val=&quot;00D302B5&quot;/&gt;&lt;wsp:rsid wsp:val=&quot;00D30308&quot;/&gt;&lt;wsp:rsid wsp:val=&quot;00D3085D&quot;/&gt;&lt;wsp:rsid wsp:val=&quot;00D30A1E&quot;/&gt;&lt;wsp:rsid wsp:val=&quot;00D31594&quot;/&gt;&lt;wsp:rsid wsp:val=&quot;00D31AEA&quot;/&gt;&lt;wsp:rsid wsp:val=&quot;00D328AB&quot;/&gt;&lt;wsp:rsid wsp:val=&quot;00D32BF0&quot;/&gt;&lt;wsp:rsid wsp:val=&quot;00D33347&quot;/&gt;&lt;wsp:rsid wsp:val=&quot;00D33F19&quot;/&gt;&lt;wsp:rsid wsp:val=&quot;00D34021&quot;/&gt;&lt;wsp:rsid wsp:val=&quot;00D34AF5&quot;/&gt;&lt;wsp:rsid wsp:val=&quot;00D34DEA&quot;/&gt;&lt;wsp:rsid wsp:val=&quot;00D35EF1&quot;/&gt;&lt;wsp:rsid wsp:val=&quot;00D36115&quot;/&gt;&lt;wsp:rsid wsp:val=&quot;00D36495&quot;/&gt;&lt;wsp:rsid wsp:val=&quot;00D3704D&quot;/&gt;&lt;wsp:rsid wsp:val=&quot;00D37408&quot;/&gt;&lt;wsp:rsid wsp:val=&quot;00D40615&quot;/&gt;&lt;wsp:rsid wsp:val=&quot;00D40821&quot;/&gt;&lt;wsp:rsid wsp:val=&quot;00D4191B&quot;/&gt;&lt;wsp:rsid wsp:val=&quot;00D41A63&quot;/&gt;&lt;wsp:rsid wsp:val=&quot;00D41DB4&quot;/&gt;&lt;wsp:rsid wsp:val=&quot;00D41FE7&quot;/&gt;&lt;wsp:rsid wsp:val=&quot;00D4328B&quot;/&gt;&lt;wsp:rsid wsp:val=&quot;00D445D6&quot;/&gt;&lt;wsp:rsid wsp:val=&quot;00D445EC&quot;/&gt;&lt;wsp:rsid wsp:val=&quot;00D45A74&quot;/&gt;&lt;wsp:rsid wsp:val=&quot;00D461CD&quot;/&gt;&lt;wsp:rsid wsp:val=&quot;00D46F0A&quot;/&gt;&lt;wsp:rsid wsp:val=&quot;00D46F5F&quot;/&gt;&lt;wsp:rsid wsp:val=&quot;00D50890&quot;/&gt;&lt;wsp:rsid wsp:val=&quot;00D508EA&quot;/&gt;&lt;wsp:rsid wsp:val=&quot;00D50995&quot;/&gt;&lt;wsp:rsid wsp:val=&quot;00D50DF6&quot;/&gt;&lt;wsp:rsid wsp:val=&quot;00D51460&quot;/&gt;&lt;wsp:rsid wsp:val=&quot;00D51743&quot;/&gt;&lt;wsp:rsid wsp:val=&quot;00D51DBD&quot;/&gt;&lt;wsp:rsid wsp:val=&quot;00D52300&quot;/&gt;&lt;wsp:rsid wsp:val=&quot;00D52885&quot;/&gt;&lt;wsp:rsid wsp:val=&quot;00D52F9D&quot;/&gt;&lt;wsp:rsid wsp:val=&quot;00D53DED&quot;/&gt;&lt;wsp:rsid wsp:val=&quot;00D550AA&quot;/&gt;&lt;wsp:rsid wsp:val=&quot;00D5549A&quot;/&gt;&lt;wsp:rsid wsp:val=&quot;00D55C6C&quot;/&gt;&lt;wsp:rsid wsp:val=&quot;00D56B7F&quot;/&gt;&lt;wsp:rsid wsp:val=&quot;00D577E2&quot;/&gt;&lt;wsp:rsid wsp:val=&quot;00D60582&quot;/&gt;&lt;wsp:rsid wsp:val=&quot;00D60D59&quot;/&gt;&lt;wsp:rsid wsp:val=&quot;00D60E77&quot;/&gt;&lt;wsp:rsid wsp:val=&quot;00D610C6&quot;/&gt;&lt;wsp:rsid wsp:val=&quot;00D6121E&quot;/&gt;&lt;wsp:rsid wsp:val=&quot;00D61384&quot;/&gt;&lt;wsp:rsid wsp:val=&quot;00D61673&quot;/&gt;&lt;wsp:rsid wsp:val=&quot;00D61A08&quot;/&gt;&lt;wsp:rsid wsp:val=&quot;00D61A1D&quot;/&gt;&lt;wsp:rsid wsp:val=&quot;00D61AC0&quot;/&gt;&lt;wsp:rsid wsp:val=&quot;00D61D45&quot;/&gt;&lt;wsp:rsid wsp:val=&quot;00D621DE&quot;/&gt;&lt;wsp:rsid wsp:val=&quot;00D628A0&quot;/&gt;&lt;wsp:rsid wsp:val=&quot;00D6292F&quot;/&gt;&lt;wsp:rsid wsp:val=&quot;00D62AD0&quot;/&gt;&lt;wsp:rsid wsp:val=&quot;00D62D9B&quot;/&gt;&lt;wsp:rsid wsp:val=&quot;00D63556&quot;/&gt;&lt;wsp:rsid wsp:val=&quot;00D63FD8&quot;/&gt;&lt;wsp:rsid wsp:val=&quot;00D6487E&quot;/&gt;&lt;wsp:rsid wsp:val=&quot;00D65443&quot;/&gt;&lt;wsp:rsid wsp:val=&quot;00D665E5&quot;/&gt;&lt;wsp:rsid wsp:val=&quot;00D666A6&quot;/&gt;&lt;wsp:rsid wsp:val=&quot;00D67523&quot;/&gt;&lt;wsp:rsid wsp:val=&quot;00D677A6&quot;/&gt;&lt;wsp:rsid wsp:val=&quot;00D6782A&quot;/&gt;&lt;wsp:rsid wsp:val=&quot;00D701A1&quot;/&gt;&lt;wsp:rsid wsp:val=&quot;00D70917&quot;/&gt;&lt;wsp:rsid wsp:val=&quot;00D70AF2&quot;/&gt;&lt;wsp:rsid wsp:val=&quot;00D713FF&quot;/&gt;&lt;wsp:rsid wsp:val=&quot;00D71DDC&quot;/&gt;&lt;wsp:rsid wsp:val=&quot;00D72A09&quot;/&gt;&lt;wsp:rsid wsp:val=&quot;00D72CBB&quot;/&gt;&lt;wsp:rsid wsp:val=&quot;00D72F84&quot;/&gt;&lt;wsp:rsid wsp:val=&quot;00D72FAC&quot;/&gt;&lt;wsp:rsid wsp:val=&quot;00D74A58&quot;/&gt;&lt;wsp:rsid wsp:val=&quot;00D750B7&quot;/&gt;&lt;wsp:rsid wsp:val=&quot;00D7520C&quot;/&gt;&lt;wsp:rsid wsp:val=&quot;00D75376&quot;/&gt;&lt;wsp:rsid wsp:val=&quot;00D75920&quot;/&gt;&lt;wsp:rsid wsp:val=&quot;00D75FB2&quot;/&gt;&lt;wsp:rsid wsp:val=&quot;00D76AC9&quot;/&gt;&lt;wsp:rsid wsp:val=&quot;00D77849&quot;/&gt;&lt;wsp:rsid wsp:val=&quot;00D7795F&quot;/&gt;&lt;wsp:rsid wsp:val=&quot;00D8001F&quot;/&gt;&lt;wsp:rsid wsp:val=&quot;00D8110F&quot;/&gt;&lt;wsp:rsid wsp:val=&quot;00D8131C&quot;/&gt;&lt;wsp:rsid wsp:val=&quot;00D819A9&quot;/&gt;&lt;wsp:rsid wsp:val=&quot;00D81B51&quot;/&gt;&lt;wsp:rsid wsp:val=&quot;00D8230F&quot;/&gt;&lt;wsp:rsid wsp:val=&quot;00D82997&quot;/&gt;&lt;wsp:rsid wsp:val=&quot;00D82E70&quot;/&gt;&lt;wsp:rsid wsp:val=&quot;00D83A2A&quot;/&gt;&lt;wsp:rsid wsp:val=&quot;00D83D14&quot;/&gt;&lt;wsp:rsid wsp:val=&quot;00D84F5D&quot;/&gt;&lt;wsp:rsid wsp:val=&quot;00D85402&quot;/&gt;&lt;wsp:rsid wsp:val=&quot;00D866D2&quot;/&gt;&lt;wsp:rsid wsp:val=&quot;00D8701C&quot;/&gt;&lt;wsp:rsid wsp:val=&quot;00D91A1D&quot;/&gt;&lt;wsp:rsid wsp:val=&quot;00D91B23&quot;/&gt;&lt;wsp:rsid wsp:val=&quot;00D91F03&quot;/&gt;&lt;wsp:rsid wsp:val=&quot;00D92C3E&quot;/&gt;&lt;wsp:rsid wsp:val=&quot;00D9370A&quot;/&gt;&lt;wsp:rsid wsp:val=&quot;00D93985&quot;/&gt;&lt;wsp:rsid wsp:val=&quot;00D943BF&quot;/&gt;&lt;wsp:rsid wsp:val=&quot;00D943F1&quot;/&gt;&lt;wsp:rsid wsp:val=&quot;00D945E3&quot;/&gt;&lt;wsp:rsid wsp:val=&quot;00D9496A&quot;/&gt;&lt;wsp:rsid wsp:val=&quot;00D94BAE&quot;/&gt;&lt;wsp:rsid wsp:val=&quot;00D957D9&quot;/&gt;&lt;wsp:rsid wsp:val=&quot;00D95A78&quot;/&gt;&lt;wsp:rsid wsp:val=&quot;00D9640A&quot;/&gt;&lt;wsp:rsid wsp:val=&quot;00D96899&quot;/&gt;&lt;wsp:rsid wsp:val=&quot;00D96E59&quot;/&gt;&lt;wsp:rsid wsp:val=&quot;00DA04E3&quot;/&gt;&lt;wsp:rsid wsp:val=&quot;00DA13CD&quot;/&gt;&lt;wsp:rsid wsp:val=&quot;00DA1B78&quot;/&gt;&lt;wsp:rsid wsp:val=&quot;00DA1C91&quot;/&gt;&lt;wsp:rsid wsp:val=&quot;00DA1E8E&quot;/&gt;&lt;wsp:rsid wsp:val=&quot;00DA29C8&quot;/&gt;&lt;wsp:rsid wsp:val=&quot;00DA2ACA&quot;/&gt;&lt;wsp:rsid wsp:val=&quot;00DA3646&quot;/&gt;&lt;wsp:rsid wsp:val=&quot;00DA42A6&quot;/&gt;&lt;wsp:rsid wsp:val=&quot;00DA42F2&quot;/&gt;&lt;wsp:rsid wsp:val=&quot;00DA42F4&quot;/&gt;&lt;wsp:rsid wsp:val=&quot;00DA44D3&quot;/&gt;&lt;wsp:rsid wsp:val=&quot;00DA4CB5&quot;/&gt;&lt;wsp:rsid wsp:val=&quot;00DA4F26&quot;/&gt;&lt;wsp:rsid wsp:val=&quot;00DA5A6D&quot;/&gt;&lt;wsp:rsid wsp:val=&quot;00DA6022&quot;/&gt;&lt;wsp:rsid wsp:val=&quot;00DA6314&quot;/&gt;&lt;wsp:rsid wsp:val=&quot;00DA67AD&quot;/&gt;&lt;wsp:rsid wsp:val=&quot;00DA714F&quot;/&gt;&lt;wsp:rsid wsp:val=&quot;00DA79DA&quot;/&gt;&lt;wsp:rsid wsp:val=&quot;00DA7BDA&quot;/&gt;&lt;wsp:rsid wsp:val=&quot;00DB0195&quot;/&gt;&lt;wsp:rsid wsp:val=&quot;00DB03CE&quot;/&gt;&lt;wsp:rsid wsp:val=&quot;00DB0EF3&quot;/&gt;&lt;wsp:rsid wsp:val=&quot;00DB1120&quot;/&gt;&lt;wsp:rsid wsp:val=&quot;00DB1B32&quot;/&gt;&lt;wsp:rsid wsp:val=&quot;00DB228B&quot;/&gt;&lt;wsp:rsid wsp:val=&quot;00DB235B&quot;/&gt;&lt;wsp:rsid wsp:val=&quot;00DB242E&quot;/&gt;&lt;wsp:rsid wsp:val=&quot;00DB2793&quot;/&gt;&lt;wsp:rsid wsp:val=&quot;00DB2F33&quot;/&gt;&lt;wsp:rsid wsp:val=&quot;00DB3073&quot;/&gt;&lt;wsp:rsid wsp:val=&quot;00DB3906&quot;/&gt;&lt;wsp:rsid wsp:val=&quot;00DB3D44&quot;/&gt;&lt;wsp:rsid wsp:val=&quot;00DB524A&quot;/&gt;&lt;wsp:rsid wsp:val=&quot;00DB5354&quot;/&gt;&lt;wsp:rsid wsp:val=&quot;00DB5500&quot;/&gt;&lt;wsp:rsid wsp:val=&quot;00DB5B58&quot;/&gt;&lt;wsp:rsid wsp:val=&quot;00DB5C0F&quot;/&gt;&lt;wsp:rsid wsp:val=&quot;00DB6882&quot;/&gt;&lt;wsp:rsid wsp:val=&quot;00DB6AFD&quot;/&gt;&lt;wsp:rsid wsp:val=&quot;00DB6F9E&quot;/&gt;&lt;wsp:rsid wsp:val=&quot;00DB7162&quot;/&gt;&lt;wsp:rsid wsp:val=&quot;00DB7188&quot;/&gt;&lt;wsp:rsid wsp:val=&quot;00DB75B6&quot;/&gt;&lt;wsp:rsid wsp:val=&quot;00DB7B4E&quot;/&gt;&lt;wsp:rsid wsp:val=&quot;00DB7D64&quot;/&gt;&lt;wsp:rsid wsp:val=&quot;00DC0799&quot;/&gt;&lt;wsp:rsid wsp:val=&quot;00DC0952&quot;/&gt;&lt;wsp:rsid wsp:val=&quot;00DC1532&quot;/&gt;&lt;wsp:rsid wsp:val=&quot;00DC24D9&quot;/&gt;&lt;wsp:rsid wsp:val=&quot;00DC2762&quot;/&gt;&lt;wsp:rsid wsp:val=&quot;00DC36B6&quot;/&gt;&lt;wsp:rsid wsp:val=&quot;00DC3A03&quot;/&gt;&lt;wsp:rsid wsp:val=&quot;00DC3B67&quot;/&gt;&lt;wsp:rsid wsp:val=&quot;00DC3E10&quot;/&gt;&lt;wsp:rsid wsp:val=&quot;00DC4256&quot;/&gt;&lt;wsp:rsid wsp:val=&quot;00DC48BE&quot;/&gt;&lt;wsp:rsid wsp:val=&quot;00DC5329&quot;/&gt;&lt;wsp:rsid wsp:val=&quot;00DC714E&quot;/&gt;&lt;wsp:rsid wsp:val=&quot;00DD0CE1&quot;/&gt;&lt;wsp:rsid wsp:val=&quot;00DD11F4&quot;/&gt;&lt;wsp:rsid wsp:val=&quot;00DD1569&quot;/&gt;&lt;wsp:rsid wsp:val=&quot;00DD1CD6&quot;/&gt;&lt;wsp:rsid wsp:val=&quot;00DD1EAE&quot;/&gt;&lt;wsp:rsid wsp:val=&quot;00DD2202&quot;/&gt;&lt;wsp:rsid wsp:val=&quot;00DD258E&quot;/&gt;&lt;wsp:rsid wsp:val=&quot;00DD28BD&quot;/&gt;&lt;wsp:rsid wsp:val=&quot;00DD29BD&quot;/&gt;&lt;wsp:rsid wsp:val=&quot;00DD2C06&quot;/&gt;&lt;wsp:rsid wsp:val=&quot;00DD3168&quot;/&gt;&lt;wsp:rsid wsp:val=&quot;00DD3255&quot;/&gt;&lt;wsp:rsid wsp:val=&quot;00DD393B&quot;/&gt;&lt;wsp:rsid wsp:val=&quot;00DD3B98&quot;/&gt;&lt;wsp:rsid wsp:val=&quot;00DD4D95&quot;/&gt;&lt;wsp:rsid wsp:val=&quot;00DD4F38&quot;/&gt;&lt;wsp:rsid wsp:val=&quot;00DD4F6D&quot;/&gt;&lt;wsp:rsid wsp:val=&quot;00DD58F8&quot;/&gt;&lt;wsp:rsid wsp:val=&quot;00DD5937&quot;/&gt;&lt;wsp:rsid wsp:val=&quot;00DD6113&quot;/&gt;&lt;wsp:rsid wsp:val=&quot;00DD62F7&quot;/&gt;&lt;wsp:rsid wsp:val=&quot;00DD662D&quot;/&gt;&lt;wsp:rsid wsp:val=&quot;00DD6A58&quot;/&gt;&lt;wsp:rsid wsp:val=&quot;00DD6ADD&quot;/&gt;&lt;wsp:rsid wsp:val=&quot;00DD6CF0&quot;/&gt;&lt;wsp:rsid wsp:val=&quot;00DD77E2&quot;/&gt;&lt;wsp:rsid wsp:val=&quot;00DD7C2F&quot;/&gt;&lt;wsp:rsid wsp:val=&quot;00DE020F&quot;/&gt;&lt;wsp:rsid wsp:val=&quot;00DE077B&quot;/&gt;&lt;wsp:rsid wsp:val=&quot;00DE0CE6&quot;/&gt;&lt;wsp:rsid wsp:val=&quot;00DE1F03&quot;/&gt;&lt;wsp:rsid wsp:val=&quot;00DE221F&quot;/&gt;&lt;wsp:rsid wsp:val=&quot;00DE22A7&quot;/&gt;&lt;wsp:rsid wsp:val=&quot;00DE2DD3&quot;/&gt;&lt;wsp:rsid wsp:val=&quot;00DE2EC8&quot;/&gt;&lt;wsp:rsid wsp:val=&quot;00DE2F8F&quot;/&gt;&lt;wsp:rsid wsp:val=&quot;00DE3549&quot;/&gt;&lt;wsp:rsid wsp:val=&quot;00DE39B6&quot;/&gt;&lt;wsp:rsid wsp:val=&quot;00DE3C31&quot;/&gt;&lt;wsp:rsid wsp:val=&quot;00DE3F1E&quot;/&gt;&lt;wsp:rsid wsp:val=&quot;00DE4168&quot;/&gt;&lt;wsp:rsid wsp:val=&quot;00DE453A&quot;/&gt;&lt;wsp:rsid wsp:val=&quot;00DE4B21&quot;/&gt;&lt;wsp:rsid wsp:val=&quot;00DE4CFF&quot;/&gt;&lt;wsp:rsid wsp:val=&quot;00DE581C&quot;/&gt;&lt;wsp:rsid wsp:val=&quot;00DE69FF&quot;/&gt;&lt;wsp:rsid wsp:val=&quot;00DE6FAD&quot;/&gt;&lt;wsp:rsid wsp:val=&quot;00DE730F&quot;/&gt;&lt;wsp:rsid wsp:val=&quot;00DE745F&quot;/&gt;&lt;wsp:rsid wsp:val=&quot;00DE79AB&quot;/&gt;&lt;wsp:rsid wsp:val=&quot;00DF0772&quot;/&gt;&lt;wsp:rsid wsp:val=&quot;00DF089D&quot;/&gt;&lt;wsp:rsid wsp:val=&quot;00DF0C82&quot;/&gt;&lt;wsp:rsid wsp:val=&quot;00DF16E1&quot;/&gt;&lt;wsp:rsid wsp:val=&quot;00DF1E58&quot;/&gt;&lt;wsp:rsid wsp:val=&quot;00DF2C3B&quot;/&gt;&lt;wsp:rsid wsp:val=&quot;00DF37BA&quot;/&gt;&lt;wsp:rsid wsp:val=&quot;00DF38FA&quot;/&gt;&lt;wsp:rsid wsp:val=&quot;00DF3E1F&quot;/&gt;&lt;wsp:rsid wsp:val=&quot;00DF4445&quot;/&gt;&lt;wsp:rsid wsp:val=&quot;00DF483D&quot;/&gt;&lt;wsp:rsid wsp:val=&quot;00DF513E&quot;/&gt;&lt;wsp:rsid wsp:val=&quot;00DF53DD&quot;/&gt;&lt;wsp:rsid wsp:val=&quot;00DF53EB&quot;/&gt;&lt;wsp:rsid wsp:val=&quot;00DF5DBC&quot;/&gt;&lt;wsp:rsid wsp:val=&quot;00DF5E57&quot;/&gt;&lt;wsp:rsid wsp:val=&quot;00DF64ED&quot;/&gt;&lt;wsp:rsid wsp:val=&quot;00DF66BA&quot;/&gt;&lt;wsp:rsid wsp:val=&quot;00DF66D9&quot;/&gt;&lt;wsp:rsid wsp:val=&quot;00DF6C63&quot;/&gt;&lt;wsp:rsid wsp:val=&quot;00DF718E&quot;/&gt;&lt;wsp:rsid wsp:val=&quot;00DF7684&quot;/&gt;&lt;wsp:rsid wsp:val=&quot;00DF7F08&quot;/&gt;&lt;wsp:rsid wsp:val=&quot;00E00C8C&quot;/&gt;&lt;wsp:rsid wsp:val=&quot;00E0121C&quot;/&gt;&lt;wsp:rsid wsp:val=&quot;00E01333&quot;/&gt;&lt;wsp:rsid wsp:val=&quot;00E0195D&quot;/&gt;&lt;wsp:rsid wsp:val=&quot;00E0254D&quot;/&gt;&lt;wsp:rsid wsp:val=&quot;00E02747&quot;/&gt;&lt;wsp:rsid wsp:val=&quot;00E02B3D&quot;/&gt;&lt;wsp:rsid wsp:val=&quot;00E02C24&quot;/&gt;&lt;wsp:rsid wsp:val=&quot;00E0364D&quot;/&gt;&lt;wsp:rsid wsp:val=&quot;00E0383D&quot;/&gt;&lt;wsp:rsid wsp:val=&quot;00E03CE9&quot;/&gt;&lt;wsp:rsid wsp:val=&quot;00E04058&quot;/&gt;&lt;wsp:rsid wsp:val=&quot;00E050B5&quot;/&gt;&lt;wsp:rsid wsp:val=&quot;00E07133&quot;/&gt;&lt;wsp:rsid wsp:val=&quot;00E07C0A&quot;/&gt;&lt;wsp:rsid wsp:val=&quot;00E106E5&quot;/&gt;&lt;wsp:rsid wsp:val=&quot;00E10803&quot;/&gt;&lt;wsp:rsid wsp:val=&quot;00E11245&quot;/&gt;&lt;wsp:rsid wsp:val=&quot;00E1127E&quot;/&gt;&lt;wsp:rsid wsp:val=&quot;00E11A21&quot;/&gt;&lt;wsp:rsid wsp:val=&quot;00E11FD5&quot;/&gt;&lt;wsp:rsid wsp:val=&quot;00E12243&quot;/&gt;&lt;wsp:rsid wsp:val=&quot;00E1240C&quot;/&gt;&lt;wsp:rsid wsp:val=&quot;00E1246D&quot;/&gt;&lt;wsp:rsid wsp:val=&quot;00E125E0&quot;/&gt;&lt;wsp:rsid wsp:val=&quot;00E128A8&quot;/&gt;&lt;wsp:rsid wsp:val=&quot;00E147B3&quot;/&gt;&lt;wsp:rsid wsp:val=&quot;00E148EA&quot;/&gt;&lt;wsp:rsid wsp:val=&quot;00E14BC7&quot;/&gt;&lt;wsp:rsid wsp:val=&quot;00E1512E&quot;/&gt;&lt;wsp:rsid wsp:val=&quot;00E1604A&quot;/&gt;&lt;wsp:rsid wsp:val=&quot;00E165AB&quot;/&gt;&lt;wsp:rsid wsp:val=&quot;00E16C24&quot;/&gt;&lt;wsp:rsid wsp:val=&quot;00E172E8&quot;/&gt;&lt;wsp:rsid wsp:val=&quot;00E17333&quot;/&gt;&lt;wsp:rsid wsp:val=&quot;00E176A4&quot;/&gt;&lt;wsp:rsid wsp:val=&quot;00E17A5D&quot;/&gt;&lt;wsp:rsid wsp:val=&quot;00E17D32&quot;/&gt;&lt;wsp:rsid wsp:val=&quot;00E17EAD&quot;/&gt;&lt;wsp:rsid wsp:val=&quot;00E17FFD&quot;/&gt;&lt;wsp:rsid wsp:val=&quot;00E2213D&quot;/&gt;&lt;wsp:rsid wsp:val=&quot;00E2263E&quot;/&gt;&lt;wsp:rsid wsp:val=&quot;00E22AC6&quot;/&gt;&lt;wsp:rsid wsp:val=&quot;00E2341A&quot;/&gt;&lt;wsp:rsid wsp:val=&quot;00E23C3E&quot;/&gt;&lt;wsp:rsid wsp:val=&quot;00E24916&quot;/&gt;&lt;wsp:rsid wsp:val=&quot;00E25847&quot;/&gt;&lt;wsp:rsid wsp:val=&quot;00E25A5D&quot;/&gt;&lt;wsp:rsid wsp:val=&quot;00E25FD8&quot;/&gt;&lt;wsp:rsid wsp:val=&quot;00E26960&quot;/&gt;&lt;wsp:rsid wsp:val=&quot;00E26B3B&quot;/&gt;&lt;wsp:rsid wsp:val=&quot;00E26D5A&quot;/&gt;&lt;wsp:rsid wsp:val=&quot;00E2720B&quot;/&gt;&lt;wsp:rsid wsp:val=&quot;00E274A6&quot;/&gt;&lt;wsp:rsid wsp:val=&quot;00E2780F&quot;/&gt;&lt;wsp:rsid wsp:val=&quot;00E27C58&quot;/&gt;&lt;wsp:rsid wsp:val=&quot;00E27C76&quot;/&gt;&lt;wsp:rsid wsp:val=&quot;00E27F9B&quot;/&gt;&lt;wsp:rsid wsp:val=&quot;00E318A3&quot;/&gt;&lt;wsp:rsid wsp:val=&quot;00E31F45&quot;/&gt;&lt;wsp:rsid wsp:val=&quot;00E3201A&quot;/&gt;&lt;wsp:rsid wsp:val=&quot;00E32A4A&quot;/&gt;&lt;wsp:rsid wsp:val=&quot;00E32B29&quot;/&gt;&lt;wsp:rsid wsp:val=&quot;00E33ABD&quot;/&gt;&lt;wsp:rsid wsp:val=&quot;00E3482C&quot;/&gt;&lt;wsp:rsid wsp:val=&quot;00E34A05&quot;/&gt;&lt;wsp:rsid wsp:val=&quot;00E34A0A&quot;/&gt;&lt;wsp:rsid wsp:val=&quot;00E34BA2&quot;/&gt;&lt;wsp:rsid wsp:val=&quot;00E34EDA&quot;/&gt;&lt;wsp:rsid wsp:val=&quot;00E358DE&quot;/&gt;&lt;wsp:rsid wsp:val=&quot;00E36478&quot;/&gt;&lt;wsp:rsid wsp:val=&quot;00E3660B&quot;/&gt;&lt;wsp:rsid wsp:val=&quot;00E36CFF&quot;/&gt;&lt;wsp:rsid wsp:val=&quot;00E3709C&quot;/&gt;&lt;wsp:rsid wsp:val=&quot;00E402A1&quot;/&gt;&lt;wsp:rsid wsp:val=&quot;00E407D2&quot;/&gt;&lt;wsp:rsid wsp:val=&quot;00E40843&quot;/&gt;&lt;wsp:rsid wsp:val=&quot;00E409A0&quot;/&gt;&lt;wsp:rsid wsp:val=&quot;00E40AA3&quot;/&gt;&lt;wsp:rsid wsp:val=&quot;00E41349&quot;/&gt;&lt;wsp:rsid wsp:val=&quot;00E41973&quot;/&gt;&lt;wsp:rsid wsp:val=&quot;00E421FC&quot;/&gt;&lt;wsp:rsid wsp:val=&quot;00E4298D&quot;/&gt;&lt;wsp:rsid wsp:val=&quot;00E42C21&quot;/&gt;&lt;wsp:rsid wsp:val=&quot;00E437D2&quot;/&gt;&lt;wsp:rsid wsp:val=&quot;00E43CCD&quot;/&gt;&lt;wsp:rsid wsp:val=&quot;00E44258&quot;/&gt;&lt;wsp:rsid wsp:val=&quot;00E443A8&quot;/&gt;&lt;wsp:rsid wsp:val=&quot;00E44587&quot;/&gt;&lt;wsp:rsid wsp:val=&quot;00E44BCB&quot;/&gt;&lt;wsp:rsid wsp:val=&quot;00E46906&quot;/&gt;&lt;wsp:rsid wsp:val=&quot;00E46BB1&quot;/&gt;&lt;wsp:rsid wsp:val=&quot;00E46D16&quot;/&gt;&lt;wsp:rsid wsp:val=&quot;00E47194&quot;/&gt;&lt;wsp:rsid wsp:val=&quot;00E47985&quot;/&gt;&lt;wsp:rsid wsp:val=&quot;00E47CB8&quot;/&gt;&lt;wsp:rsid wsp:val=&quot;00E50309&quot;/&gt;&lt;wsp:rsid wsp:val=&quot;00E50859&quot;/&gt;&lt;wsp:rsid wsp:val=&quot;00E51C99&quot;/&gt;&lt;wsp:rsid wsp:val=&quot;00E5200D&quot;/&gt;&lt;wsp:rsid wsp:val=&quot;00E5261C&quot;/&gt;&lt;wsp:rsid wsp:val=&quot;00E527AA&quot;/&gt;&lt;wsp:rsid wsp:val=&quot;00E52C47&quot;/&gt;&lt;wsp:rsid wsp:val=&quot;00E532A6&quot;/&gt;&lt;wsp:rsid wsp:val=&quot;00E534C6&quot;/&gt;&lt;wsp:rsid wsp:val=&quot;00E5411F&quot;/&gt;&lt;wsp:rsid wsp:val=&quot;00E54240&quot;/&gt;&lt;wsp:rsid wsp:val=&quot;00E5454B&quot;/&gt;&lt;wsp:rsid wsp:val=&quot;00E54643&quot;/&gt;&lt;wsp:rsid wsp:val=&quot;00E547ED&quot;/&gt;&lt;wsp:rsid wsp:val=&quot;00E5550E&quot;/&gt;&lt;wsp:rsid wsp:val=&quot;00E55537&quot;/&gt;&lt;wsp:rsid wsp:val=&quot;00E55791&quot;/&gt;&lt;wsp:rsid wsp:val=&quot;00E55B05&quot;/&gt;&lt;wsp:rsid wsp:val=&quot;00E55C34&quot;/&gt;&lt;wsp:rsid wsp:val=&quot;00E56B62&quot;/&gt;&lt;wsp:rsid wsp:val=&quot;00E575F3&quot;/&gt;&lt;wsp:rsid wsp:val=&quot;00E57BC5&quot;/&gt;&lt;wsp:rsid wsp:val=&quot;00E57BD3&quot;/&gt;&lt;wsp:rsid wsp:val=&quot;00E6057B&quot;/&gt;&lt;wsp:rsid wsp:val=&quot;00E606EB&quot;/&gt;&lt;wsp:rsid wsp:val=&quot;00E6087B&quot;/&gt;&lt;wsp:rsid wsp:val=&quot;00E60A28&quot;/&gt;&lt;wsp:rsid wsp:val=&quot;00E60E71&quot;/&gt;&lt;wsp:rsid wsp:val=&quot;00E61205&quot;/&gt;&lt;wsp:rsid wsp:val=&quot;00E61596&quot;/&gt;&lt;wsp:rsid wsp:val=&quot;00E61678&quot;/&gt;&lt;wsp:rsid wsp:val=&quot;00E619FC&quot;/&gt;&lt;wsp:rsid wsp:val=&quot;00E61B9A&quot;/&gt;&lt;wsp:rsid wsp:val=&quot;00E62DA6&quot;/&gt;&lt;wsp:rsid wsp:val=&quot;00E63065&quot;/&gt;&lt;wsp:rsid wsp:val=&quot;00E6360A&quot;/&gt;&lt;wsp:rsid wsp:val=&quot;00E63B3F&quot;/&gt;&lt;wsp:rsid wsp:val=&quot;00E63C25&quot;/&gt;&lt;wsp:rsid wsp:val=&quot;00E63F75&quot;/&gt;&lt;wsp:rsid wsp:val=&quot;00E64F5A&quot;/&gt;&lt;wsp:rsid wsp:val=&quot;00E653E6&quot;/&gt;&lt;wsp:rsid wsp:val=&quot;00E66DB7&quot;/&gt;&lt;wsp:rsid wsp:val=&quot;00E66F50&quot;/&gt;&lt;wsp:rsid wsp:val=&quot;00E674B6&quot;/&gt;&lt;wsp:rsid wsp:val=&quot;00E67AAF&quot;/&gt;&lt;wsp:rsid wsp:val=&quot;00E67C87&quot;/&gt;&lt;wsp:rsid wsp:val=&quot;00E7029D&quot;/&gt;&lt;wsp:rsid wsp:val=&quot;00E7135A&quot;/&gt;&lt;wsp:rsid wsp:val=&quot;00E713A3&quot;/&gt;&lt;wsp:rsid wsp:val=&quot;00E72157&quot;/&gt;&lt;wsp:rsid wsp:val=&quot;00E728AC&quot;/&gt;&lt;wsp:rsid wsp:val=&quot;00E73464&quot;/&gt;&lt;wsp:rsid wsp:val=&quot;00E7391F&quot;/&gt;&lt;wsp:rsid wsp:val=&quot;00E74147&quot;/&gt;&lt;wsp:rsid wsp:val=&quot;00E7494B&quot;/&gt;&lt;wsp:rsid wsp:val=&quot;00E74DAD&quot;/&gt;&lt;wsp:rsid wsp:val=&quot;00E75441&quot;/&gt;&lt;wsp:rsid wsp:val=&quot;00E75788&quot;/&gt;&lt;wsp:rsid wsp:val=&quot;00E75931&quot;/&gt;&lt;wsp:rsid wsp:val=&quot;00E7784A&quot;/&gt;&lt;wsp:rsid wsp:val=&quot;00E779D7&quot;/&gt;&lt;wsp:rsid wsp:val=&quot;00E80450&quot;/&gt;&lt;wsp:rsid wsp:val=&quot;00E8047E&quot;/&gt;&lt;wsp:rsid wsp:val=&quot;00E8077B&quot;/&gt;&lt;wsp:rsid wsp:val=&quot;00E80E60&quot;/&gt;&lt;wsp:rsid wsp:val=&quot;00E81D8D&quot;/&gt;&lt;wsp:rsid wsp:val=&quot;00E81FEB&quot;/&gt;&lt;wsp:rsid wsp:val=&quot;00E82A12&quot;/&gt;&lt;wsp:rsid wsp:val=&quot;00E82B2E&quot;/&gt;&lt;wsp:rsid wsp:val=&quot;00E83233&quot;/&gt;&lt;wsp:rsid wsp:val=&quot;00E83758&quot;/&gt;&lt;wsp:rsid wsp:val=&quot;00E8377A&quot;/&gt;&lt;wsp:rsid wsp:val=&quot;00E8378B&quot;/&gt;&lt;wsp:rsid wsp:val=&quot;00E83862&quot;/&gt;&lt;wsp:rsid wsp:val=&quot;00E83899&quot;/&gt;&lt;wsp:rsid wsp:val=&quot;00E83BC8&quot;/&gt;&lt;wsp:rsid wsp:val=&quot;00E83C64&quot;/&gt;&lt;wsp:rsid wsp:val=&quot;00E83FE3&quot;/&gt;&lt;wsp:rsid wsp:val=&quot;00E846C9&quot;/&gt;&lt;wsp:rsid wsp:val=&quot;00E84C67&quot;/&gt;&lt;wsp:rsid wsp:val=&quot;00E8500C&quot;/&gt;&lt;wsp:rsid wsp:val=&quot;00E85612&quot;/&gt;&lt;wsp:rsid wsp:val=&quot;00E85AF4&quot;/&gt;&lt;wsp:rsid wsp:val=&quot;00E8639A&quot;/&gt;&lt;wsp:rsid wsp:val=&quot;00E87B44&quot;/&gt;&lt;wsp:rsid wsp:val=&quot;00E87D7D&quot;/&gt;&lt;wsp:rsid wsp:val=&quot;00E90341&quot;/&gt;&lt;wsp:rsid wsp:val=&quot;00E9034B&quot;/&gt;&lt;wsp:rsid wsp:val=&quot;00E909A1&quot;/&gt;&lt;wsp:rsid wsp:val=&quot;00E90E4D&quot;/&gt;&lt;wsp:rsid wsp:val=&quot;00E91866&quot;/&gt;&lt;wsp:rsid wsp:val=&quot;00E91B77&quot;/&gt;&lt;wsp:rsid wsp:val=&quot;00E9301B&quot;/&gt;&lt;wsp:rsid wsp:val=&quot;00E93567&quot;/&gt;&lt;wsp:rsid wsp:val=&quot;00E94169&quot;/&gt;&lt;wsp:rsid wsp:val=&quot;00E94406&quot;/&gt;&lt;wsp:rsid wsp:val=&quot;00E94628&quot;/&gt;&lt;wsp:rsid wsp:val=&quot;00E94DB7&quot;/&gt;&lt;wsp:rsid wsp:val=&quot;00E95127&quot;/&gt;&lt;wsp:rsid wsp:val=&quot;00E95287&quot;/&gt;&lt;wsp:rsid wsp:val=&quot;00E958AA&quot;/&gt;&lt;wsp:rsid wsp:val=&quot;00E96074&quot;/&gt;&lt;wsp:rsid wsp:val=&quot;00E96746&quot;/&gt;&lt;wsp:rsid wsp:val=&quot;00E969EC&quot;/&gt;&lt;wsp:rsid wsp:val=&quot;00E96ED7&quot;/&gt;&lt;wsp:rsid wsp:val=&quot;00E97099&quot;/&gt;&lt;wsp:rsid wsp:val=&quot;00E9744E&quot;/&gt;&lt;wsp:rsid wsp:val=&quot;00EA0DE7&quot;/&gt;&lt;wsp:rsid wsp:val=&quot;00EA110F&quot;/&gt;&lt;wsp:rsid wsp:val=&quot;00EA1404&quot;/&gt;&lt;wsp:rsid wsp:val=&quot;00EA14DB&quot;/&gt;&lt;wsp:rsid wsp:val=&quot;00EA2270&quot;/&gt;&lt;wsp:rsid wsp:val=&quot;00EA2520&quot;/&gt;&lt;wsp:rsid wsp:val=&quot;00EA286D&quot;/&gt;&lt;wsp:rsid wsp:val=&quot;00EA2E2C&quot;/&gt;&lt;wsp:rsid wsp:val=&quot;00EA3019&quot;/&gt;&lt;wsp:rsid wsp:val=&quot;00EA31C2&quot;/&gt;&lt;wsp:rsid wsp:val=&quot;00EA364E&quot;/&gt;&lt;wsp:rsid wsp:val=&quot;00EA36F6&quot;/&gt;&lt;wsp:rsid wsp:val=&quot;00EA38D3&quot;/&gt;&lt;wsp:rsid wsp:val=&quot;00EA3D52&quot;/&gt;&lt;wsp:rsid wsp:val=&quot;00EA3F91&quot;/&gt;&lt;wsp:rsid wsp:val=&quot;00EA4125&quot;/&gt;&lt;wsp:rsid wsp:val=&quot;00EA41FA&quot;/&gt;&lt;wsp:rsid wsp:val=&quot;00EA43C7&quot;/&gt;&lt;wsp:rsid wsp:val=&quot;00EA440E&quot;/&gt;&lt;wsp:rsid wsp:val=&quot;00EA4732&quot;/&gt;&lt;wsp:rsid wsp:val=&quot;00EA5CF6&quot;/&gt;&lt;wsp:rsid wsp:val=&quot;00EA60EC&quot;/&gt;&lt;wsp:rsid wsp:val=&quot;00EA74B1&quot;/&gt;&lt;wsp:rsid wsp:val=&quot;00EA7CCB&quot;/&gt;&lt;wsp:rsid wsp:val=&quot;00EB0034&quot;/&gt;&lt;wsp:rsid wsp:val=&quot;00EB074F&quot;/&gt;&lt;wsp:rsid wsp:val=&quot;00EB0855&quot;/&gt;&lt;wsp:rsid wsp:val=&quot;00EB0F30&quot;/&gt;&lt;wsp:rsid wsp:val=&quot;00EB1BDB&quot;/&gt;&lt;wsp:rsid wsp:val=&quot;00EB1C5F&quot;/&gt;&lt;wsp:rsid wsp:val=&quot;00EB2706&quot;/&gt;&lt;wsp:rsid wsp:val=&quot;00EB3663&quot;/&gt;&lt;wsp:rsid wsp:val=&quot;00EB38C6&quot;/&gt;&lt;wsp:rsid wsp:val=&quot;00EB53B6&quot;/&gt;&lt;wsp:rsid wsp:val=&quot;00EB549C&quot;/&gt;&lt;wsp:rsid wsp:val=&quot;00EB58C7&quot;/&gt;&lt;wsp:rsid wsp:val=&quot;00EB621B&quot;/&gt;&lt;wsp:rsid wsp:val=&quot;00EB643B&quot;/&gt;&lt;wsp:rsid wsp:val=&quot;00EB6B19&quot;/&gt;&lt;wsp:rsid wsp:val=&quot;00EB73B2&quot;/&gt;&lt;wsp:rsid wsp:val=&quot;00EB73DA&quot;/&gt;&lt;wsp:rsid wsp:val=&quot;00EB78E8&quot;/&gt;&lt;wsp:rsid wsp:val=&quot;00EC068E&quot;/&gt;&lt;wsp:rsid wsp:val=&quot;00EC07E1&quot;/&gt;&lt;wsp:rsid wsp:val=&quot;00EC09F8&quot;/&gt;&lt;wsp:rsid wsp:val=&quot;00EC11FF&quot;/&gt;&lt;wsp:rsid wsp:val=&quot;00EC1A2D&quot;/&gt;&lt;wsp:rsid wsp:val=&quot;00EC21BB&quot;/&gt;&lt;wsp:rsid wsp:val=&quot;00EC237C&quot;/&gt;&lt;wsp:rsid wsp:val=&quot;00EC28D1&quot;/&gt;&lt;wsp:rsid wsp:val=&quot;00EC29CC&quot;/&gt;&lt;wsp:rsid wsp:val=&quot;00EC2FF8&quot;/&gt;&lt;wsp:rsid wsp:val=&quot;00EC363B&quot;/&gt;&lt;wsp:rsid wsp:val=&quot;00EC3A14&quot;/&gt;&lt;wsp:rsid wsp:val=&quot;00EC3F40&quot;/&gt;&lt;wsp:rsid wsp:val=&quot;00EC3FEB&quot;/&gt;&lt;wsp:rsid wsp:val=&quot;00EC444E&quot;/&gt;&lt;wsp:rsid wsp:val=&quot;00EC4766&quot;/&gt;&lt;wsp:rsid wsp:val=&quot;00EC4C1A&quot;/&gt;&lt;wsp:rsid wsp:val=&quot;00EC5C62&quot;/&gt;&lt;wsp:rsid wsp:val=&quot;00EC7539&quot;/&gt;&lt;wsp:rsid wsp:val=&quot;00EC7862&quot;/&gt;&lt;wsp:rsid wsp:val=&quot;00EC796D&quot;/&gt;&lt;wsp:rsid wsp:val=&quot;00ED0534&quot;/&gt;&lt;wsp:rsid wsp:val=&quot;00ED0EF5&quot;/&gt;&lt;wsp:rsid wsp:val=&quot;00ED13C4&quot;/&gt;&lt;wsp:rsid wsp:val=&quot;00ED1544&quot;/&gt;&lt;wsp:rsid wsp:val=&quot;00ED16DB&quot;/&gt;&lt;wsp:rsid wsp:val=&quot;00ED1AC8&quot;/&gt;&lt;wsp:rsid wsp:val=&quot;00ED1F4A&quot;/&gt;&lt;wsp:rsid wsp:val=&quot;00ED26B8&quot;/&gt;&lt;wsp:rsid wsp:val=&quot;00ED2D48&quot;/&gt;&lt;wsp:rsid wsp:val=&quot;00ED2E0E&quot;/&gt;&lt;wsp:rsid wsp:val=&quot;00ED3063&quot;/&gt;&lt;wsp:rsid wsp:val=&quot;00ED346A&quot;/&gt;&lt;wsp:rsid wsp:val=&quot;00ED3776&quot;/&gt;&lt;wsp:rsid wsp:val=&quot;00ED3AA5&quot;/&gt;&lt;wsp:rsid wsp:val=&quot;00ED3B7C&quot;/&gt;&lt;wsp:rsid wsp:val=&quot;00ED3BB5&quot;/&gt;&lt;wsp:rsid wsp:val=&quot;00ED3CA3&quot;/&gt;&lt;wsp:rsid wsp:val=&quot;00ED4193&quot;/&gt;&lt;wsp:rsid wsp:val=&quot;00ED420A&quot;/&gt;&lt;wsp:rsid wsp:val=&quot;00ED43BD&quot;/&gt;&lt;wsp:rsid wsp:val=&quot;00ED4D33&quot;/&gt;&lt;wsp:rsid wsp:val=&quot;00ED50BB&quot;/&gt;&lt;wsp:rsid wsp:val=&quot;00ED5708&quot;/&gt;&lt;wsp:rsid wsp:val=&quot;00ED580C&quot;/&gt;&lt;wsp:rsid wsp:val=&quot;00ED5B16&quot;/&gt;&lt;wsp:rsid wsp:val=&quot;00ED5CC0&quot;/&gt;&lt;wsp:rsid wsp:val=&quot;00ED6411&quot;/&gt;&lt;wsp:rsid wsp:val=&quot;00ED72A3&quot;/&gt;&lt;wsp:rsid wsp:val=&quot;00ED72E1&quot;/&gt;&lt;wsp:rsid wsp:val=&quot;00ED7AC1&quot;/&gt;&lt;wsp:rsid wsp:val=&quot;00ED7B81&quot;/&gt;&lt;wsp:rsid wsp:val=&quot;00EE0260&quot;/&gt;&lt;wsp:rsid wsp:val=&quot;00EE08C0&quot;/&gt;&lt;wsp:rsid wsp:val=&quot;00EE0B7D&quot;/&gt;&lt;wsp:rsid wsp:val=&quot;00EE240D&quot;/&gt;&lt;wsp:rsid wsp:val=&quot;00EE29C2&quot;/&gt;&lt;wsp:rsid wsp:val=&quot;00EE3A90&quot;/&gt;&lt;wsp:rsid wsp:val=&quot;00EE40F7&quot;/&gt;&lt;wsp:rsid wsp:val=&quot;00EE49F2&quot;/&gt;&lt;wsp:rsid wsp:val=&quot;00EE57BF&quot;/&gt;&lt;wsp:rsid wsp:val=&quot;00EE6A94&quot;/&gt;&lt;wsp:rsid wsp:val=&quot;00EE6DA0&quot;/&gt;&lt;wsp:rsid wsp:val=&quot;00EE6DBE&quot;/&gt;&lt;wsp:rsid wsp:val=&quot;00EE6EAA&quot;/&gt;&lt;wsp:rsid wsp:val=&quot;00EE716D&quot;/&gt;&lt;wsp:rsid wsp:val=&quot;00EE7666&quot;/&gt;&lt;wsp:rsid wsp:val=&quot;00EF0454&quot;/&gt;&lt;wsp:rsid wsp:val=&quot;00EF0B8B&quot;/&gt;&lt;wsp:rsid wsp:val=&quot;00EF1B70&quot;/&gt;&lt;wsp:rsid wsp:val=&quot;00EF20D6&quot;/&gt;&lt;wsp:rsid wsp:val=&quot;00EF20F9&quot;/&gt;&lt;wsp:rsid wsp:val=&quot;00EF33D3&quot;/&gt;&lt;wsp:rsid wsp:val=&quot;00EF368C&quot;/&gt;&lt;wsp:rsid wsp:val=&quot;00EF3DE8&quot;/&gt;&lt;wsp:rsid wsp:val=&quot;00EF40D6&quot;/&gt;&lt;wsp:rsid wsp:val=&quot;00EF45A5&quot;/&gt;&lt;wsp:rsid wsp:val=&quot;00EF4731&quot;/&gt;&lt;wsp:rsid wsp:val=&quot;00EF4D18&quot;/&gt;&lt;wsp:rsid wsp:val=&quot;00EF4F0C&quot;/&gt;&lt;wsp:rsid wsp:val=&quot;00EF52A7&quot;/&gt;&lt;wsp:rsid wsp:val=&quot;00EF5644&quot;/&gt;&lt;wsp:rsid wsp:val=&quot;00EF5D9A&quot;/&gt;&lt;wsp:rsid wsp:val=&quot;00EF63E9&quot;/&gt;&lt;wsp:rsid wsp:val=&quot;00EF64A3&quot;/&gt;&lt;wsp:rsid wsp:val=&quot;00EF706A&quot;/&gt;&lt;wsp:rsid wsp:val=&quot;00EF7378&quot;/&gt;&lt;wsp:rsid wsp:val=&quot;00EF7A64&quot;/&gt;&lt;wsp:rsid wsp:val=&quot;00EF7EC2&quot;/&gt;&lt;wsp:rsid wsp:val=&quot;00F0143D&quot;/&gt;&lt;wsp:rsid wsp:val=&quot;00F01E72&quot;/&gt;&lt;wsp:rsid wsp:val=&quot;00F027FD&quot;/&gt;&lt;wsp:rsid wsp:val=&quot;00F03238&quot;/&gt;&lt;wsp:rsid wsp:val=&quot;00F033BE&quot;/&gt;&lt;wsp:rsid wsp:val=&quot;00F03B76&quot;/&gt;&lt;wsp:rsid wsp:val=&quot;00F03CAF&quot;/&gt;&lt;wsp:rsid wsp:val=&quot;00F03D26&quot;/&gt;&lt;wsp:rsid wsp:val=&quot;00F040E7&quot;/&gt;&lt;wsp:rsid wsp:val=&quot;00F048B7&quot;/&gt;&lt;wsp:rsid wsp:val=&quot;00F05069&quot;/&gt;&lt;wsp:rsid wsp:val=&quot;00F05F67&quot;/&gt;&lt;wsp:rsid wsp:val=&quot;00F061F3&quot;/&gt;&lt;wsp:rsid wsp:val=&quot;00F062B5&quot;/&gt;&lt;wsp:rsid wsp:val=&quot;00F06846&quot;/&gt;&lt;wsp:rsid wsp:val=&quot;00F07553&quot;/&gt;&lt;wsp:rsid wsp:val=&quot;00F07577&quot;/&gt;&lt;wsp:rsid wsp:val=&quot;00F1020B&quot;/&gt;&lt;wsp:rsid wsp:val=&quot;00F10850&quot;/&gt;&lt;wsp:rsid wsp:val=&quot;00F10BD2&quot;/&gt;&lt;wsp:rsid wsp:val=&quot;00F10CA7&quot;/&gt;&lt;wsp:rsid wsp:val=&quot;00F10E1B&quot;/&gt;&lt;wsp:rsid wsp:val=&quot;00F10F97&quot;/&gt;&lt;wsp:rsid wsp:val=&quot;00F1145A&quot;/&gt;&lt;wsp:rsid wsp:val=&quot;00F114B6&quot;/&gt;&lt;wsp:rsid wsp:val=&quot;00F11610&quot;/&gt;&lt;wsp:rsid wsp:val=&quot;00F11742&quot;/&gt;&lt;wsp:rsid wsp:val=&quot;00F11BBB&quot;/&gt;&lt;wsp:rsid wsp:val=&quot;00F1227B&quot;/&gt;&lt;wsp:rsid wsp:val=&quot;00F12B4D&quot;/&gt;&lt;wsp:rsid wsp:val=&quot;00F1382B&quot;/&gt;&lt;wsp:rsid wsp:val=&quot;00F14203&quot;/&gt;&lt;wsp:rsid wsp:val=&quot;00F1429F&quot;/&gt;&lt;wsp:rsid wsp:val=&quot;00F1464F&quot;/&gt;&lt;wsp:rsid wsp:val=&quot;00F156A3&quot;/&gt;&lt;wsp:rsid wsp:val=&quot;00F1574D&quot;/&gt;&lt;wsp:rsid wsp:val=&quot;00F1576C&quot;/&gt;&lt;wsp:rsid wsp:val=&quot;00F15916&quot;/&gt;&lt;wsp:rsid wsp:val=&quot;00F15ED9&quot;/&gt;&lt;wsp:rsid wsp:val=&quot;00F165BF&quot;/&gt;&lt;wsp:rsid wsp:val=&quot;00F16F3F&quot;/&gt;&lt;wsp:rsid wsp:val=&quot;00F175D6&quot;/&gt;&lt;wsp:rsid wsp:val=&quot;00F17A4D&quot;/&gt;&lt;wsp:rsid wsp:val=&quot;00F20BDA&quot;/&gt;&lt;wsp:rsid wsp:val=&quot;00F20DF9&quot;/&gt;&lt;wsp:rsid wsp:val=&quot;00F20F2C&quot;/&gt;&lt;wsp:rsid wsp:val=&quot;00F2108D&quot;/&gt;&lt;wsp:rsid wsp:val=&quot;00F21A4C&quot;/&gt;&lt;wsp:rsid wsp:val=&quot;00F21E44&quot;/&gt;&lt;wsp:rsid wsp:val=&quot;00F21E53&quot;/&gt;&lt;wsp:rsid wsp:val=&quot;00F220CC&quot;/&gt;&lt;wsp:rsid wsp:val=&quot;00F23144&quot;/&gt;&lt;wsp:rsid wsp:val=&quot;00F23729&quot;/&gt;&lt;wsp:rsid wsp:val=&quot;00F23861&quot;/&gt;&lt;wsp:rsid wsp:val=&quot;00F23B8E&quot;/&gt;&lt;wsp:rsid wsp:val=&quot;00F23C2E&quot;/&gt;&lt;wsp:rsid wsp:val=&quot;00F23E7F&quot;/&gt;&lt;wsp:rsid wsp:val=&quot;00F25390&quot;/&gt;&lt;wsp:rsid wsp:val=&quot;00F2611C&quot;/&gt;&lt;wsp:rsid wsp:val=&quot;00F267E1&quot;/&gt;&lt;wsp:rsid wsp:val=&quot;00F26B4E&quot;/&gt;&lt;wsp:rsid wsp:val=&quot;00F2706B&quot;/&gt;&lt;wsp:rsid wsp:val=&quot;00F30582&quot;/&gt;&lt;wsp:rsid wsp:val=&quot;00F30968&quot;/&gt;&lt;wsp:rsid wsp:val=&quot;00F311D3&quot;/&gt;&lt;wsp:rsid wsp:val=&quot;00F318AE&quot;/&gt;&lt;wsp:rsid wsp:val=&quot;00F32852&quot;/&gt;&lt;wsp:rsid wsp:val=&quot;00F32D9E&quot;/&gt;&lt;wsp:rsid wsp:val=&quot;00F33320&quot;/&gt;&lt;wsp:rsid wsp:val=&quot;00F33C77&quot;/&gt;&lt;wsp:rsid wsp:val=&quot;00F34156&quot;/&gt;&lt;wsp:rsid wsp:val=&quot;00F3434A&quot;/&gt;&lt;wsp:rsid wsp:val=&quot;00F3435E&quot;/&gt;&lt;wsp:rsid wsp:val=&quot;00F34A99&quot;/&gt;&lt;wsp:rsid wsp:val=&quot;00F34B44&quot;/&gt;&lt;wsp:rsid wsp:val=&quot;00F3537F&quot;/&gt;&lt;wsp:rsid wsp:val=&quot;00F3555C&quot;/&gt;&lt;wsp:rsid wsp:val=&quot;00F35B15&quot;/&gt;&lt;wsp:rsid wsp:val=&quot;00F360C1&quot;/&gt;&lt;wsp:rsid wsp:val=&quot;00F363C3&quot;/&gt;&lt;wsp:rsid wsp:val=&quot;00F363F3&quot;/&gt;&lt;wsp:rsid wsp:val=&quot;00F36769&quot;/&gt;&lt;wsp:rsid wsp:val=&quot;00F36CB5&quot;/&gt;&lt;wsp:rsid wsp:val=&quot;00F36EA7&quot;/&gt;&lt;wsp:rsid wsp:val=&quot;00F37209&quot;/&gt;&lt;wsp:rsid wsp:val=&quot;00F37DCA&quot;/&gt;&lt;wsp:rsid wsp:val=&quot;00F37F3C&quot;/&gt;&lt;wsp:rsid wsp:val=&quot;00F40341&quot;/&gt;&lt;wsp:rsid wsp:val=&quot;00F406E3&quot;/&gt;&lt;wsp:rsid wsp:val=&quot;00F40F33&quot;/&gt;&lt;wsp:rsid wsp:val=&quot;00F41FAC&quot;/&gt;&lt;wsp:rsid wsp:val=&quot;00F4325A&quot;/&gt;&lt;wsp:rsid wsp:val=&quot;00F432EC&quot;/&gt;&lt;wsp:rsid wsp:val=&quot;00F438EB&quot;/&gt;&lt;wsp:rsid wsp:val=&quot;00F43CCB&quot;/&gt;&lt;wsp:rsid wsp:val=&quot;00F4414D&quot;/&gt;&lt;wsp:rsid wsp:val=&quot;00F442BF&quot;/&gt;&lt;wsp:rsid wsp:val=&quot;00F44881&quot;/&gt;&lt;wsp:rsid wsp:val=&quot;00F44CA8&quot;/&gt;&lt;wsp:rsid wsp:val=&quot;00F44D57&quot;/&gt;&lt;wsp:rsid wsp:val=&quot;00F45205&quot;/&gt;&lt;wsp:rsid wsp:val=&quot;00F45F39&quot;/&gt;&lt;wsp:rsid wsp:val=&quot;00F4682F&quot;/&gt;&lt;wsp:rsid wsp:val=&quot;00F46AE8&quot;/&gt;&lt;wsp:rsid wsp:val=&quot;00F46DF4&quot;/&gt;&lt;wsp:rsid wsp:val=&quot;00F4733C&quot;/&gt;&lt;wsp:rsid wsp:val=&quot;00F477C8&quot;/&gt;&lt;wsp:rsid wsp:val=&quot;00F47EA2&quot;/&gt;&lt;wsp:rsid wsp:val=&quot;00F5020A&quot;/&gt;&lt;wsp:rsid wsp:val=&quot;00F50AA0&quot;/&gt;&lt;wsp:rsid wsp:val=&quot;00F51276&quot;/&gt;&lt;wsp:rsid wsp:val=&quot;00F51CD4&quot;/&gt;&lt;wsp:rsid wsp:val=&quot;00F51F24&quot;/&gt;&lt;wsp:rsid wsp:val=&quot;00F5299B&quot;/&gt;&lt;wsp:rsid wsp:val=&quot;00F534BD&quot;/&gt;&lt;wsp:rsid wsp:val=&quot;00F535A2&quot;/&gt;&lt;wsp:rsid wsp:val=&quot;00F53B72&quot;/&gt;&lt;wsp:rsid wsp:val=&quot;00F53BC0&quot;/&gt;&lt;wsp:rsid wsp:val=&quot;00F55319&quot;/&gt;&lt;wsp:rsid wsp:val=&quot;00F55B26&quot;/&gt;&lt;wsp:rsid wsp:val=&quot;00F5606F&quot;/&gt;&lt;wsp:rsid wsp:val=&quot;00F562ED&quot;/&gt;&lt;wsp:rsid wsp:val=&quot;00F56E8B&quot;/&gt;&lt;wsp:rsid wsp:val=&quot;00F56ED2&quot;/&gt;&lt;wsp:rsid wsp:val=&quot;00F60279&quot;/&gt;&lt;wsp:rsid wsp:val=&quot;00F60788&quot;/&gt;&lt;wsp:rsid wsp:val=&quot;00F609BB&quot;/&gt;&lt;wsp:rsid wsp:val=&quot;00F6148A&quot;/&gt;&lt;wsp:rsid wsp:val=&quot;00F61EC6&quot;/&gt;&lt;wsp:rsid wsp:val=&quot;00F62579&quot;/&gt;&lt;wsp:rsid wsp:val=&quot;00F62960&quot;/&gt;&lt;wsp:rsid wsp:val=&quot;00F62E72&quot;/&gt;&lt;wsp:rsid wsp:val=&quot;00F64431&quot;/&gt;&lt;wsp:rsid wsp:val=&quot;00F64CE8&quot;/&gt;&lt;wsp:rsid wsp:val=&quot;00F64D1D&quot;/&gt;&lt;wsp:rsid wsp:val=&quot;00F65D26&quot;/&gt;&lt;wsp:rsid wsp:val=&quot;00F6614C&quot;/&gt;&lt;wsp:rsid wsp:val=&quot;00F664CE&quot;/&gt;&lt;wsp:rsid wsp:val=&quot;00F664DB&quot;/&gt;&lt;wsp:rsid wsp:val=&quot;00F66992&quot;/&gt;&lt;wsp:rsid wsp:val=&quot;00F67204&quot;/&gt;&lt;wsp:rsid wsp:val=&quot;00F672BB&quot;/&gt;&lt;wsp:rsid wsp:val=&quot;00F67472&quot;/&gt;&lt;wsp:rsid wsp:val=&quot;00F67AC3&quot;/&gt;&lt;wsp:rsid wsp:val=&quot;00F7027D&quot;/&gt;&lt;wsp:rsid wsp:val=&quot;00F703A4&quot;/&gt;&lt;wsp:rsid wsp:val=&quot;00F703D1&quot;/&gt;&lt;wsp:rsid wsp:val=&quot;00F70418&quot;/&gt;&lt;wsp:rsid wsp:val=&quot;00F707CE&quot;/&gt;&lt;wsp:rsid wsp:val=&quot;00F70D1C&quot;/&gt;&lt;wsp:rsid wsp:val=&quot;00F7117D&quot;/&gt;&lt;wsp:rsid wsp:val=&quot;00F7118D&quot;/&gt;&lt;wsp:rsid wsp:val=&quot;00F716E5&quot;/&gt;&lt;wsp:rsid wsp:val=&quot;00F71B15&quot;/&gt;&lt;wsp:rsid wsp:val=&quot;00F72CB7&quot;/&gt;&lt;wsp:rsid wsp:val=&quot;00F72ED2&quot;/&gt;&lt;wsp:rsid wsp:val=&quot;00F733ED&quot;/&gt;&lt;wsp:rsid wsp:val=&quot;00F73956&quot;/&gt;&lt;wsp:rsid wsp:val=&quot;00F73BD3&quot;/&gt;&lt;wsp:rsid wsp:val=&quot;00F75293&quot;/&gt;&lt;wsp:rsid wsp:val=&quot;00F7579F&quot;/&gt;&lt;wsp:rsid wsp:val=&quot;00F768F2&quot;/&gt;&lt;wsp:rsid wsp:val=&quot;00F76F71&quot;/&gt;&lt;wsp:rsid wsp:val=&quot;00F77234&quot;/&gt;&lt;wsp:rsid wsp:val=&quot;00F774C2&quot;/&gt;&lt;wsp:rsid wsp:val=&quot;00F77F7B&quot;/&gt;&lt;wsp:rsid wsp:val=&quot;00F80B56&quot;/&gt;&lt;wsp:rsid wsp:val=&quot;00F81390&quot;/&gt;&lt;wsp:rsid wsp:val=&quot;00F813F9&quot;/&gt;&lt;wsp:rsid wsp:val=&quot;00F8191B&quot;/&gt;&lt;wsp:rsid wsp:val=&quot;00F81F10&quot;/&gt;&lt;wsp:rsid wsp:val=&quot;00F8292B&quot;/&gt;&lt;wsp:rsid wsp:val=&quot;00F82A05&quot;/&gt;&lt;wsp:rsid wsp:val=&quot;00F83641&quot;/&gt;&lt;wsp:rsid wsp:val=&quot;00F843A4&quot;/&gt;&lt;wsp:rsid wsp:val=&quot;00F843D5&quot;/&gt;&lt;wsp:rsid wsp:val=&quot;00F84708&quot;/&gt;&lt;wsp:rsid wsp:val=&quot;00F847B0&quot;/&gt;&lt;wsp:rsid wsp:val=&quot;00F848B4&quot;/&gt;&lt;wsp:rsid wsp:val=&quot;00F84A7A&quot;/&gt;&lt;wsp:rsid wsp:val=&quot;00F84E0B&quot;/&gt;&lt;wsp:rsid wsp:val=&quot;00F850A0&quot;/&gt;&lt;wsp:rsid wsp:val=&quot;00F85375&quot;/&gt;&lt;wsp:rsid wsp:val=&quot;00F85521&quot;/&gt;&lt;wsp:rsid wsp:val=&quot;00F855FD&quot;/&gt;&lt;wsp:rsid wsp:val=&quot;00F85BDC&quot;/&gt;&lt;wsp:rsid wsp:val=&quot;00F86165&quot;/&gt;&lt;wsp:rsid wsp:val=&quot;00F862EC&quot;/&gt;&lt;wsp:rsid wsp:val=&quot;00F86516&quot;/&gt;&lt;wsp:rsid wsp:val=&quot;00F87227&quot;/&gt;&lt;wsp:rsid wsp:val=&quot;00F873A4&quot;/&gt;&lt;wsp:rsid wsp:val=&quot;00F873C2&quot;/&gt;&lt;wsp:rsid wsp:val=&quot;00F87874&quot;/&gt;&lt;wsp:rsid wsp:val=&quot;00F9033D&quot;/&gt;&lt;wsp:rsid wsp:val=&quot;00F90DFC&quot;/&gt;&lt;wsp:rsid wsp:val=&quot;00F919AC&quot;/&gt;&lt;wsp:rsid wsp:val=&quot;00F926BA&quot;/&gt;&lt;wsp:rsid wsp:val=&quot;00F92D03&quot;/&gt;&lt;wsp:rsid wsp:val=&quot;00F931FC&quot;/&gt;&lt;wsp:rsid wsp:val=&quot;00F9389C&quot;/&gt;&lt;wsp:rsid wsp:val=&quot;00F9401C&quot;/&gt;&lt;wsp:rsid wsp:val=&quot;00F941A1&quot;/&gt;&lt;wsp:rsid wsp:val=&quot;00F944D5&quot;/&gt;&lt;wsp:rsid wsp:val=&quot;00F94662&quot;/&gt;&lt;wsp:rsid wsp:val=&quot;00F95271&quot;/&gt;&lt;wsp:rsid wsp:val=&quot;00F95382&quot;/&gt;&lt;wsp:rsid wsp:val=&quot;00F95CA4&quot;/&gt;&lt;wsp:rsid wsp:val=&quot;00F963C9&quot;/&gt;&lt;wsp:rsid wsp:val=&quot;00F9653D&quot;/&gt;&lt;wsp:rsid wsp:val=&quot;00F96AB6&quot;/&gt;&lt;wsp:rsid wsp:val=&quot;00F970BF&quot;/&gt;&lt;wsp:rsid wsp:val=&quot;00F9720F&quot;/&gt;&lt;wsp:rsid wsp:val=&quot;00F974FB&quot;/&gt;&lt;wsp:rsid wsp:val=&quot;00F97837&quot;/&gt;&lt;wsp:rsid wsp:val=&quot;00F97C08&quot;/&gt;&lt;wsp:rsid wsp:val=&quot;00F97D87&quot;/&gt;&lt;wsp:rsid wsp:val=&quot;00F97FB9&quot;/&gt;&lt;wsp:rsid wsp:val=&quot;00F97FBD&quot;/&gt;&lt;wsp:rsid wsp:val=&quot;00FA0265&quot;/&gt;&lt;wsp:rsid wsp:val=&quot;00FA081A&quot;/&gt;&lt;wsp:rsid wsp:val=&quot;00FA0AEF&quot;/&gt;&lt;wsp:rsid wsp:val=&quot;00FA0DE4&quot;/&gt;&lt;wsp:rsid wsp:val=&quot;00FA12F8&quot;/&gt;&lt;wsp:rsid wsp:val=&quot;00FA1BAC&quot;/&gt;&lt;wsp:rsid wsp:val=&quot;00FA2769&quot;/&gt;&lt;wsp:rsid wsp:val=&quot;00FA3A3B&quot;/&gt;&lt;wsp:rsid wsp:val=&quot;00FA3BAD&quot;/&gt;&lt;wsp:rsid wsp:val=&quot;00FA3C75&quot;/&gt;&lt;wsp:rsid wsp:val=&quot;00FA3EF6&quot;/&gt;&lt;wsp:rsid wsp:val=&quot;00FA404E&quot;/&gt;&lt;wsp:rsid wsp:val=&quot;00FA44B8&quot;/&gt;&lt;wsp:rsid wsp:val=&quot;00FA47B1&quot;/&gt;&lt;wsp:rsid wsp:val=&quot;00FA47C8&quot;/&gt;&lt;wsp:rsid wsp:val=&quot;00FA49A9&quot;/&gt;&lt;wsp:rsid wsp:val=&quot;00FA537E&quot;/&gt;&lt;wsp:rsid wsp:val=&quot;00FA5653&quot;/&gt;&lt;wsp:rsid wsp:val=&quot;00FA588B&quot;/&gt;&lt;wsp:rsid wsp:val=&quot;00FA632A&quot;/&gt;&lt;wsp:rsid wsp:val=&quot;00FA6DBD&quot;/&gt;&lt;wsp:rsid wsp:val=&quot;00FA6FC0&quot;/&gt;&lt;wsp:rsid wsp:val=&quot;00FA7E4E&quot;/&gt;&lt;wsp:rsid wsp:val=&quot;00FB05A4&quot;/&gt;&lt;wsp:rsid wsp:val=&quot;00FB066E&quot;/&gt;&lt;wsp:rsid wsp:val=&quot;00FB0E0B&quot;/&gt;&lt;wsp:rsid wsp:val=&quot;00FB20EC&quot;/&gt;&lt;wsp:rsid wsp:val=&quot;00FB2358&quot;/&gt;&lt;wsp:rsid wsp:val=&quot;00FB349A&quot;/&gt;&lt;wsp:rsid wsp:val=&quot;00FB3A2B&quot;/&gt;&lt;wsp:rsid wsp:val=&quot;00FB3BC4&quot;/&gt;&lt;wsp:rsid wsp:val=&quot;00FB3F04&quot;/&gt;&lt;wsp:rsid wsp:val=&quot;00FB4360&quot;/&gt;&lt;wsp:rsid wsp:val=&quot;00FB50C8&quot;/&gt;&lt;wsp:rsid wsp:val=&quot;00FB5B03&quot;/&gt;&lt;wsp:rsid wsp:val=&quot;00FB5BD9&quot;/&gt;&lt;wsp:rsid wsp:val=&quot;00FB5F8A&quot;/&gt;&lt;wsp:rsid wsp:val=&quot;00FB6088&quot;/&gt;&lt;wsp:rsid wsp:val=&quot;00FB60CA&quot;/&gt;&lt;wsp:rsid wsp:val=&quot;00FB6185&quot;/&gt;&lt;wsp:rsid wsp:val=&quot;00FB6675&quot;/&gt;&lt;wsp:rsid wsp:val=&quot;00FB693E&quot;/&gt;&lt;wsp:rsid wsp:val=&quot;00FB6A47&quot;/&gt;&lt;wsp:rsid wsp:val=&quot;00FB7C28&quot;/&gt;&lt;wsp:rsid wsp:val=&quot;00FB7F95&quot;/&gt;&lt;wsp:rsid wsp:val=&quot;00FC0076&quot;/&gt;&lt;wsp:rsid wsp:val=&quot;00FC0633&quot;/&gt;&lt;wsp:rsid wsp:val=&quot;00FC0964&quot;/&gt;&lt;wsp:rsid wsp:val=&quot;00FC174F&quot;/&gt;&lt;wsp:rsid wsp:val=&quot;00FC1B4E&quot;/&gt;&lt;wsp:rsid wsp:val=&quot;00FC1D4B&quot;/&gt;&lt;wsp:rsid wsp:val=&quot;00FC22A3&quot;/&gt;&lt;wsp:rsid wsp:val=&quot;00FC2936&quot;/&gt;&lt;wsp:rsid wsp:val=&quot;00FC2D8A&quot;/&gt;&lt;wsp:rsid wsp:val=&quot;00FC2FEE&quot;/&gt;&lt;wsp:rsid wsp:val=&quot;00FC36E4&quot;/&gt;&lt;wsp:rsid wsp:val=&quot;00FC37FE&quot;/&gt;&lt;wsp:rsid wsp:val=&quot;00FC3C34&quot;/&gt;&lt;wsp:rsid wsp:val=&quot;00FC410F&quot;/&gt;&lt;wsp:rsid wsp:val=&quot;00FC445E&quot;/&gt;&lt;wsp:rsid wsp:val=&quot;00FC4559&quot;/&gt;&lt;wsp:rsid wsp:val=&quot;00FC4646&quot;/&gt;&lt;wsp:rsid wsp:val=&quot;00FC4A63&quot;/&gt;&lt;wsp:rsid wsp:val=&quot;00FC57E4&quot;/&gt;&lt;wsp:rsid wsp:val=&quot;00FC5B1C&quot;/&gt;&lt;wsp:rsid wsp:val=&quot;00FC5F35&quot;/&gt;&lt;wsp:rsid wsp:val=&quot;00FC5F8C&quot;/&gt;&lt;wsp:rsid wsp:val=&quot;00FC6068&quot;/&gt;&lt;wsp:rsid wsp:val=&quot;00FC6CEB&quot;/&gt;&lt;wsp:rsid wsp:val=&quot;00FC7009&quot;/&gt;&lt;wsp:rsid wsp:val=&quot;00FC731C&quot;/&gt;&lt;wsp:rsid wsp:val=&quot;00FC7650&quot;/&gt;&lt;wsp:rsid wsp:val=&quot;00FC7B87&quot;/&gt;&lt;wsp:rsid wsp:val=&quot;00FD0697&quot;/&gt;&lt;wsp:rsid wsp:val=&quot;00FD0EDA&quot;/&gt;&lt;wsp:rsid wsp:val=&quot;00FD2727&quot;/&gt;&lt;wsp:rsid wsp:val=&quot;00FD3909&quot;/&gt;&lt;wsp:rsid wsp:val=&quot;00FD395A&quot;/&gt;&lt;wsp:rsid wsp:val=&quot;00FD3960&quot;/&gt;&lt;wsp:rsid wsp:val=&quot;00FD3FAC&quot;/&gt;&lt;wsp:rsid wsp:val=&quot;00FD418C&quot;/&gt;&lt;wsp:rsid wsp:val=&quot;00FD5731&quot;/&gt;&lt;wsp:rsid wsp:val=&quot;00FD581B&quot;/&gt;&lt;wsp:rsid wsp:val=&quot;00FD63F9&quot;/&gt;&lt;wsp:rsid wsp:val=&quot;00FD65C6&quot;/&gt;&lt;wsp:rsid wsp:val=&quot;00FD69E7&quot;/&gt;&lt;wsp:rsid wsp:val=&quot;00FD6FDE&quot;/&gt;&lt;wsp:rsid wsp:val=&quot;00FD7327&quot;/&gt;&lt;wsp:rsid wsp:val=&quot;00FD760B&quot;/&gt;&lt;wsp:rsid wsp:val=&quot;00FE016B&quot;/&gt;&lt;wsp:rsid wsp:val=&quot;00FE11A1&quot;/&gt;&lt;wsp:rsid wsp:val=&quot;00FE21E4&quot;/&gt;&lt;wsp:rsid wsp:val=&quot;00FE22EE&quot;/&gt;&lt;wsp:rsid wsp:val=&quot;00FE25A2&quot;/&gt;&lt;wsp:rsid wsp:val=&quot;00FE363E&quot;/&gt;&lt;wsp:rsid wsp:val=&quot;00FE3968&quot;/&gt;&lt;wsp:rsid wsp:val=&quot;00FE3F17&quot;/&gt;&lt;wsp:rsid wsp:val=&quot;00FE4A80&quot;/&gt;&lt;wsp:rsid wsp:val=&quot;00FE52F2&quot;/&gt;&lt;wsp:rsid wsp:val=&quot;00FE5B13&quot;/&gt;&lt;wsp:rsid wsp:val=&quot;00FE5D9E&quot;/&gt;&lt;wsp:rsid wsp:val=&quot;00FE6C0D&quot;/&gt;&lt;wsp:rsid wsp:val=&quot;00FE6C70&quot;/&gt;&lt;wsp:rsid wsp:val=&quot;00FE6F47&quot;/&gt;&lt;wsp:rsid wsp:val=&quot;00FE72B2&quot;/&gt;&lt;wsp:rsid wsp:val=&quot;00FE72CD&quot;/&gt;&lt;wsp:rsid wsp:val=&quot;00FE75D8&quot;/&gt;&lt;wsp:rsid wsp:val=&quot;00FE795A&quot;/&gt;&lt;wsp:rsid wsp:val=&quot;00FE7BA4&quot;/&gt;&lt;wsp:rsid wsp:val=&quot;00FF01FC&quot;/&gt;&lt;wsp:rsid wsp:val=&quot;00FF0BCD&quot;/&gt;&lt;wsp:rsid wsp:val=&quot;00FF0C84&quot;/&gt;&lt;wsp:rsid wsp:val=&quot;00FF0DB7&quot;/&gt;&lt;wsp:rsid wsp:val=&quot;00FF12D7&quot;/&gt;&lt;wsp:rsid wsp:val=&quot;00FF1362&quot;/&gt;&lt;wsp:rsid wsp:val=&quot;00FF226E&quot;/&gt;&lt;wsp:rsid wsp:val=&quot;00FF299F&quot;/&gt;&lt;wsp:rsid wsp:val=&quot;00FF2DF6&quot;/&gt;&lt;wsp:rsid wsp:val=&quot;00FF3226&quot;/&gt;&lt;wsp:rsid wsp:val=&quot;00FF32A8&quot;/&gt;&lt;wsp:rsid wsp:val=&quot;00FF3664&quot;/&gt;&lt;wsp:rsid wsp:val=&quot;00FF3C5F&quot;/&gt;&lt;wsp:rsid wsp:val=&quot;00FF3D19&quot;/&gt;&lt;wsp:rsid wsp:val=&quot;00FF42E1&quot;/&gt;&lt;wsp:rsid wsp:val=&quot;00FF50DD&quot;/&gt;&lt;wsp:rsid wsp:val=&quot;00FF53D8&quot;/&gt;&lt;wsp:rsid wsp:val=&quot;00FF59DB&quot;/&gt;&lt;wsp:rsid wsp:val=&quot;00FF5B4A&quot;/&gt;&lt;wsp:rsid wsp:val=&quot;00FF5B72&quot;/&gt;&lt;wsp:rsid wsp:val=&quot;00FF5D43&quot;/&gt;&lt;wsp:rsid wsp:val=&quot;00FF5D83&quot;/&gt;&lt;wsp:rsid wsp:val=&quot;00FF5FAE&quot;/&gt;&lt;wsp:rsid wsp:val=&quot;00FF63D7&quot;/&gt;&lt;wsp:rsid wsp:val=&quot;00FF6FFE&quot;/&gt;&lt;wsp:rsid wsp:val=&quot;00FF7C21&quot;/&gt;&lt;wsp:rsid wsp:val=&quot;00FF7D46&quot;/&gt;&lt;/wsp:rsids&gt;&lt;/w:docPr&gt;&lt;w:body&gt;&lt;wx:sect&gt;&lt;w:p wsp:rsidR=&quot;00000000&quot; wsp:rsidRDefault=&quot;001B5B2B&quot; wsp:rsidP=&quot;001B5B2B&quot;&gt;&lt;m:oMathPara&gt;&lt;m:oMath&gt;&lt;m:r&gt;&lt;w:rPr&gt;&lt;w:rFonts w:ascii=&quot;Cambria Math&quot; w:h-ansi=&quot;Cambria Math&quot;/&gt;&lt;wx:font wx:val=&quot;Cambria Math&quot;/&gt;&lt;w:i/&gt;&lt;w:kern w:val=&quot;32&quot;/&gt;&lt;w:lang w:val=&quot;EN-US&quot; w:fareast=&quot;ZH-CN&quot;/&gt;&lt;/w:rPr&gt;&lt;m:t&gt;T鈮?&lt;/m:t&gt;&lt;/m:r&gt;&lt;/m:oMath&gt;&lt;/m:oMathPara&gt;&lt;/w:p&gt;&lt;w:sectPr wsp:rsidR=&quot;00000000&quot;&gt;&lt;w:pgSz w:w=&quot;12240&quot; w:h=&quot;15840&quot;/&gt;&lt;w:pgMar w:top=&quot;1440&quot; w:right=&quot;1800&quot;x:::::: w:bottom=&quot;1440&quot; w:left=&quot;1800&quot; w:header=&quot;720&quot; w:footer=&quot;720&quot; w:gutter=&quot;0&quot;/&gt;&lt;w:cols w:space=&quot;720&quot;/&gt;&lt;/w:sectPr&gt;&lt;/wx:sect&gt;&lt;/w:body&gt;&lt;/w:wordDocument&gt;">
            <v:imagedata r:id="rId9" o:title="" chromakey="white"/>
          </v:shape>
        </w:pict>
      </w:r>
      <w:r w:rsidRPr="001535A7">
        <w:rPr>
          <w:rFonts w:eastAsia="宋体"/>
          <w:bCs/>
          <w:i/>
          <w:iCs/>
          <w:kern w:val="32"/>
          <w:lang w:val="en-US" w:eastAsia="zh-CN"/>
        </w:rPr>
        <w:instrText xml:space="preserve"> </w:instrText>
      </w:r>
      <w:r w:rsidRPr="001535A7">
        <w:rPr>
          <w:rFonts w:eastAsia="宋体"/>
          <w:bCs/>
          <w:i/>
          <w:iCs/>
          <w:kern w:val="32"/>
          <w:lang w:val="en-US" w:eastAsia="zh-CN"/>
        </w:rPr>
        <w:fldChar w:fldCharType="separate"/>
      </w:r>
      <w:r w:rsidR="00701FC7">
        <w:rPr>
          <w:rFonts w:eastAsia="宋体"/>
          <w:i/>
          <w:iCs/>
          <w:position w:val="-5"/>
        </w:rPr>
        <w:pict w14:anchorId="1F447C45">
          <v:shape id="_x0000_i1029" type="#_x0000_t75" style="width: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0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breakWrappedTables/&gt;&lt;w:snapToGridInCell/&gt;&lt;w:wrapTextWithPunct/&gt;&lt;w:useAsianBreakRules/&gt;&lt;w:dontGrowAutofit/&gt;&lt;w:useFELayout/&gt;&lt;/w:compat&gt;&lt;wsp:rsids&gt;&lt;wsp:rsidRoot wsp:val=&quot;00E07C0A&quot;/&gt;&lt;wsp:rsid wsp:val=&quot;00000594&quot;/&gt;&lt;wsp:rsid wsp:val=&quot;00000658&quot;/&gt;&lt;wsp:rsid wsp:val=&quot;000006F4&quot;/&gt;&lt;wsp:rsid wsp:val=&quot;00000CA3&quot;/&gt;&lt;wsp:rsid wsp:val=&quot;00001AB9&quot;/&gt;&lt;wsp:rsid wsp:val=&quot;00003664&quot;/&gt;&lt;wsp:rsid wsp:val=&quot;0000437E&quot;/&gt;&lt;wsp:rsid wsp:val=&quot;000046FC&quot;/&gt;&lt;wsp:rsid wsp:val=&quot;00004ECB&quot;/&gt;&lt;wsp:rsid wsp:val=&quot;000052A1&quot;/&gt;&lt;wsp:rsid wsp:val=&quot;0000549C&quot;/&gt;&lt;wsp:rsid wsp:val=&quot;000054B1&quot;/&gt;&lt;wsp:rsid wsp:val=&quot;000059BB&quot;/&gt;&lt;wsp:rsid wsp:val=&quot;000059D0&quot;/&gt;&lt;wsp:rsid wsp:val=&quot;000063C5&quot;/&gt;&lt;wsp:rsid wsp:val=&quot;00006F04&quot;/&gt;&lt;wsp:rsid wsp:val=&quot;00007ADA&quot;/&gt;&lt;wsp:rsid wsp:val=&quot;000103B9&quot;/&gt;&lt;wsp:rsid wsp:val=&quot;00010E18&quot;/&gt;&lt;wsp:rsid wsp:val=&quot;00010F2C&quot;/&gt;&lt;wsp:rsid wsp:val=&quot;000116BD&quot;/&gt;&lt;wsp:rsid wsp:val=&quot;00012217&quot;/&gt;&lt;wsp:rsid wsp:val=&quot;000122DC&quot;/&gt;&lt;wsp:rsid wsp:val=&quot;000128D2&quot;/&gt;&lt;wsp:rsid wsp:val=&quot;000133C5&quot;/&gt;&lt;wsp:rsid wsp:val=&quot;00013738&quot;/&gt;&lt;wsp:rsid wsp:val=&quot;00014963&quot;/&gt;&lt;wsp:rsid wsp:val=&quot;00014C47&quot;/&gt;&lt;wsp:rsid wsp:val=&quot;00014D7E&quot;/&gt;&lt;wsp:rsid wsp:val=&quot;00014E13&quot;/&gt;&lt;wsp:rsid wsp:val=&quot;000159E9&quot;/&gt;&lt;wsp:rsid wsp:val=&quot;00015A37&quot;/&gt;&lt;wsp:rsid wsp:val=&quot;00015C34&quot;/&gt;&lt;wsp:rsid wsp:val=&quot;00016E65&quot;/&gt;&lt;wsp:rsid wsp:val=&quot;0001724C&quot;/&gt;&lt;wsp:rsid wsp:val=&quot;000174D3&quot;/&gt;&lt;wsp:rsid wsp:val=&quot;00017B85&quot;/&gt;&lt;wsp:rsid wsp:val=&quot;00017E2D&quot;/&gt;&lt;wsp:rsid wsp:val=&quot;0002000E&quot;/&gt;&lt;wsp:rsid wsp:val=&quot;00020776&quot;/&gt;&lt;wsp:rsid wsp:val=&quot;00020E1B&quot;/&gt;&lt;wsp:rsid wsp:val=&quot;00021018&quot;/&gt;&lt;wsp:rsid wsp:val=&quot;00021042&quot;/&gt;&lt;wsp:rsid wsp:val=&quot;000212A1&quot;/&gt;&lt;wsp:rsid wsp:val=&quot;00021907&quot;/&gt;&lt;wsp:rsid wsp:val=&quot;000220CE&quot;/&gt;&lt;wsp:rsid wsp:val=&quot;000220E2&quot;/&gt;&lt;wsp:rsid wsp:val=&quot;0002225D&quot;/&gt;&lt;wsp:rsid wsp:val=&quot;000226AB&quot;/&gt;&lt;wsp:rsid wsp:val=&quot;000226FB&quot;/&gt;&lt;wsp:rsid wsp:val=&quot;00022BE0&quot;/&gt;&lt;wsp:rsid wsp:val=&quot;00023F5A&quot;/&gt;&lt;wsp:rsid wsp:val=&quot;0002475A&quot;/&gt;&lt;wsp:rsid wsp:val=&quot;000252CA&quot;/&gt;&lt;wsp:rsid wsp:val=&quot;0002589A&quot;/&gt;&lt;wsp:rsid wsp:val=&quot;00026262&quot;/&gt;&lt;wsp:rsid wsp:val=&quot;00026904&quot;/&gt;&lt;wsp:rsid wsp:val=&quot;00026A59&quot;/&gt;&lt;wsp:rsid wsp:val=&quot;00026F5D&quot;/&gt;&lt;wsp:rsid wsp:val=&quot;0002723D&quot;/&gt;&lt;wsp:rsid wsp:val=&quot;000276B3&quot;/&gt;&lt;wsp:rsid wsp:val=&quot;00027E1B&quot;/&gt;&lt;wsp:rsid wsp:val=&quot;00027EBB&quot;/&gt;&lt;wsp:rsid wsp:val=&quot;000301E7&quot;/&gt;&lt;wsp:rsid wsp:val=&quot;00030386&quot;/&gt;&lt;wsp:rsid wsp:val=&quot;00031165&quot;/&gt;&lt;wsp:rsid wsp:val=&quot;00031CC0&quot;/&gt;&lt;wsp:rsid wsp:val=&quot;0003252F&quot;/&gt;&lt;wsp:rsid wsp:val=&quot;00032561&quot;/&gt;&lt;wsp:rsid wsp:val=&quot;000326E2&quot;/&gt;&lt;wsp:rsid wsp:val=&quot;00033398&quot;/&gt;&lt;wsp:rsid wsp:val=&quot;00033827&quot;/&gt;&lt;wsp:rsid wsp:val=&quot;00033AC7&quot;/&gt;&lt;wsp:rsid wsp:val=&quot;00033F47&quot;/&gt;&lt;wsp:rsid wsp:val=&quot;00034F28&quot;/&gt;&lt;wsp:rsid wsp:val=&quot;0003564D&quot;/&gt;&lt;wsp:rsid wsp:val=&quot;00035AE2&quot;/&gt;&lt;wsp:rsid wsp:val=&quot;000361FD&quot;/&gt;&lt;wsp:rsid wsp:val=&quot;000368DA&quot;/&gt;&lt;wsp:rsid wsp:val=&quot;000402AB&quot;/&gt;&lt;wsp:rsid wsp:val=&quot;000412FD&quot;/&gt;&lt;wsp:rsid wsp:val=&quot;000413D5&quot;/&gt;&lt;wsp:rsid wsp:val=&quot;00041AF5&quot;/&gt;&lt;wsp:rsid wsp:val=&quot;0004251B&quot;/&gt;&lt;wsp:rsid wsp:val=&quot;0004270D&quot;/&gt;&lt;wsp:rsid wsp:val=&quot;00042E11&quot;/&gt;&lt;wsp:rsid wsp:val=&quot;00043564&quot;/&gt;&lt;wsp:rsid wsp:val=&quot;00044123&quot;/&gt;&lt;wsp:rsid wsp:val=&quot;00044759&quot;/&gt;&lt;wsp:rsid wsp:val=&quot;0004492F&quot;/&gt;&lt;wsp:rsid wsp:val=&quot;00044985&quot;/&gt;&lt;wsp:rsid wsp:val=&quot;00044FE8&quot;/&gt;&lt;wsp:rsid wsp:val=&quot;00045776&quot;/&gt;&lt;wsp:rsid wsp:val=&quot;00045975&quot;/&gt;&lt;wsp:rsid wsp:val=&quot;00045EEA&quot;/&gt;&lt;wsp:rsid wsp:val=&quot;00045FD7&quot;/&gt;&lt;wsp:rsid wsp:val=&quot;00046E05&quot;/&gt;&lt;wsp:rsid wsp:val=&quot;00047059&quot;/&gt;&lt;wsp:rsid wsp:val=&quot;0004729B&quot;/&gt;&lt;wsp:rsid wsp:val=&quot;00047A83&quot;/&gt;&lt;wsp:rsid wsp:val=&quot;000503DF&quot;/&gt;&lt;wsp:rsid wsp:val=&quot;000505B8&quot;/&gt;&lt;wsp:rsid wsp:val=&quot;000505C9&quot;/&gt;&lt;wsp:rsid wsp:val=&quot;00050DA6&quot;/&gt;&lt;wsp:rsid wsp:val=&quot;00050DBE&quot;/&gt;&lt;wsp:rsid wsp:val=&quot;00053083&quot;/&gt;&lt;wsp:rsid wsp:val=&quot;0005317F&quot;/&gt;&lt;wsp:rsid wsp:val=&quot;0005366B&quot;/&gt;&lt;wsp:rsid wsp:val=&quot;00053841&quot;/&gt;&lt;wsp:rsid wsp:val=&quot;00054AC2&quot;/&gt;&lt;wsp:rsid wsp:val=&quot;00054FF6&quot;/&gt;&lt;wsp:rsid wsp:val=&quot;000550B9&quot;/&gt;&lt;wsp:rsid wsp:val=&quot;00055559&quot;/&gt;&lt;wsp:rsid wsp:val=&quot;00055AD9&quot;/&gt;&lt;wsp:rsid wsp:val=&quot;00055CA7&quot;/&gt;&lt;wsp:rsid wsp:val=&quot;00056CBD&quot;/&gt;&lt;wsp:rsid wsp:val=&quot;00056FBF&quot;/&gt;&lt;wsp:rsid wsp:val=&quot;00057835&quot;/&gt;&lt;wsp:rsid wsp:val=&quot;0005796C&quot;/&gt;&lt;wsp:rsid wsp:val=&quot;00057C66&quot;/&gt;&lt;wsp:rsid wsp:val=&quot;00060B37&quot;/&gt;&lt;wsp:rsid wsp:val=&quot;00060BCD&quot;/&gt;&lt;wsp:rsid wsp:val=&quot;00062143&quot;/&gt;&lt;wsp:rsid wsp:val=&quot;00062A68&quot;/&gt;&lt;wsp:rsid wsp:val=&quot;000633D5&quot;/&gt;&lt;wsp:rsid wsp:val=&quot;00063907&quot;/&gt;&lt;wsp:rsid wsp:val=&quot;00063B92&quot;/&gt;&lt;wsp:rsid wsp:val=&quot;0006423A&quot;/&gt;&lt;wsp:rsid wsp:val=&quot;000657CC&quot;/&gt;&lt;wsp:rsid wsp:val=&quot;000658D0&quot;/&gt;&lt;wsp:rsid wsp:val=&quot;00065D07&quot;/&gt;&lt;wsp:rsid wsp:val=&quot;00066134&quot;/&gt;&lt;wsp:rsid wsp:val=&quot;000667C2&quot;/&gt;&lt;wsp:rsid wsp:val=&quot;00066E67&quot;/&gt;&lt;wsp:rsid wsp:val=&quot;00066E95&quot;/&gt;&lt;wsp:rsid wsp:val=&quot;00066F58&quot;/&gt;&lt;wsp:rsid wsp:val=&quot;0006712A&quot;/&gt;&lt;wsp:rsid wsp:val=&quot;0006739A&quot;/&gt;&lt;wsp:rsid wsp:val=&quot;00067DAE&quot;/&gt;&lt;wsp:rsid wsp:val=&quot;000702F2&quot;/&gt;&lt;wsp:rsid wsp:val=&quot;000704C8&quot;/&gt;&lt;wsp:rsid wsp:val=&quot;000707F9&quot;/&gt;&lt;wsp:rsid wsp:val=&quot;00070974&quot;/&gt;&lt;wsp:rsid wsp:val=&quot;00070E01&quot;/&gt;&lt;wsp:rsid wsp:val=&quot;00071278&quot;/&gt;&lt;wsp:rsid wsp:val=&quot;000714D1&quot;/&gt;&lt;wsp:rsid wsp:val=&quot;00071A8C&quot;/&gt;&lt;wsp:rsid wsp:val=&quot;00071DB0&quot;/&gt;&lt;wsp:rsid wsp:val=&quot;00071F2C&quot;/&gt;&lt;wsp:rsid wsp:val=&quot;00072097&quot;/&gt;&lt;wsp:rsid wsp:val=&quot;000722B0&quot;/&gt;&lt;wsp:rsid wsp:val=&quot;000723F1&quot;/&gt;&lt;wsp:rsid wsp:val=&quot;000727A3&quot;/&gt;&lt;wsp:rsid wsp:val=&quot;00072FAF&quot;/&gt;&lt;wsp:rsid wsp:val=&quot;00073739&quot;/&gt;&lt;wsp:rsid wsp:val=&quot;00073B61&quot;/&gt;&lt;wsp:rsid wsp:val=&quot;00073D2A&quot;/&gt;&lt;wsp:rsid wsp:val=&quot;000761DE&quot;/&gt;&lt;wsp:rsid wsp:val=&quot;000768CB&quot;/&gt;&lt;wsp:rsid wsp:val=&quot;00076D24&quot;/&gt;&lt;wsp:rsid wsp:val=&quot;00077DCD&quot;/&gt;&lt;wsp:rsid wsp:val=&quot;00077F33&quot;/&gt;&lt;wsp:rsid wsp:val=&quot;00080C3A&quot;/&gt;&lt;wsp:rsid wsp:val=&quot;000811D2&quot;/&gt;&lt;wsp:rsid wsp:val=&quot;00081D13&quot;/&gt;&lt;wsp:rsid wsp:val=&quot;00082230&quot;/&gt;&lt;wsp:rsid wsp:val=&quot;000822CB&quot;/&gt;&lt;wsp:rsid wsp:val=&quot;0008285B&quot;/&gt;&lt;wsp:rsid wsp:val=&quot;000834ED&quot;/&gt;&lt;wsp:rsid wsp:val=&quot;00083DF5&quot;/&gt;&lt;wsp:rsid wsp:val=&quot;000848C0&quot;/&gt;&lt;wsp:rsid wsp:val=&quot;00085AC1&quot;/&gt;&lt;wsp:rsid wsp:val=&quot;00085B28&quot;/&gt;&lt;wsp:rsid wsp:val=&quot;00085C18&quot;/&gt;&lt;wsp:rsid wsp:val=&quot;000860C0&quot;/&gt;&lt;wsp:rsid wsp:val=&quot;0008727B&quot;/&gt;&lt;wsp:rsid wsp:val=&quot;0008742B&quot;/&gt;&lt;wsp:rsid wsp:val=&quot;00087852&quot;/&gt;&lt;wsp:rsid wsp:val=&quot;00087D25&quot;/&gt;&lt;wsp:rsid wsp:val=&quot;0009044A&quot;/&gt;&lt;wsp:rsid wsp:val=&quot;00091FF1&quot;/&gt;&lt;wsp:rsid wsp:val=&quot;000923CF&quot;/&gt;&lt;wsp:rsid wsp:val=&quot;000928ED&quot;/&gt;&lt;wsp:rsid wsp:val=&quot;00092E62&quot;/&gt;&lt;wsp:rsid wsp:val=&quot;000947DE&quot;/&gt;&lt;wsp:rsid wsp:val=&quot;00094940&quot;/&gt;&lt;wsp:rsid wsp:val=&quot;00094AE2&quot;/&gt;&lt;wsp:rsid wsp:val=&quot;0009544E&quot;/&gt;&lt;wsp:rsid wsp:val=&quot;000954F5&quot;/&gt;&lt;wsp:rsid wsp:val=&quot;00095745&quot;/&gt;&lt;wsp:rsid wsp:val=&quot;0009612A&quot;/&gt;&lt;wsp:rsid wsp:val=&quot;0009671A&quot;/&gt;&lt;wsp:rsid wsp:val=&quot;000967AD&quot;/&gt;&lt;wsp:rsid wsp:val=&quot;00096B23&quot;/&gt;&lt;wsp:rsid wsp:val=&quot;0009717D&quot;/&gt;&lt;wsp:rsid wsp:val=&quot;000973F5&quot;/&gt;&lt;wsp:rsid wsp:val=&quot;00097608&quot;/&gt;&lt;wsp:rsid wsp:val=&quot;0009783A&quot;/&gt;&lt;wsp:rsid wsp:val=&quot;000978C0&quot;/&gt;&lt;wsp:rsid wsp:val=&quot;00097C02&quot;/&gt;&lt;wsp:rsid wsp:val=&quot;00097D0E&quot;/&gt;&lt;wsp:rsid wsp:val=&quot;000A016B&quot;/&gt;&lt;wsp:rsid wsp:val=&quot;000A0333&quot;/&gt;&lt;wsp:rsid wsp:val=&quot;000A1284&quot;/&gt;&lt;wsp:rsid wsp:val=&quot;000A20F4&quot;/&gt;&lt;wsp:rsid wsp:val=&quot;000A2529&quot;/&gt;&lt;wsp:rsid wsp:val=&quot;000A2B0C&quot;/&gt;&lt;wsp:rsid wsp:val=&quot;000A3954&quot;/&gt;&lt;wsp:rsid wsp:val=&quot;000A3EF1&quot;/&gt;&lt;wsp:rsid wsp:val=&quot;000A3F89&quot;/&gt;&lt;wsp:rsid wsp:val=&quot;000A471D&quot;/&gt;&lt;wsp:rsid wsp:val=&quot;000A5151&quot;/&gt;&lt;wsp:rsid wsp:val=&quot;000A5594&quot;/&gt;&lt;wsp:rsid wsp:val=&quot;000A5F5E&quot;/&gt;&lt;wsp:rsid wsp:val=&quot;000A62EC&quot;/&gt;&lt;wsp:rsid wsp:val=&quot;000A706F&quot;/&gt;&lt;wsp:rsid wsp:val=&quot;000A7819&quot;/&gt;&lt;wsp:rsid wsp:val=&quot;000A7B11&quot;/&gt;&lt;wsp:rsid wsp:val=&quot;000A7C07&quot;/&gt;&lt;wsp:rsid wsp:val=&quot;000A7DA1&quot;/&gt;&lt;wsp:rsid wsp:val=&quot;000B0854&quot;/&gt;&lt;wsp:rsid wsp:val=&quot;000B0BA7&quot;/&gt;&lt;wsp:rsid wsp:val=&quot;000B10F1&quot;/&gt;&lt;wsp:rsid wsp:val=&quot;000B1F1E&quot;/&gt;&lt;wsp:rsid wsp:val=&quot;000B2103&quot;/&gt;&lt;wsp:rsid wsp:val=&quot;000B36BA&quot;/&gt;&lt;wsp:rsid wsp:val=&quot;000B3A07&quot;/&gt;&lt;wsp:rsid wsp:val=&quot;000B3B5B&quot;/&gt;&lt;wsp:rsid wsp:val=&quot;000B3F62&quot;/&gt;&lt;wsp:rsid wsp:val=&quot;000B49CF&quot;/&gt;&lt;wsp:rsid wsp:val=&quot;000B4A69&quot;/&gt;&lt;wsp:rsid wsp:val=&quot;000B5225&quot;/&gt;&lt;wsp:rsid wsp:val=&quot;000B5449&quot;/&gt;&lt;wsp:rsid wsp:val=&quot;000B5A70&quot;/&gt;&lt;wsp:rsid wsp:val=&quot;000B5EEC&quot;/&gt;&lt;wsp:rsid wsp:val=&quot;000B6621&quot;/&gt;&lt;wsp:rsid wsp:val=&quot;000B6E22&quot;/&gt;&lt;wsp:rsid wsp:val=&quot;000B7302&quot;/&gt;&lt;wsp:rsid wsp:val=&quot;000B73D6&quot;/&gt;&lt;wsp:rsid wsp:val=&quot;000B770A&quot;/&gt;&lt;wsp:rsid wsp:val=&quot;000B7F2C&quot;/&gt;&lt;wsp:rsid wsp:val=&quot;000C00A2&quot;/&gt;&lt;wsp:rsid wsp:val=&quot;000C0293&quot;/&gt;&lt;wsp:rsid wsp:val=&quot;000C1636&quot;/&gt;&lt;wsp:rsid wsp:val=&quot;000C26BB&quot;/&gt;&lt;wsp:rsid wsp:val=&quot;000C28E8&quot;/&gt;&lt;wsp:rsid wsp:val=&quot;000C2EF7&quot;/&gt;&lt;wsp:rsid wsp:val=&quot;000C322C&quot;/&gt;&lt;wsp:rsid wsp:val=&quot;000C34E9&quot;/&gt;&lt;wsp:rsid wsp:val=&quot;000C3874&quot;/&gt;&lt;wsp:rsid wsp:val=&quot;000C3D1C&quot;/&gt;&lt;wsp:rsid wsp:val=&quot;000C4244&quot;/&gt;&lt;wsp:rsid wsp:val=&quot;000C4338&quot;/&gt;&lt;wsp:rsid wsp:val=&quot;000C440D&quot;/&gt;&lt;wsp:rsid wsp:val=&quot;000C4D56&quot;/&gt;&lt;wsp:rsid wsp:val=&quot;000C5EBD&quot;/&gt;&lt;wsp:rsid wsp:val=&quot;000C5FCB&quot;/&gt;&lt;wsp:rsid wsp:val=&quot;000C6108&quot;/&gt;&lt;wsp:rsid wsp:val=&quot;000C67EF&quot;/&gt;&lt;wsp:rsid wsp:val=&quot;000C6B58&quot;/&gt;&lt;wsp:rsid wsp:val=&quot;000C7058&quot;/&gt;&lt;wsp:rsid wsp:val=&quot;000C7174&quot;/&gt;&lt;wsp:rsid wsp:val=&quot;000C72D6&quot;/&gt;&lt;wsp:rsid wsp:val=&quot;000C737C&quot;/&gt;&lt;wsp:rsid wsp:val=&quot;000C7479&quot;/&gt;&lt;wsp:rsid wsp:val=&quot;000C7687&quot;/&gt;&lt;wsp:rsid wsp:val=&quot;000C77F4&quot;/&gt;&lt;wsp:rsid wsp:val=&quot;000C7887&quot;/&gt;&lt;wsp:rsid wsp:val=&quot;000C7A70&quot;/&gt;&lt;wsp:rsid wsp:val=&quot;000C7C7C&quot;/&gt;&lt;wsp:rsid wsp:val=&quot;000D02AA&quot;/&gt;&lt;wsp:rsid wsp:val=&quot;000D18CD&quot;/&gt;&lt;wsp:rsid wsp:val=&quot;000D192E&quot;/&gt;&lt;wsp:rsid wsp:val=&quot;000D1D23&quot;/&gt;&lt;wsp:rsid wsp:val=&quot;000D1FEC&quot;/&gt;&lt;wsp:rsid wsp:val=&quot;000D22DB&quot;/&gt;&lt;wsp:rsid wsp:val=&quot;000D2359&quot;/&gt;&lt;wsp:rsid wsp:val=&quot;000D3544&quot;/&gt;&lt;wsp:rsid wsp:val=&quot;000D3F34&quot;/&gt;&lt;wsp:rsid wsp:val=&quot;000D4391&quot;/&gt;&lt;wsp:rsid wsp:val=&quot;000D4A00&quot;/&gt;&lt;wsp:rsid wsp:val=&quot;000D58BA&quot;/&gt;&lt;wsp:rsid wsp:val=&quot;000D59BD&quot;/&gt;&lt;wsp:rsid wsp:val=&quot;000D5D86&quot;/&gt;&lt;wsp:rsid wsp:val=&quot;000D60F8&quot;/&gt;&lt;wsp:rsid wsp:val=&quot;000D6118&quot;/&gt;&lt;wsp:rsid wsp:val=&quot;000D651E&quot;/&gt;&lt;wsp:rsid wsp:val=&quot;000D662B&quot;/&gt;&lt;wsp:rsid wsp:val=&quot;000D6AD0&quot;/&gt;&lt;wsp:rsid wsp:val=&quot;000D743F&quot;/&gt;&lt;wsp:rsid wsp:val=&quot;000D765D&quot;/&gt;&lt;wsp:rsid wsp:val=&quot;000D7986&quot;/&gt;&lt;wsp:rsid wsp:val=&quot;000D7C54&quot;/&gt;&lt;wsp:rsid wsp:val=&quot;000D7E31&quot;/&gt;&lt;wsp:rsid wsp:val=&quot;000D7E93&quot;/&gt;&lt;wsp:rsid wsp:val=&quot;000E014D&quot;/&gt;&lt;wsp:rsid wsp:val=&quot;000E0B57&quot;/&gt;&lt;wsp:rsid wsp:val=&quot;000E1093&quot;/&gt;&lt;wsp:rsid wsp:val=&quot;000E112E&quot;/&gt;&lt;wsp:rsid wsp:val=&quot;000E1177&quot;/&gt;&lt;wsp:rsid wsp:val=&quot;000E1B40&quot;/&gt;&lt;wsp:rsid wsp:val=&quot;000E3D41&quot;/&gt;&lt;wsp:rsid wsp:val=&quot;000E3DDF&quot;/&gt;&lt;wsp:rsid wsp:val=&quot;000E3E80&quot;/&gt;&lt;wsp:rsid wsp:val=&quot;000E41EC&quot;/&gt;&lt;wsp:rsid wsp:val=&quot;000E4890&quot;/&gt;&lt;wsp:rsid wsp:val=&quot;000E4CA3&quot;/&gt;&lt;wsp:rsid wsp:val=&quot;000E5033&quot;/&gt;&lt;wsp:rsid wsp:val=&quot;000E6783&quot;/&gt;&lt;wsp:rsid wsp:val=&quot;000E692C&quot;/&gt;&lt;wsp:rsid wsp:val=&quot;000E71E1&quot;/&gt;&lt;wsp:rsid wsp:val=&quot;000E79C6&quot;/&gt;&lt;wsp:rsid wsp:val=&quot;000F031A&quot;/&gt;&lt;wsp:rsid wsp:val=&quot;000F0576&quot;/&gt;&lt;wsp:rsid wsp:val=&quot;000F0E69&quot;/&gt;&lt;wsp:rsid wsp:val=&quot;000F0F33&quot;/&gt;&lt;wsp:rsid wsp:val=&quot;000F1736&quot;/&gt;&lt;wsp:rsid wsp:val=&quot;000F19AC&quot;/&gt;&lt;wsp:rsid wsp:val=&quot;000F2651&quot;/&gt;&lt;wsp:rsid wsp:val=&quot;000F271E&quot;/&gt;&lt;wsp:rsid wsp:val=&quot;000F283B&quot;/&gt;&lt;wsp:rsid wsp:val=&quot;000F328C&quot;/&gt;&lt;wsp:rsid wsp:val=&quot;000F36A9&quot;/&gt;&lt;wsp:rsid wsp:val=&quot;000F42D3&quot;/&gt;&lt;wsp:rsid wsp:val=&quot;000F4599&quot;/&gt;&lt;wsp:rsid wsp:val=&quot;000F53BB&quot;/&gt;&lt;wsp:rsid wsp:val=&quot;000F5488&quot;/&gt;&lt;wsp:rsid wsp:val=&quot;000F5530&quot;/&gt;&lt;wsp:rsid wsp:val=&quot;000F643C&quot;/&gt;&lt;wsp:rsid wsp:val=&quot;000F68F1&quot;/&gt;&lt;wsp:rsid wsp:val=&quot;000F690C&quot;/&gt;&lt;wsp:rsid wsp:val=&quot;000F6A99&quot;/&gt;&lt;wsp:rsid wsp:val=&quot;000F6DDF&quot;/&gt;&lt;wsp:rsid wsp:val=&quot;000F70E0&quot;/&gt;&lt;wsp:rsid wsp:val=&quot;000F7382&quot;/&gt;&lt;wsp:rsid wsp:val=&quot;00100615&quot;/&gt;&lt;wsp:rsid wsp:val=&quot;0010092D&quot;/&gt;&lt;wsp:rsid wsp:val=&quot;00100ED8&quot;/&gt;&lt;wsp:rsid wsp:val=&quot;001012BF&quot;/&gt;&lt;wsp:rsid wsp:val=&quot;00101596&quot;/&gt;&lt;wsp:rsid wsp:val=&quot;00101760&quot;/&gt;&lt;wsp:rsid wsp:val=&quot;0010179A&quot;/&gt;&lt;wsp:rsid wsp:val=&quot;00101BB4&quot;/&gt;&lt;wsp:rsid wsp:val=&quot;00101D0D&quot;/&gt;&lt;wsp:rsid wsp:val=&quot;00101FE5&quot;/&gt;&lt;wsp:rsid wsp:val=&quot;00102470&quot;/&gt;&lt;wsp:rsid wsp:val=&quot;00102932&quot;/&gt;&lt;wsp:rsid wsp:val=&quot;00102C0F&quot;/&gt;&lt;wsp:rsid wsp:val=&quot;00102C85&quot;/&gt;&lt;wsp:rsid wsp:val=&quot;00102D94&quot;/&gt;&lt;wsp:rsid wsp:val=&quot;001033CA&quot;/&gt;&lt;wsp:rsid wsp:val=&quot;0010363E&quot;/&gt;&lt;wsp:rsid wsp:val=&quot;00103ECD&quot;/&gt;&lt;wsp:rsid wsp:val=&quot;00104A73&quot;/&gt;&lt;wsp:rsid wsp:val=&quot;00104B44&quot;/&gt;&lt;wsp:rsid wsp:val=&quot;001051FC&quot;/&gt;&lt;wsp:rsid wsp:val=&quot;0010552D&quot;/&gt;&lt;wsp:rsid wsp:val=&quot;00105D85&quot;/&gt;&lt;wsp:rsid wsp:val=&quot;00105DF7&quot;/&gt;&lt;wsp:rsid wsp:val=&quot;00105FAF&quot;/&gt;&lt;wsp:rsid wsp:val=&quot;00106050&quot;/&gt;&lt;wsp:rsid wsp:val=&quot;0010684E&quot;/&gt;&lt;wsp:rsid wsp:val=&quot;00107099&quot;/&gt;&lt;wsp:rsid wsp:val=&quot;001076AC&quot;/&gt;&lt;wsp:rsid wsp:val=&quot;00111828&quot;/&gt;&lt;wsp:rsid wsp:val=&quot;0011274D&quot;/&gt;&lt;wsp:rsid wsp:val=&quot;0011282B&quot;/&gt;&lt;wsp:rsid wsp:val=&quot;00112D66&quot;/&gt;&lt;wsp:rsid wsp:val=&quot;00112DDC&quot;/&gt;&lt;wsp:rsid wsp:val=&quot;00114764&quot;/&gt;&lt;wsp:rsid wsp:val=&quot;00115045&quot;/&gt;&lt;wsp:rsid wsp:val=&quot;0011565D&quot;/&gt;&lt;wsp:rsid wsp:val=&quot;00115671&quot;/&gt;&lt;wsp:rsid wsp:val=&quot;00115EE2&quot;/&gt;&lt;wsp:rsid wsp:val=&quot;00116080&quot;/&gt;&lt;wsp:rsid wsp:val=&quot;001170D2&quot;/&gt;&lt;wsp:rsid wsp:val=&quot;00117964&quot;/&gt;&lt;wsp:rsid wsp:val=&quot;00120055&quot;/&gt;&lt;wsp:rsid wsp:val=&quot;0012028F&quot;/&gt;&lt;wsp:rsid wsp:val=&quot;00120A5F&quot;/&gt;&lt;wsp:rsid wsp:val=&quot;00120BBB&quot;/&gt;&lt;wsp:rsid wsp:val=&quot;0012120A&quot;/&gt;&lt;wsp:rsid wsp:val=&quot;001214D0&quot;/&gt;&lt;wsp:rsid wsp:val=&quot;001216DF&quot;/&gt;&lt;wsp:rsid wsp:val=&quot;0012277C&quot;/&gt;&lt;wsp:rsid wsp:val=&quot;00123389&quot;/&gt;&lt;wsp:rsid wsp:val=&quot;00123816&quot;/&gt;&lt;wsp:rsid wsp:val=&quot;0012407B&quot;/&gt;&lt;wsp:rsid wsp:val=&quot;00124DA0&quot;/&gt;&lt;wsp:rsid wsp:val=&quot;00124E4D&quot;/&gt;&lt;wsp:rsid wsp:val=&quot;001252A7&quot;/&gt;&lt;wsp:rsid wsp:val=&quot;00125824&quot;/&gt;&lt;wsp:rsid wsp:val=&quot;00125FC0&quot;/&gt;&lt;wsp:rsid wsp:val=&quot;0012604B&quot;/&gt;&lt;wsp:rsid wsp:val=&quot;0012618D&quot;/&gt;&lt;wsp:rsid wsp:val=&quot;001268F0&quot;/&gt;&lt;wsp:rsid wsp:val=&quot;00126A3F&quot;/&gt;&lt;wsp:rsid wsp:val=&quot;00126CB9&quot;/&gt;&lt;wsp:rsid wsp:val=&quot;00126D58&quot;/&gt;&lt;wsp:rsid wsp:val=&quot;00127CB0&quot;/&gt;&lt;wsp:rsid wsp:val=&quot;001300F3&quot;/&gt;&lt;wsp:rsid wsp:val=&quot;001303AE&quot;/&gt;&lt;wsp:rsid wsp:val=&quot;0013050F&quot;/&gt;&lt;wsp:rsid wsp:val=&quot;00130D14&quot;/&gt;&lt;wsp:rsid wsp:val=&quot;00130DD7&quot;/&gt;&lt;wsp:rsid wsp:val=&quot;001310D9&quot;/&gt;&lt;wsp:rsid wsp:val=&quot;0013179B&quot;/&gt;&lt;wsp:rsid wsp:val=&quot;00131CC8&quot;/&gt;&lt;wsp:rsid wsp:val=&quot;00131F11&quot;/&gt;&lt;wsp:rsid wsp:val=&quot;00132B1C&quot;/&gt;&lt;wsp:rsid wsp:val=&quot;00133EB9&quot;/&gt;&lt;wsp:rsid wsp:val=&quot;001348D2&quot;/&gt;&lt;wsp:rsid wsp:val=&quot;00134F93&quot;/&gt;&lt;wsp:rsid wsp:val=&quot;0013512A&quot;/&gt;&lt;wsp:rsid wsp:val=&quot;00135141&quot;/&gt;&lt;wsp:rsid wsp:val=&quot;00135405&quot;/&gt;&lt;wsp:rsid wsp:val=&quot;00135898&quot;/&gt;&lt;wsp:rsid wsp:val=&quot;00135C70&quot;/&gt;&lt;wsp:rsid wsp:val=&quot;00136B9F&quot;/&gt;&lt;wsp:rsid wsp:val=&quot;00136ECA&quot;/&gt;&lt;wsp:rsid wsp:val=&quot;0013728B&quot;/&gt;&lt;wsp:rsid wsp:val=&quot;00137A20&quot;/&gt;&lt;wsp:rsid wsp:val=&quot;0014074A&quot;/&gt;&lt;wsp:rsid wsp:val=&quot;00140CB7&quot;/&gt;&lt;wsp:rsid wsp:val=&quot;00140F21&quot;/&gt;&lt;wsp:rsid wsp:val=&quot;00141A03&quot;/&gt;&lt;wsp:rsid wsp:val=&quot;00141A40&quot;/&gt;&lt;wsp:rsid wsp:val=&quot;00141EB1&quot;/&gt;&lt;wsp:rsid wsp:val=&quot;001420CF&quot;/&gt;&lt;wsp:rsid wsp:val=&quot;00142A41&quot;/&gt;&lt;wsp:rsid wsp:val=&quot;00142B4D&quot;/&gt;&lt;wsp:rsid wsp:val=&quot;00143488&quot;/&gt;&lt;wsp:rsid wsp:val=&quot;00143759&quot;/&gt;&lt;wsp:rsid wsp:val=&quot;00143C8B&quot;/&gt;&lt;wsp:rsid wsp:val=&quot;00143D2E&quot;/&gt;&lt;wsp:rsid wsp:val=&quot;00143F56&quot;/&gt;&lt;wsp:rsid wsp:val=&quot;00144083&quot;/&gt;&lt;wsp:rsid wsp:val=&quot;0014440F&quot;/&gt;&lt;wsp:rsid wsp:val=&quot;001446B1&quot;/&gt;&lt;wsp:rsid wsp:val=&quot;001448B7&quot;/&gt;&lt;wsp:rsid wsp:val=&quot;00145741&quot;/&gt;&lt;wsp:rsid wsp:val=&quot;0014575D&quot;/&gt;&lt;wsp:rsid wsp:val=&quot;00146015&quot;/&gt;&lt;wsp:rsid wsp:val=&quot;001460BE&quot;/&gt;&lt;wsp:rsid wsp:val=&quot;001462C7&quot;/&gt;&lt;wsp:rsid wsp:val=&quot;001468B4&quot;/&gt;&lt;wsp:rsid wsp:val=&quot;00146B21&quot;/&gt;&lt;wsp:rsid wsp:val=&quot;00146B58&quot;/&gt;&lt;wsp:rsid wsp:val=&quot;00151161&quot;/&gt;&lt;wsp:rsid wsp:val=&quot;0015196F&quot;/&gt;&lt;wsp:rsid wsp:val=&quot;00151C22&quot;/&gt;&lt;wsp:rsid wsp:val=&quot;0015286C&quot;/&gt;&lt;wsp:rsid wsp:val=&quot;00152BC7&quot;/&gt;&lt;wsp:rsid wsp:val=&quot;0015380C&quot;/&gt;&lt;wsp:rsid wsp:val=&quot;0015387D&quot;/&gt;&lt;wsp:rsid wsp:val=&quot;00153921&quot;/&gt;&lt;wsp:rsid wsp:val=&quot;00153BFD&quot;/&gt;&lt;wsp:rsid wsp:val=&quot;00154106&quot;/&gt;&lt;wsp:rsid wsp:val=&quot;00154A8E&quot;/&gt;&lt;wsp:rsid wsp:val=&quot;00155826&quot;/&gt;&lt;wsp:rsid wsp:val=&quot;001562F2&quot;/&gt;&lt;wsp:rsid wsp:val=&quot;00156DDB&quot;/&gt;&lt;wsp:rsid wsp:val=&quot;00156FA1&quot;/&gt;&lt;wsp:rsid wsp:val=&quot;0015714C&quot;/&gt;&lt;wsp:rsid wsp:val=&quot;00157C9C&quot;/&gt;&lt;wsp:rsid wsp:val=&quot;0016089E&quot;/&gt;&lt;wsp:rsid wsp:val=&quot;00160B74&quot;/&gt;&lt;wsp:rsid wsp:val=&quot;001612BA&quot;/&gt;&lt;wsp:rsid wsp:val=&quot;0016195F&quot;/&gt;&lt;wsp:rsid wsp:val=&quot;001620DA&quot;/&gt;&lt;wsp:rsid wsp:val=&quot;00162C66&quot;/&gt;&lt;wsp:rsid wsp:val=&quot;00163225&quot;/&gt;&lt;wsp:rsid wsp:val=&quot;00163D7E&quot;/&gt;&lt;wsp:rsid wsp:val=&quot;00164333&quot;/&gt;&lt;wsp:rsid wsp:val=&quot;001645B2&quot;/&gt;&lt;wsp:rsid wsp:val=&quot;00164A1C&quot;/&gt;&lt;wsp:rsid wsp:val=&quot;00164D63&quot;/&gt;&lt;wsp:rsid wsp:val=&quot;0016526E&quot;/&gt;&lt;wsp:rsid wsp:val=&quot;001654CE&quot;/&gt;&lt;wsp:rsid wsp:val=&quot;001657A1&quot;/&gt;&lt;wsp:rsid wsp:val=&quot;00165CF7&quot;/&gt;&lt;wsp:rsid wsp:val=&quot;00166617&quot;/&gt;&lt;wsp:rsid wsp:val=&quot;001668D7&quot;/&gt;&lt;wsp:rsid wsp:val=&quot;0016711C&quot;/&gt;&lt;wsp:rsid wsp:val=&quot;0016727A&quot;/&gt;&lt;wsp:rsid wsp:val=&quot;0016727F&quot;/&gt;&lt;wsp:rsid wsp:val=&quot;001674AF&quot;/&gt;&lt;wsp:rsid wsp:val=&quot;0016752D&quot;/&gt;&lt;wsp:rsid wsp:val=&quot;0016772E&quot;/&gt;&lt;wsp:rsid wsp:val=&quot;00167BA0&quot;/&gt;&lt;wsp:rsid wsp:val=&quot;001704F1&quot;/&gt;&lt;wsp:rsid wsp:val=&quot;001705AC&quot;/&gt;&lt;wsp:rsid wsp:val=&quot;00170A94&quot;/&gt;&lt;wsp:rsid wsp:val=&quot;00170E4D&quot;/&gt;&lt;wsp:rsid wsp:val=&quot;001713BB&quot;/&gt;&lt;wsp:rsid wsp:val=&quot;00171D17&quot;/&gt;&lt;wsp:rsid wsp:val=&quot;00172515&quot;/&gt;&lt;wsp:rsid wsp:val=&quot;001736B8&quot;/&gt;&lt;wsp:rsid wsp:val=&quot;00173B5D&quot;/&gt;&lt;wsp:rsid wsp:val=&quot;0017453C&quot;/&gt;&lt;wsp:rsid wsp:val=&quot;0017474B&quot;/&gt;&lt;wsp:rsid wsp:val=&quot;00174C11&quot;/&gt;&lt;wsp:rsid wsp:val=&quot;00174C72&quot;/&gt;&lt;wsp:rsid wsp:val=&quot;00175090&quot;/&gt;&lt;wsp:rsid wsp:val=&quot;001760EC&quot;/&gt;&lt;wsp:rsid wsp:val=&quot;0017653B&quot;/&gt;&lt;wsp:rsid wsp:val=&quot;0017660B&quot;/&gt;&lt;wsp:rsid wsp:val=&quot;00176AED&quot;/&gt;&lt;wsp:rsid wsp:val=&quot;00177C30&quot;/&gt;&lt;wsp:rsid wsp:val=&quot;00177C7E&quot;/&gt;&lt;wsp:rsid wsp:val=&quot;00177FC0&quot;/&gt;&lt;wsp:rsid wsp:val=&quot;001804BE&quot;/&gt;&lt;wsp:rsid wsp:val=&quot;0018054F&quot;/&gt;&lt;wsp:rsid wsp:val=&quot;00180F0B&quot;/&gt;&lt;wsp:rsid wsp:val=&quot;00181AD5&quot;/&gt;&lt;wsp:rsid wsp:val=&quot;00181D3C&quot;/&gt;&lt;wsp:rsid wsp:val=&quot;001822D6&quot;/&gt;&lt;wsp:rsid wsp:val=&quot;001824D1&quot;/&gt;&lt;wsp:rsid wsp:val=&quot;0018251E&quot;/&gt;&lt;wsp:rsid wsp:val=&quot;001827C7&quot;/&gt;&lt;wsp:rsid wsp:val=&quot;00182D6C&quot;/&gt;&lt;wsp:rsid wsp:val=&quot;00182ECA&quot;/&gt;&lt;wsp:rsid wsp:val=&quot;0018314E&quot;/&gt;&lt;wsp:rsid wsp:val=&quot;0018409A&quot;/&gt;&lt;wsp:rsid wsp:val=&quot;00184145&quot;/&gt;&lt;wsp:rsid wsp:val=&quot;001841B0&quot;/&gt;&lt;wsp:rsid wsp:val=&quot;001844D0&quot;/&gt;&lt;wsp:rsid wsp:val=&quot;00185839&quot;/&gt;&lt;wsp:rsid wsp:val=&quot;00185E33&quot;/&gt;&lt;wsp:rsid wsp:val=&quot;0018686E&quot;/&gt;&lt;wsp:rsid wsp:val=&quot;0018689E&quot;/&gt;&lt;wsp:rsid wsp:val=&quot;00186918&quot;/&gt;&lt;wsp:rsid wsp:val=&quot;00186BC8&quot;/&gt;&lt;wsp:rsid wsp:val=&quot;00186FED&quot;/&gt;&lt;wsp:rsid wsp:val=&quot;00187197&quot;/&gt;&lt;wsp:rsid wsp:val=&quot;001874A3&quot;/&gt;&lt;wsp:rsid wsp:val=&quot;001878F6&quot;/&gt;&lt;wsp:rsid wsp:val=&quot;00187B6A&quot;/&gt;&lt;wsp:rsid wsp:val=&quot;001913A3&quot;/&gt;&lt;wsp:rsid wsp:val=&quot;00191780&quot;/&gt;&lt;wsp:rsid wsp:val=&quot;00192276&quot;/&gt;&lt;wsp:rsid wsp:val=&quot;00192CF8&quot;/&gt;&lt;wsp:rsid wsp:val=&quot;001933B6&quot;/&gt;&lt;wsp:rsid wsp:val=&quot;00193508&quot;/&gt;&lt;wsp:rsid wsp:val=&quot;00193752&quot;/&gt;&lt;wsp:rsid wsp:val=&quot;00193AB2&quot;/&gt;&lt;wsp:rsid wsp:val=&quot;0019558C&quot;/&gt;&lt;wsp:rsid wsp:val=&quot;0019588B&quot;/&gt;&lt;wsp:rsid wsp:val=&quot;00197591&quot;/&gt;&lt;wsp:rsid wsp:val=&quot;001977F1&quot;/&gt;&lt;wsp:rsid wsp:val=&quot;0019781D&quot;/&gt;&lt;wsp:rsid wsp:val=&quot;001A04E7&quot;/&gt;&lt;wsp:rsid wsp:val=&quot;001A052E&quot;/&gt;&lt;wsp:rsid wsp:val=&quot;001A070B&quot;/&gt;&lt;wsp:rsid wsp:val=&quot;001A08FF&quot;/&gt;&lt;wsp:rsid wsp:val=&quot;001A094C&quot;/&gt;&lt;wsp:rsid wsp:val=&quot;001A17B5&quot;/&gt;&lt;wsp:rsid wsp:val=&quot;001A183C&quot;/&gt;&lt;wsp:rsid wsp:val=&quot;001A1C3A&quot;/&gt;&lt;wsp:rsid wsp:val=&quot;001A2071&quot;/&gt;&lt;wsp:rsid wsp:val=&quot;001A2BA1&quot;/&gt;&lt;wsp:rsid wsp:val=&quot;001A3117&quot;/&gt;&lt;wsp:rsid wsp:val=&quot;001A325A&quot;/&gt;&lt;wsp:rsid wsp:val=&quot;001A371C&quot;/&gt;&lt;wsp:rsid wsp:val=&quot;001A3767&quot;/&gt;&lt;wsp:rsid wsp:val=&quot;001A3AE0&quot;/&gt;&lt;wsp:rsid wsp:val=&quot;001A45F5&quot;/&gt;&lt;wsp:rsid wsp:val=&quot;001A4830&quot;/&gt;&lt;wsp:rsid wsp:val=&quot;001A52F1&quot;/&gt;&lt;wsp:rsid wsp:val=&quot;001A5951&quot;/&gt;&lt;wsp:rsid wsp:val=&quot;001A5FAC&quot;/&gt;&lt;wsp:rsid wsp:val=&quot;001A652B&quot;/&gt;&lt;wsp:rsid wsp:val=&quot;001A6C85&quot;/&gt;&lt;wsp:rsid wsp:val=&quot;001A7BF1&quot;/&gt;&lt;wsp:rsid wsp:val=&quot;001B015A&quot;/&gt;&lt;wsp:rsid wsp:val=&quot;001B0330&quot;/&gt;&lt;wsp:rsid wsp:val=&quot;001B044D&quot;/&gt;&lt;wsp:rsid wsp:val=&quot;001B04A1&quot;/&gt;&lt;wsp:rsid wsp:val=&quot;001B0B7A&quot;/&gt;&lt;wsp:rsid wsp:val=&quot;001B0D44&quot;/&gt;&lt;wsp:rsid wsp:val=&quot;001B0EA1&quot;/&gt;&lt;wsp:rsid wsp:val=&quot;001B14C1&quot;/&gt;&lt;wsp:rsid wsp:val=&quot;001B15B6&quot;/&gt;&lt;wsp:rsid wsp:val=&quot;001B16F1&quot;/&gt;&lt;wsp:rsid wsp:val=&quot;001B2489&quot;/&gt;&lt;wsp:rsid wsp:val=&quot;001B2C67&quot;/&gt;&lt;wsp:rsid wsp:val=&quot;001B2DD9&quot;/&gt;&lt;wsp:rsid wsp:val=&quot;001B32FB&quot;/&gt;&lt;wsp:rsid wsp:val=&quot;001B3B8D&quot;/&gt;&lt;wsp:rsid wsp:val=&quot;001B3BC3&quot;/&gt;&lt;wsp:rsid wsp:val=&quot;001B4001&quot;/&gt;&lt;wsp:rsid wsp:val=&quot;001B46E7&quot;/&gt;&lt;wsp:rsid wsp:val=&quot;001B4DEB&quot;/&gt;&lt;wsp:rsid wsp:val=&quot;001B4F8C&quot;/&gt;&lt;wsp:rsid wsp:val=&quot;001B5B2B&quot;/&gt;&lt;wsp:rsid wsp:val=&quot;001B5E00&quot;/&gt;&lt;wsp:rsid wsp:val=&quot;001B659B&quot;/&gt;&lt;wsp:rsid wsp:val=&quot;001B6BFD&quot;/&gt;&lt;wsp:rsid wsp:val=&quot;001B6C60&quot;/&gt;&lt;wsp:rsid wsp:val=&quot;001B6F51&quot;/&gt;&lt;wsp:rsid wsp:val=&quot;001B7033&quot;/&gt;&lt;wsp:rsid wsp:val=&quot;001B708E&quot;/&gt;&lt;wsp:rsid wsp:val=&quot;001B72DC&quot;/&gt;&lt;wsp:rsid wsp:val=&quot;001B7AC7&quot;/&gt;&lt;wsp:rsid wsp:val=&quot;001C03BA&quot;/&gt;&lt;wsp:rsid wsp:val=&quot;001C08A7&quot;/&gt;&lt;wsp:rsid wsp:val=&quot;001C0CC6&quot;/&gt;&lt;wsp:rsid wsp:val=&quot;001C11FD&quot;/&gt;&lt;wsp:rsid wsp:val=&quot;001C1302&quot;/&gt;&lt;wsp:rsid wsp:val=&quot;001C1BB3&quot;/&gt;&lt;wsp:rsid wsp:val=&quot;001C23E8&quot;/&gt;&lt;wsp:rsid wsp:val=&quot;001C2697&quot;/&gt;&lt;wsp:rsid wsp:val=&quot;001C34DC&quot;/&gt;&lt;wsp:rsid wsp:val=&quot;001C37A9&quot;/&gt;&lt;wsp:rsid wsp:val=&quot;001C389D&quot;/&gt;&lt;wsp:rsid wsp:val=&quot;001C4141&quot;/&gt;&lt;wsp:rsid wsp:val=&quot;001C4218&quot;/&gt;&lt;wsp:rsid wsp:val=&quot;001C4764&quot;/&gt;&lt;wsp:rsid wsp:val=&quot;001C4B3F&quot;/&gt;&lt;wsp:rsid wsp:val=&quot;001C562B&quot;/&gt;&lt;wsp:rsid wsp:val=&quot;001C5661&quot;/&gt;&lt;wsp:rsid wsp:val=&quot;001C5822&quot;/&gt;&lt;wsp:rsid wsp:val=&quot;001C6066&quot;/&gt;&lt;wsp:rsid wsp:val=&quot;001C614F&quot;/&gt;&lt;wsp:rsid wsp:val=&quot;001C650E&quot;/&gt;&lt;wsp:rsid wsp:val=&quot;001C6572&quot;/&gt;&lt;wsp:rsid wsp:val=&quot;001C66BA&quot;/&gt;&lt;wsp:rsid wsp:val=&quot;001C7A02&quot;/&gt;&lt;wsp:rsid wsp:val=&quot;001D1BDA&quot;/&gt;&lt;wsp:rsid wsp:val=&quot;001D1C24&quot;/&gt;&lt;wsp:rsid wsp:val=&quot;001D1C95&quot;/&gt;&lt;wsp:rsid wsp:val=&quot;001D1F10&quot;/&gt;&lt;wsp:rsid wsp:val=&quot;001D200C&quot;/&gt;&lt;wsp:rsid wsp:val=&quot;001D212F&quot;/&gt;&lt;wsp:rsid wsp:val=&quot;001D272D&quot;/&gt;&lt;wsp:rsid wsp:val=&quot;001D3743&quot;/&gt;&lt;wsp:rsid wsp:val=&quot;001D3E28&quot;/&gt;&lt;wsp:rsid wsp:val=&quot;001D4717&quot;/&gt;&lt;wsp:rsid wsp:val=&quot;001D4AC5&quot;/&gt;&lt;wsp:rsid wsp:val=&quot;001D4F42&quot;/&gt;&lt;wsp:rsid wsp:val=&quot;001D509A&quot;/&gt;&lt;wsp:rsid wsp:val=&quot;001D5249&quot;/&gt;&lt;wsp:rsid wsp:val=&quot;001D53AF&quot;/&gt;&lt;wsp:rsid wsp:val=&quot;001D54EC&quot;/&gt;&lt;wsp:rsid wsp:val=&quot;001D6045&quot;/&gt;&lt;wsp:rsid wsp:val=&quot;001D6668&quot;/&gt;&lt;wsp:rsid wsp:val=&quot;001D6DE8&quot;/&gt;&lt;wsp:rsid wsp:val=&quot;001D7D1D&quot;/&gt;&lt;wsp:rsid wsp:val=&quot;001E0142&quot;/&gt;&lt;wsp:rsid wsp:val=&quot;001E028D&quot;/&gt;&lt;wsp:rsid wsp:val=&quot;001E0399&quot;/&gt;&lt;wsp:rsid wsp:val=&quot;001E07FB&quot;/&gt;&lt;wsp:rsid wsp:val=&quot;001E0870&quot;/&gt;&lt;wsp:rsid wsp:val=&quot;001E112C&quot;/&gt;&lt;wsp:rsid wsp:val=&quot;001E182C&quot;/&gt;&lt;wsp:rsid wsp:val=&quot;001E19B1&quot;/&gt;&lt;wsp:rsid wsp:val=&quot;001E19CB&quot;/&gt;&lt;wsp:rsid wsp:val=&quot;001E2050&quot;/&gt;&lt;wsp:rsid wsp:val=&quot;001E2A0D&quot;/&gt;&lt;wsp:rsid wsp:val=&quot;001E36E8&quot;/&gt;&lt;wsp:rsid wsp:val=&quot;001E399C&quot;/&gt;&lt;wsp:rsid wsp:val=&quot;001E3ABE&quot;/&gt;&lt;wsp:rsid wsp:val=&quot;001E3B64&quot;/&gt;&lt;wsp:rsid wsp:val=&quot;001E4374&quot;/&gt;&lt;wsp:rsid wsp:val=&quot;001E4987&quot;/&gt;&lt;wsp:rsid wsp:val=&quot;001E5665&quot;/&gt;&lt;wsp:rsid wsp:val=&quot;001E5D78&quot;/&gt;&lt;wsp:rsid wsp:val=&quot;001E6112&quot;/&gt;&lt;wsp:rsid wsp:val=&quot;001E6381&quot;/&gt;&lt;wsp:rsid wsp:val=&quot;001E71A9&quot;/&gt;&lt;wsp:rsid wsp:val=&quot;001E74A4&quot;/&gt;&lt;wsp:rsid wsp:val=&quot;001E7D6A&quot;/&gt;&lt;wsp:rsid wsp:val=&quot;001E7E6C&quot;/&gt;&lt;wsp:rsid wsp:val=&quot;001F00E3&quot;/&gt;&lt;wsp:rsid wsp:val=&quot;001F06DF&quot;/&gt;&lt;wsp:rsid wsp:val=&quot;001F09BA&quot;/&gt;&lt;wsp:rsid wsp:val=&quot;001F15FA&quot;/&gt;&lt;wsp:rsid wsp:val=&quot;001F16E1&quot;/&gt;&lt;wsp:rsid wsp:val=&quot;001F1A42&quot;/&gt;&lt;wsp:rsid wsp:val=&quot;001F1E6B&quot;/&gt;&lt;wsp:rsid wsp:val=&quot;001F2087&quot;/&gt;&lt;wsp:rsid wsp:val=&quot;001F27B2&quot;/&gt;&lt;wsp:rsid wsp:val=&quot;001F2D59&quot;/&gt;&lt;wsp:rsid wsp:val=&quot;001F30BA&quot;/&gt;&lt;wsp:rsid wsp:val=&quot;001F341A&quot;/&gt;&lt;wsp:rsid wsp:val=&quot;001F35D0&quot;/&gt;&lt;wsp:rsid wsp:val=&quot;001F38F4&quot;/&gt;&lt;wsp:rsid wsp:val=&quot;001F3909&quot;/&gt;&lt;wsp:rsid wsp:val=&quot;001F39C3&quot;/&gt;&lt;wsp:rsid wsp:val=&quot;001F4DD6&quot;/&gt;&lt;wsp:rsid wsp:val=&quot;001F5512&quot;/&gt;&lt;wsp:rsid wsp:val=&quot;001F5890&quot;/&gt;&lt;wsp:rsid wsp:val=&quot;001F5D6A&quot;/&gt;&lt;wsp:rsid wsp:val=&quot;001F626C&quot;/&gt;&lt;wsp:rsid wsp:val=&quot;001F6F34&quot;/&gt;&lt;wsp:rsid wsp:val=&quot;001F71E4&quot;/&gt;&lt;wsp:rsid wsp:val=&quot;001F7792&quot;/&gt;&lt;wsp:rsid wsp:val=&quot;001F7C4D&quot;/&gt;&lt;wsp:rsid wsp:val=&quot;00200262&quot;/&gt;&lt;wsp:rsid wsp:val=&quot;002003D6&quot;/&gt;&lt;wsp:rsid wsp:val=&quot;002003F6&quot;/&gt;&lt;wsp:rsid wsp:val=&quot;002004D3&quot;/&gt;&lt;wsp:rsid wsp:val=&quot;00200655&quot;/&gt;&lt;wsp:rsid wsp:val=&quot;002006E3&quot;/&gt;&lt;wsp:rsid wsp:val=&quot;00201225&quot;/&gt;&lt;wsp:rsid wsp:val=&quot;0020201F&quot;/&gt;&lt;wsp:rsid wsp:val=&quot;002024BA&quot;/&gt;&lt;wsp:rsid wsp:val=&quot;00202596&quot;/&gt;&lt;wsp:rsid wsp:val=&quot;00202D58&quot;/&gt;&lt;wsp:rsid wsp:val=&quot;00203326&quot;/&gt;&lt;wsp:rsid wsp:val=&quot;0020442C&quot;/&gt;&lt;wsp:rsid wsp:val=&quot;0020476C&quot;/&gt;&lt;wsp:rsid wsp:val=&quot;00206F1B&quot;/&gt;&lt;wsp:rsid wsp:val=&quot;00207065&quot;/&gt;&lt;wsp:rsid wsp:val=&quot;002071CE&quot;/&gt;&lt;wsp:rsid wsp:val=&quot;002072F3&quot;/&gt;&lt;wsp:rsid wsp:val=&quot;002074B6&quot;/&gt;&lt;wsp:rsid wsp:val=&quot;002078F4&quot;/&gt;&lt;wsp:rsid wsp:val=&quot;00207D80&quot;/&gt;&lt;wsp:rsid wsp:val=&quot;00210250&quot;/&gt;&lt;wsp:rsid wsp:val=&quot;00210AB3&quot;/&gt;&lt;wsp:rsid wsp:val=&quot;00210BAE&quot;/&gt;&lt;wsp:rsid wsp:val=&quot;00211125&quot;/&gt;&lt;wsp:rsid wsp:val=&quot;002113BC&quot;/&gt;&lt;wsp:rsid wsp:val=&quot;00211908&quot;/&gt;&lt;wsp:rsid wsp:val=&quot;00211AE1&quot;/&gt;&lt;wsp:rsid wsp:val=&quot;002122E4&quot;/&gt;&lt;wsp:rsid wsp:val=&quot;00212630&quot;/&gt;&lt;wsp:rsid wsp:val=&quot;00212F58&quot;/&gt;&lt;wsp:rsid wsp:val=&quot;0021325E&quot;/&gt;&lt;wsp:rsid wsp:val=&quot;00213D7A&quot;/&gt;&lt;wsp:rsid wsp:val=&quot;00214101&quot;/&gt;&lt;wsp:rsid wsp:val=&quot;0021490A&quot;/&gt;&lt;wsp:rsid wsp:val=&quot;0021494A&quot;/&gt;&lt;wsp:rsid wsp:val=&quot;002151C9&quot;/&gt;&lt;wsp:rsid wsp:val=&quot;002151E7&quot;/&gt;&lt;wsp:rsid wsp:val=&quot;002151EF&quot;/&gt;&lt;wsp:rsid wsp:val=&quot;00215964&quot;/&gt;&lt;wsp:rsid wsp:val=&quot;00215988&quot;/&gt;&lt;wsp:rsid wsp:val=&quot;00215995&quot;/&gt;&lt;wsp:rsid wsp:val=&quot;00215A45&quot;/&gt;&lt;wsp:rsid wsp:val=&quot;0021627F&quot;/&gt;&lt;wsp:rsid wsp:val=&quot;00216342&quot;/&gt;&lt;wsp:rsid wsp:val=&quot;002165A9&quot;/&gt;&lt;wsp:rsid wsp:val=&quot;00216AE8&quot;/&gt;&lt;wsp:rsid wsp:val=&quot;00216D41&quot;/&gt;&lt;wsp:rsid wsp:val=&quot;00216D56&quot;/&gt;&lt;wsp:rsid wsp:val=&quot;00217EE9&quot;/&gt;&lt;wsp:rsid wsp:val=&quot;00217F0A&quot;/&gt;&lt;wsp:rsid wsp:val=&quot;00217F22&quot;/&gt;&lt;wsp:rsid wsp:val=&quot;00220500&quot;/&gt;&lt;wsp:rsid wsp:val=&quot;002205AB&quot;/&gt;&lt;wsp:rsid wsp:val=&quot;002209D7&quot;/&gt;&lt;wsp:rsid wsp:val=&quot;00220BF6&quot;/&gt;&lt;wsp:rsid wsp:val=&quot;00220F43&quot;/&gt;&lt;wsp:rsid wsp:val=&quot;00221594&quot;/&gt;&lt;wsp:rsid wsp:val=&quot;002219F0&quot;/&gt;&lt;wsp:rsid wsp:val=&quot;00222AC9&quot;/&gt;&lt;wsp:rsid wsp:val=&quot;00222AD6&quot;/&gt;&lt;wsp:rsid wsp:val=&quot;00222F47&quot;/&gt;&lt;wsp:rsid wsp:val=&quot;00223904&quot;/&gt;&lt;wsp:rsid wsp:val=&quot;00223E02&quot;/&gt;&lt;wsp:rsid wsp:val=&quot;0022434E&quot;/&gt;&lt;wsp:rsid wsp:val=&quot;002245D6&quot;/&gt;&lt;wsp:rsid wsp:val=&quot;002246B0&quot;/&gt;&lt;wsp:rsid wsp:val=&quot;00224D4F&quot;/&gt;&lt;wsp:rsid wsp:val=&quot;0022506C&quot;/&gt;&lt;wsp:rsid wsp:val=&quot;00225234&quot;/&gt;&lt;wsp:rsid wsp:val=&quot;002254C3&quot;/&gt;&lt;wsp:rsid wsp:val=&quot;00225CA5&quot;/&gt;&lt;wsp:rsid wsp:val=&quot;00225E05&quot;/&gt;&lt;wsp:rsid wsp:val=&quot;00225E3F&quot;/&gt;&lt;wsp:rsid wsp:val=&quot;002264BB&quot;/&gt;&lt;wsp:rsid wsp:val=&quot;00226D57&quot;/&gt;&lt;wsp:rsid wsp:val=&quot;00226E14&quot;/&gt;&lt;wsp:rsid wsp:val=&quot;002275D2&quot;/&gt;&lt;wsp:rsid wsp:val=&quot;00227682&quot;/&gt;&lt;wsp:rsid wsp:val=&quot;00227AA4&quot;/&gt;&lt;wsp:rsid wsp:val=&quot;00227E46&quot;/&gt;&lt;wsp:rsid wsp:val=&quot;00227F44&quot;/&gt;&lt;wsp:rsid wsp:val=&quot;00230493&quot;/&gt;&lt;wsp:rsid wsp:val=&quot;00230BA6&quot;/&gt;&lt;wsp:rsid wsp:val=&quot;00231280&quot;/&gt;&lt;wsp:rsid wsp:val=&quot;0023136C&quot;/&gt;&lt;wsp:rsid wsp:val=&quot;00231484&quot;/&gt;&lt;wsp:rsid wsp:val=&quot;00231D5F&quot;/&gt;&lt;wsp:rsid wsp:val=&quot;00231D60&quot;/&gt;&lt;wsp:rsid wsp:val=&quot;00232745&quot;/&gt;&lt;wsp:rsid wsp:val=&quot;0023276E&quot;/&gt;&lt;wsp:rsid wsp:val=&quot;0023315F&quot;/&gt;&lt;wsp:rsid wsp:val=&quot;002333B3&quot;/&gt;&lt;wsp:rsid wsp:val=&quot;0023344C&quot;/&gt;&lt;wsp:rsid wsp:val=&quot;00233A89&quot;/&gt;&lt;wsp:rsid wsp:val=&quot;00234D85&quot;/&gt;&lt;wsp:rsid wsp:val=&quot;002357ED&quot;/&gt;&lt;wsp:rsid wsp:val=&quot;0023619D&quot;/&gt;&lt;wsp:rsid wsp:val=&quot;002363C6&quot;/&gt;&lt;wsp:rsid wsp:val=&quot;00236ED7&quot;/&gt;&lt;wsp:rsid wsp:val=&quot;00237480&quot;/&gt;&lt;wsp:rsid wsp:val=&quot;00237506&quot;/&gt;&lt;wsp:rsid wsp:val=&quot;002402E8&quot;/&gt;&lt;wsp:rsid wsp:val=&quot;0024067E&quot;/&gt;&lt;wsp:rsid wsp:val=&quot;002406AF&quot;/&gt;&lt;wsp:rsid wsp:val=&quot;00240923&quot;/&gt;&lt;wsp:rsid wsp:val=&quot;00240F0B&quot;/&gt;&lt;wsp:rsid wsp:val=&quot;002410C7&quot;/&gt;&lt;wsp:rsid wsp:val=&quot;002411C5&quot;/&gt;&lt;wsp:rsid wsp:val=&quot;0024120C&quot;/&gt;&lt;wsp:rsid wsp:val=&quot;002415BD&quot;/&gt;&lt;wsp:rsid wsp:val=&quot;00241962&quot;/&gt;&lt;wsp:rsid wsp:val=&quot;00241D80&quot;/&gt;&lt;wsp:rsid wsp:val=&quot;002434E1&quot;/&gt;&lt;wsp:rsid wsp:val=&quot;00243513&quot;/&gt;&lt;wsp:rsid wsp:val=&quot;00243F07&quot;/&gt;&lt;wsp:rsid wsp:val=&quot;0024432A&quot;/&gt;&lt;wsp:rsid wsp:val=&quot;002449C8&quot;/&gt;&lt;wsp:rsid wsp:val=&quot;00244C32&quot;/&gt;&lt;wsp:rsid wsp:val=&quot;00244E1F&quot;/&gt;&lt;wsp:rsid wsp:val=&quot;002454B7&quot;/&gt;&lt;wsp:rsid wsp:val=&quot;00245814&quot;/&gt;&lt;wsp:rsid wsp:val=&quot;002458BE&quot;/&gt;&lt;wsp:rsid wsp:val=&quot;00245CCE&quot;/&gt;&lt;wsp:rsid wsp:val=&quot;00245E42&quot;/&gt;&lt;wsp:rsid wsp:val=&quot;00246595&quot;/&gt;&lt;wsp:rsid wsp:val=&quot;00246BED&quot;/&gt;&lt;wsp:rsid wsp:val=&quot;00247176&quot;/&gt;&lt;wsp:rsid wsp:val=&quot;002472E4&quot;/&gt;&lt;wsp:rsid wsp:val=&quot;002503FE&quot;/&gt;&lt;wsp:rsid wsp:val=&quot;00250496&quot;/&gt;&lt;wsp:rsid wsp:val=&quot;002505F2&quot;/&gt;&lt;wsp:rsid wsp:val=&quot;00250986&quot;/&gt;&lt;wsp:rsid wsp:val=&quot;00250F9D&quot;/&gt;&lt;wsp:rsid wsp:val=&quot;002512DC&quot;/&gt;&lt;wsp:rsid wsp:val=&quot;00251632&quot;/&gt;&lt;wsp:rsid wsp:val=&quot;002516B2&quot;/&gt;&lt;wsp:rsid wsp:val=&quot;00252B0D&quot;/&gt;&lt;wsp:rsid wsp:val=&quot;002533E7&quot;/&gt;&lt;wsp:rsid wsp:val=&quot;00253C2B&quot;/&gt;&lt;wsp:rsid wsp:val=&quot;00254146&quot;/&gt;&lt;wsp:rsid wsp:val=&quot;002542C8&quot;/&gt;&lt;wsp:rsid wsp:val=&quot;0025430D&quot;/&gt;&lt;wsp:rsid wsp:val=&quot;00254398&quot;/&gt;&lt;wsp:rsid wsp:val=&quot;00254B95&quot;/&gt;&lt;wsp:rsid wsp:val=&quot;00255226&quot;/&gt;&lt;wsp:rsid wsp:val=&quot;00255B5C&quot;/&gt;&lt;wsp:rsid wsp:val=&quot;00255B8D&quot;/&gt;&lt;wsp:rsid wsp:val=&quot;002575D7&quot;/&gt;&lt;wsp:rsid wsp:val=&quot;002575EB&quot;/&gt;&lt;wsp:rsid wsp:val=&quot;00257F80&quot;/&gt;&lt;wsp:rsid wsp:val=&quot;00260116&quot;/&gt;&lt;wsp:rsid wsp:val=&quot;00260424&quot;/&gt;&lt;wsp:rsid wsp:val=&quot;002609AC&quot;/&gt;&lt;wsp:rsid wsp:val=&quot;00260CB9&quot;/&gt;&lt;wsp:rsid wsp:val=&quot;00261071&quot;/&gt;&lt;wsp:rsid wsp:val=&quot;00261103&quot;/&gt;&lt;wsp:rsid wsp:val=&quot;00261D36&quot;/&gt;&lt;wsp:rsid wsp:val=&quot;00262597&quot;/&gt;&lt;wsp:rsid wsp:val=&quot;00262996&quot;/&gt;&lt;wsp:rsid wsp:val=&quot;002629DD&quot;/&gt;&lt;wsp:rsid wsp:val=&quot;00262B41&quot;/&gt;&lt;wsp:rsid wsp:val=&quot;00262CE2&quot;/&gt;&lt;wsp:rsid wsp:val=&quot;00262E3A&quot;/&gt;&lt;wsp:rsid wsp:val=&quot;00262FD9&quot;/&gt;&lt;wsp:rsid wsp:val=&quot;0026385D&quot;/&gt;&lt;wsp:rsid wsp:val=&quot;00264365&quot;/&gt;&lt;wsp:rsid wsp:val=&quot;002648C1&quot;/&gt;&lt;wsp:rsid wsp:val=&quot;00265611&quot;/&gt;&lt;wsp:rsid wsp:val=&quot;00265651&quot;/&gt;&lt;wsp:rsid wsp:val=&quot;002659FE&quot;/&gt;&lt;wsp:rsid wsp:val=&quot;0026615E&quot;/&gt;&lt;wsp:rsid wsp:val=&quot;00266408&quot;/&gt;&lt;wsp:rsid wsp:val=&quot;002668F6&quot;/&gt;&lt;wsp:rsid wsp:val=&quot;002669D4&quot;/&gt;&lt;wsp:rsid wsp:val=&quot;00266CA1&quot;/&gt;&lt;wsp:rsid wsp:val=&quot;00266D04&quot;/&gt;&lt;wsp:rsid wsp:val=&quot;00266EF6&quot;/&gt;&lt;wsp:rsid wsp:val=&quot;00267542&quot;/&gt;&lt;wsp:rsid wsp:val=&quot;002679B8&quot;/&gt;&lt;wsp:rsid wsp:val=&quot;00267B88&quot;/&gt;&lt;wsp:rsid wsp:val=&quot;002704B5&quot;/&gt;&lt;wsp:rsid wsp:val=&quot;002706D2&quot;/&gt;&lt;wsp:rsid wsp:val=&quot;002707BC&quot;/&gt;&lt;wsp:rsid wsp:val=&quot;002710F1&quot;/&gt;&lt;wsp:rsid wsp:val=&quot;002711A8&quot;/&gt;&lt;wsp:rsid wsp:val=&quot;00271981&quot;/&gt;&lt;wsp:rsid wsp:val=&quot;00271CA1&quot;/&gt;&lt;wsp:rsid wsp:val=&quot;00272254&quot;/&gt;&lt;wsp:rsid wsp:val=&quot;00272F72&quot;/&gt;&lt;wsp:rsid wsp:val=&quot;00273617&quot;/&gt;&lt;wsp:rsid wsp:val=&quot;00273AC2&quot;/&gt;&lt;wsp:rsid wsp:val=&quot;00273D29&quot;/&gt;&lt;wsp:rsid wsp:val=&quot;00273D56&quot;/&gt;&lt;wsp:rsid wsp:val=&quot;00273EBD&quot;/&gt;&lt;wsp:rsid wsp:val=&quot;0027421E&quot;/&gt;&lt;wsp:rsid wsp:val=&quot;00274758&quot;/&gt;&lt;wsp:rsid wsp:val=&quot;002749A5&quot;/&gt;&lt;wsp:rsid wsp:val=&quot;00274AFD&quot;/&gt;&lt;wsp:rsid wsp:val=&quot;00274EE3&quot;/&gt;&lt;wsp:rsid wsp:val=&quot;00274F83&quot;/&gt;&lt;wsp:rsid wsp:val=&quot;0027520E&quot;/&gt;&lt;wsp:rsid wsp:val=&quot;0027531B&quot;/&gt;&lt;wsp:rsid wsp:val=&quot;0027531D&quot;/&gt;&lt;wsp:rsid wsp:val=&quot;00275694&quot;/&gt;&lt;wsp:rsid wsp:val=&quot;002758C5&quot;/&gt;&lt;wsp:rsid wsp:val=&quot;00275B69&quot;/&gt;&lt;wsp:rsid wsp:val=&quot;00275BB1&quot;/&gt;&lt;wsp:rsid wsp:val=&quot;00275F7A&quot;/&gt;&lt;wsp:rsid wsp:val=&quot;002760D5&quot;/&gt;&lt;wsp:rsid wsp:val=&quot;00276259&quot;/&gt;&lt;wsp:rsid wsp:val=&quot;0027699C&quot;/&gt;&lt;wsp:rsid wsp:val=&quot;00276A44&quot;/&gt;&lt;wsp:rsid wsp:val=&quot;00277DDF&quot;/&gt;&lt;wsp:rsid wsp:val=&quot;00280251&quot;/&gt;&lt;wsp:rsid wsp:val=&quot;00280528&quot;/&gt;&lt;wsp:rsid wsp:val=&quot;002806BD&quot;/&gt;&lt;wsp:rsid wsp:val=&quot;002806C5&quot;/&gt;&lt;wsp:rsid wsp:val=&quot;0028071D&quot;/&gt;&lt;wsp:rsid wsp:val=&quot;00280B47&quot;/&gt;&lt;wsp:rsid wsp:val=&quot;00280C2A&quot;/&gt;&lt;wsp:rsid wsp:val=&quot;0028154E&quot;/&gt;&lt;wsp:rsid wsp:val=&quot;0028163C&quot;/&gt;&lt;wsp:rsid wsp:val=&quot;002816B9&quot;/&gt;&lt;wsp:rsid wsp:val=&quot;0028231A&quot;/&gt;&lt;wsp:rsid wsp:val=&quot;00282530&quot;/&gt;&lt;wsp:rsid wsp:val=&quot;0028277B&quot;/&gt;&lt;wsp:rsid wsp:val=&quot;00282812&quot;/&gt;&lt;wsp:rsid wsp:val=&quot;00282CE3&quot;/&gt;&lt;wsp:rsid wsp:val=&quot;00283C23&quot;/&gt;&lt;wsp:rsid wsp:val=&quot;00284C13&quot;/&gt;&lt;wsp:rsid wsp:val=&quot;00286207&quot;/&gt;&lt;wsp:rsid wsp:val=&quot;00286302&quot;/&gt;&lt;wsp:rsid wsp:val=&quot;002863D5&quot;/&gt;&lt;wsp:rsid wsp:val=&quot;00286658&quot;/&gt;&lt;wsp:rsid wsp:val=&quot;0028694F&quot;/&gt;&lt;wsp:rsid wsp:val=&quot;00286E36&quot;/&gt;&lt;wsp:rsid wsp:val=&quot;002913B8&quot;/&gt;&lt;wsp:rsid wsp:val=&quot;002915B7&quot;/&gt;&lt;wsp:rsid wsp:val=&quot;00291E51&quot;/&gt;&lt;wsp:rsid wsp:val=&quot;00291FB9&quot;/&gt;&lt;wsp:rsid wsp:val=&quot;002923DB&quot;/&gt;&lt;wsp:rsid wsp:val=&quot;002928F7&quot;/&gt;&lt;wsp:rsid wsp:val=&quot;00292D6B&quot;/&gt;&lt;wsp:rsid wsp:val=&quot;00293205&quot;/&gt;&lt;wsp:rsid wsp:val=&quot;00293F42&quot;/&gt;&lt;wsp:rsid wsp:val=&quot;00294064&quot;/&gt;&lt;wsp:rsid wsp:val=&quot;002941B6&quot;/&gt;&lt;wsp:rsid wsp:val=&quot;002947C2&quot;/&gt;&lt;wsp:rsid wsp:val=&quot;00295041&quot;/&gt;&lt;wsp:rsid wsp:val=&quot;002954A3&quot;/&gt;&lt;wsp:rsid wsp:val=&quot;00295820&quot;/&gt;&lt;wsp:rsid wsp:val=&quot;00295B7A&quot;/&gt;&lt;wsp:rsid wsp:val=&quot;00295E28&quot;/&gt;&lt;wsp:rsid wsp:val=&quot;0029621D&quot;/&gt;&lt;wsp:rsid wsp:val=&quot;00296CC1&quot;/&gt;&lt;wsp:rsid wsp:val=&quot;00296E6B&quot;/&gt;&lt;wsp:rsid wsp:val=&quot;00297451&quot;/&gt;&lt;wsp:rsid wsp:val=&quot;002A0081&quot;/&gt;&lt;wsp:rsid wsp:val=&quot;002A17A3&quot;/&gt;&lt;wsp:rsid wsp:val=&quot;002A1EF2&quot;/&gt;&lt;wsp:rsid wsp:val=&quot;002A1FAF&quot;/&gt;&lt;wsp:rsid wsp:val=&quot;002A2166&quot;/&gt;&lt;wsp:rsid wsp:val=&quot;002A23C5&quot;/&gt;&lt;wsp:rsid wsp:val=&quot;002A23C8&quot;/&gt;&lt;wsp:rsid wsp:val=&quot;002A2993&quot;/&gt;&lt;wsp:rsid wsp:val=&quot;002A3A02&quot;/&gt;&lt;wsp:rsid wsp:val=&quot;002A3E86&quot;/&gt;&lt;wsp:rsid wsp:val=&quot;002A3F9C&quot;/&gt;&lt;wsp:rsid wsp:val=&quot;002A41AA&quot;/&gt;&lt;wsp:rsid wsp:val=&quot;002A4264&quot;/&gt;&lt;wsp:rsid wsp:val=&quot;002A4665&quot;/&gt;&lt;wsp:rsid wsp:val=&quot;002A5AEB&quot;/&gt;&lt;wsp:rsid wsp:val=&quot;002A6AA0&quot;/&gt;&lt;wsp:rsid wsp:val=&quot;002B07CF&quot;/&gt;&lt;wsp:rsid wsp:val=&quot;002B15BA&quot;/&gt;&lt;wsp:rsid wsp:val=&quot;002B1AD2&quot;/&gt;&lt;wsp:rsid wsp:val=&quot;002B1F8F&quot;/&gt;&lt;wsp:rsid wsp:val=&quot;002B2455&quot;/&gt;&lt;wsp:rsid wsp:val=&quot;002B2847&quot;/&gt;&lt;wsp:rsid wsp:val=&quot;002B29C5&quot;/&gt;&lt;wsp:rsid wsp:val=&quot;002B2E25&quot;/&gt;&lt;wsp:rsid wsp:val=&quot;002B3384&quot;/&gt;&lt;wsp:rsid wsp:val=&quot;002B3705&quot;/&gt;&lt;wsp:rsid wsp:val=&quot;002B45AA&quot;/&gt;&lt;wsp:rsid wsp:val=&quot;002B4857&quot;/&gt;&lt;wsp:rsid wsp:val=&quot;002B5051&quot;/&gt;&lt;wsp:rsid wsp:val=&quot;002B5B27&quot;/&gt;&lt;wsp:rsid wsp:val=&quot;002B6720&quot;/&gt;&lt;wsp:rsid wsp:val=&quot;002B6BCD&quot;/&gt;&lt;wsp:rsid wsp:val=&quot;002B6FA8&quot;/&gt;&lt;wsp:rsid wsp:val=&quot;002B7B3E&quot;/&gt;&lt;wsp:rsid wsp:val=&quot;002B7B57&quot;/&gt;&lt;wsp:rsid wsp:val=&quot;002B7B60&quot;/&gt;&lt;wsp:rsid wsp:val=&quot;002C01E3&quot;/&gt;&lt;wsp:rsid wsp:val=&quot;002C09BA&quot;/&gt;&lt;wsp:rsid wsp:val=&quot;002C2358&quot;/&gt;&lt;wsp:rsid wsp:val=&quot;002C29DE&quot;/&gt;&lt;wsp:rsid wsp:val=&quot;002C35AD&quot;/&gt;&lt;wsp:rsid wsp:val=&quot;002C3755&quot;/&gt;&lt;wsp:rsid wsp:val=&quot;002C3D43&quot;/&gt;&lt;wsp:rsid wsp:val=&quot;002C43AB&quot;/&gt;&lt;wsp:rsid wsp:val=&quot;002C497E&quot;/&gt;&lt;wsp:rsid wsp:val=&quot;002C56D8&quot;/&gt;&lt;wsp:rsid wsp:val=&quot;002C6460&quot;/&gt;&lt;wsp:rsid wsp:val=&quot;002C6938&quot;/&gt;&lt;wsp:rsid wsp:val=&quot;002C6AC2&quot;/&gt;&lt;wsp:rsid wsp:val=&quot;002C6E7C&quot;/&gt;&lt;wsp:rsid wsp:val=&quot;002C6EC6&quot;/&gt;&lt;wsp:rsid wsp:val=&quot;002C76E7&quot;/&gt;&lt;wsp:rsid wsp:val=&quot;002C78FB&quot;/&gt;&lt;wsp:rsid wsp:val=&quot;002D071A&quot;/&gt;&lt;wsp:rsid wsp:val=&quot;002D0777&quot;/&gt;&lt;wsp:rsid wsp:val=&quot;002D3362&quot;/&gt;&lt;wsp:rsid wsp:val=&quot;002D39A1&quot;/&gt;&lt;wsp:rsid wsp:val=&quot;002D4B20&quot;/&gt;&lt;wsp:rsid wsp:val=&quot;002D4B4A&quot;/&gt;&lt;wsp:rsid wsp:val=&quot;002D526B&quot;/&gt;&lt;wsp:rsid wsp:val=&quot;002D586C&quot;/&gt;&lt;wsp:rsid wsp:val=&quot;002D5E3C&quot;/&gt;&lt;wsp:rsid wsp:val=&quot;002D64FC&quot;/&gt;&lt;wsp:rsid wsp:val=&quot;002D65C7&quot;/&gt;&lt;wsp:rsid wsp:val=&quot;002D6B69&quot;/&gt;&lt;wsp:rsid wsp:val=&quot;002D6BDE&quot;/&gt;&lt;wsp:rsid wsp:val=&quot;002D7685&quot;/&gt;&lt;wsp:rsid wsp:val=&quot;002E0753&quot;/&gt;&lt;wsp:rsid wsp:val=&quot;002E092D&quot;/&gt;&lt;wsp:rsid wsp:val=&quot;002E0C61&quot;/&gt;&lt;wsp:rsid wsp:val=&quot;002E1055&quot;/&gt;&lt;wsp:rsid wsp:val=&quot;002E17D8&quot;/&gt;&lt;wsp:rsid wsp:val=&quot;002E1BB7&quot;/&gt;&lt;wsp:rsid wsp:val=&quot;002E3C54&quot;/&gt;&lt;wsp:rsid wsp:val=&quot;002E4AC2&quot;/&gt;&lt;wsp:rsid wsp:val=&quot;002E4FAF&quot;/&gt;&lt;wsp:rsid wsp:val=&quot;002E5882&quot;/&gt;&lt;wsp:rsid wsp:val=&quot;002E644C&quot;/&gt;&lt;wsp:rsid wsp:val=&quot;002E6BC0&quot;/&gt;&lt;wsp:rsid wsp:val=&quot;002E719D&quot;/&gt;&lt;wsp:rsid wsp:val=&quot;002E71CE&quot;/&gt;&lt;wsp:rsid wsp:val=&quot;002E7CB5&quot;/&gt;&lt;wsp:rsid wsp:val=&quot;002E7D9C&quot;/&gt;&lt;wsp:rsid wsp:val=&quot;002E7FAD&quot;/&gt;&lt;wsp:rsid wsp:val=&quot;002F08B8&quot;/&gt;&lt;wsp:rsid wsp:val=&quot;002F0B8F&quot;/&gt;&lt;wsp:rsid wsp:val=&quot;002F10F3&quot;/&gt;&lt;wsp:rsid wsp:val=&quot;002F11FE&quot;/&gt;&lt;wsp:rsid wsp:val=&quot;002F1237&quot;/&gt;&lt;wsp:rsid wsp:val=&quot;002F169C&quot;/&gt;&lt;wsp:rsid wsp:val=&quot;002F269A&quot;/&gt;&lt;wsp:rsid wsp:val=&quot;002F2D3B&quot;/&gt;&lt;wsp:rsid wsp:val=&quot;002F2DF1&quot;/&gt;&lt;wsp:rsid wsp:val=&quot;002F32C4&quot;/&gt;&lt;wsp:rsid wsp:val=&quot;002F35E1&quot;/&gt;&lt;wsp:rsid wsp:val=&quot;002F389A&quot;/&gt;&lt;wsp:rsid wsp:val=&quot;002F41AD&quot;/&gt;&lt;wsp:rsid wsp:val=&quot;002F43FB&quot;/&gt;&lt;wsp:rsid wsp:val=&quot;002F53BD&quot;/&gt;&lt;wsp:rsid wsp:val=&quot;002F59F7&quot;/&gt;&lt;wsp:rsid wsp:val=&quot;002F6321&quot;/&gt;&lt;wsp:rsid wsp:val=&quot;002F64DA&quot;/&gt;&lt;wsp:rsid wsp:val=&quot;002F68FF&quot;/&gt;&lt;wsp:rsid wsp:val=&quot;002F6D5F&quot;/&gt;&lt;wsp:rsid wsp:val=&quot;002F6F3F&quot;/&gt;&lt;wsp:rsid wsp:val=&quot;002F7041&quot;/&gt;&lt;wsp:rsid wsp:val=&quot;002F743E&quot;/&gt;&lt;wsp:rsid wsp:val=&quot;002F744E&quot;/&gt;&lt;wsp:rsid wsp:val=&quot;002F7A58&quot;/&gt;&lt;wsp:rsid wsp:val=&quot;002F7FD1&quot;/&gt;&lt;wsp:rsid wsp:val=&quot;00300ACD&quot;/&gt;&lt;wsp:rsid wsp:val=&quot;00300FBA&quot;/&gt;&lt;wsp:rsid wsp:val=&quot;003015C6&quot;/&gt;&lt;wsp:rsid wsp:val=&quot;003015D5&quot;/&gt;&lt;wsp:rsid wsp:val=&quot;00301BD1&quot;/&gt;&lt;wsp:rsid wsp:val=&quot;0030299D&quot;/&gt;&lt;wsp:rsid wsp:val=&quot;00302BA8&quot;/&gt;&lt;wsp:rsid wsp:val=&quot;00302FC2&quot;/&gt;&lt;wsp:rsid wsp:val=&quot;003030D7&quot;/&gt;&lt;wsp:rsid wsp:val=&quot;00303418&quot;/&gt;&lt;wsp:rsid wsp:val=&quot;003036A1&quot;/&gt;&lt;wsp:rsid wsp:val=&quot;00303D7A&quot;/&gt;&lt;wsp:rsid wsp:val=&quot;00304F87&quot;/&gt;&lt;wsp:rsid wsp:val=&quot;003053C0&quot;/&gt;&lt;wsp:rsid wsp:val=&quot;0030598F&quot;/&gt;&lt;wsp:rsid wsp:val=&quot;00305CF6&quot;/&gt;&lt;wsp:rsid wsp:val=&quot;00306786&quot;/&gt;&lt;wsp:rsid wsp:val=&quot;003068A1&quot;/&gt;&lt;wsp:rsid wsp:val=&quot;00306A71&quot;/&gt;&lt;wsp:rsid wsp:val=&quot;00307585&quot;/&gt;&lt;wsp:rsid wsp:val=&quot;00307748&quot;/&gt;&lt;wsp:rsid wsp:val=&quot;00307BDE&quot;/&gt;&lt;wsp:rsid wsp:val=&quot;00307DAC&quot;/&gt;&lt;wsp:rsid wsp:val=&quot;0031062B&quot;/&gt;&lt;wsp:rsid wsp:val=&quot;0031062C&quot;/&gt;&lt;wsp:rsid wsp:val=&quot;00310844&quot;/&gt;&lt;wsp:rsid wsp:val=&quot;0031088D&quot;/&gt;&lt;wsp:rsid wsp:val=&quot;00310A1E&quot;/&gt;&lt;wsp:rsid wsp:val=&quot;003111C0&quot;/&gt;&lt;wsp:rsid wsp:val=&quot;003113CA&quot;/&gt;&lt;wsp:rsid wsp:val=&quot;0031153D&quot;/&gt;&lt;wsp:rsid wsp:val=&quot;00311578&quot;/&gt;&lt;wsp:rsid wsp:val=&quot;00312591&quot;/&gt;&lt;wsp:rsid wsp:val=&quot;00312B4E&quot;/&gt;&lt;wsp:rsid wsp:val=&quot;00312CBC&quot;/&gt;&lt;wsp:rsid wsp:val=&quot;00313C9C&quot;/&gt;&lt;wsp:rsid wsp:val=&quot;00315554&quot;/&gt;&lt;wsp:rsid wsp:val=&quot;003157EA&quot;/&gt;&lt;wsp:rsid wsp:val=&quot;0031609C&quot;/&gt;&lt;wsp:rsid wsp:val=&quot;003160CD&quot;/&gt;&lt;wsp:rsid wsp:val=&quot;00316758&quot;/&gt;&lt;wsp:rsid wsp:val=&quot;00316B27&quot;/&gt;&lt;wsp:rsid wsp:val=&quot;00316E2C&quot;/&gt;&lt;wsp:rsid wsp:val=&quot;00317CBE&quot;/&gt;&lt;wsp:rsid wsp:val=&quot;003209EC&quot;/&gt;&lt;wsp:rsid wsp:val=&quot;00320B8D&quot;/&gt;&lt;wsp:rsid wsp:val=&quot;0032123A&quot;/&gt;&lt;wsp:rsid wsp:val=&quot;00321B37&quot;/&gt;&lt;wsp:rsid wsp:val=&quot;00321CF9&quot;/&gt;&lt;wsp:rsid wsp:val=&quot;00322018&quot;/&gt;&lt;wsp:rsid wsp:val=&quot;003225E4&quot;/&gt;&lt;wsp:rsid wsp:val=&quot;003226DF&quot;/&gt;&lt;wsp:rsid wsp:val=&quot;00322851&quot;/&gt;&lt;wsp:rsid wsp:val=&quot;00322E09&quot;/&gt;&lt;wsp:rsid wsp:val=&quot;003235FD&quot;/&gt;&lt;wsp:rsid wsp:val=&quot;0032373F&quot;/&gt;&lt;wsp:rsid wsp:val=&quot;00323B07&quot;/&gt;&lt;wsp:rsid wsp:val=&quot;0032413B&quot;/&gt;&lt;wsp:rsid wsp:val=&quot;00324ADB&quot;/&gt;&lt;wsp:rsid wsp:val=&quot;00324EF3&quot;/&gt;&lt;wsp:rsid wsp:val=&quot;00325196&quot;/&gt;&lt;wsp:rsid wsp:val=&quot;0032610B&quot;/&gt;&lt;wsp:rsid wsp:val=&quot;003262D8&quot;/&gt;&lt;wsp:rsid wsp:val=&quot;00326527&quot;/&gt;&lt;wsp:rsid wsp:val=&quot;00326780&quot;/&gt;&lt;wsp:rsid wsp:val=&quot;00331251&quot;/&gt;&lt;wsp:rsid wsp:val=&quot;0033133D&quot;/&gt;&lt;wsp:rsid wsp:val=&quot;0033198B&quot;/&gt;&lt;wsp:rsid wsp:val=&quot;00331A79&quot;/&gt;&lt;wsp:rsid wsp:val=&quot;00331B0D&quot;/&gt;&lt;wsp:rsid wsp:val=&quot;00332A3B&quot;/&gt;&lt;wsp:rsid wsp:val=&quot;00332D30&quot;/&gt;&lt;wsp:rsid wsp:val=&quot;00332E63&quot;/&gt;&lt;wsp:rsid wsp:val=&quot;0033353B&quot;/&gt;&lt;wsp:rsid wsp:val=&quot;003337EB&quot;/&gt;&lt;wsp:rsid wsp:val=&quot;00333BD6&quot;/&gt;&lt;wsp:rsid wsp:val=&quot;003340DC&quot;/&gt;&lt;wsp:rsid wsp:val=&quot;0033431F&quot;/&gt;&lt;wsp:rsid wsp:val=&quot;003343B0&quot;/&gt;&lt;wsp:rsid wsp:val=&quot;003348DB&quot;/&gt;&lt;wsp:rsid wsp:val=&quot;00334E15&quot;/&gt;&lt;wsp:rsid wsp:val=&quot;0033529C&quot;/&gt;&lt;wsp:rsid wsp:val=&quot;00335D0B&quot;/&gt;&lt;wsp:rsid wsp:val=&quot;00335F7A&quot;/&gt;&lt;wsp:rsid wsp:val=&quot;00335F81&quot;/&gt;&lt;wsp:rsid wsp:val=&quot;0033686C&quot;/&gt;&lt;wsp:rsid wsp:val=&quot;00336A6D&quot;/&gt;&lt;wsp:rsid wsp:val=&quot;00336A98&quot;/&gt;&lt;wsp:rsid wsp:val=&quot;0033755F&quot;/&gt;&lt;wsp:rsid wsp:val=&quot;0033783A&quot;/&gt;&lt;wsp:rsid wsp:val=&quot;00340B71&quot;/&gt;&lt;wsp:rsid wsp:val=&quot;00340CE5&quot;/&gt;&lt;wsp:rsid wsp:val=&quot;00340EBF&quot;/&gt;&lt;wsp:rsid wsp:val=&quot;00340EDD&quot;/&gt;&lt;wsp:rsid wsp:val=&quot;00341459&quot;/&gt;&lt;wsp:rsid wsp:val=&quot;003414D9&quot;/&gt;&lt;wsp:rsid wsp:val=&quot;00341ADA&quot;/&gt;&lt;wsp:rsid wsp:val=&quot;00341FE7&quot;/&gt;&lt;wsp:rsid wsp:val=&quot;00343205&quot;/&gt;&lt;wsp:rsid wsp:val=&quot;003432BA&quot;/&gt;&lt;wsp:rsid wsp:val=&quot;0034331E&quot;/&gt;&lt;wsp:rsid wsp:val=&quot;00343585&quot;/&gt;&lt;wsp:rsid wsp:val=&quot;003442B0&quot;/&gt;&lt;wsp:rsid wsp:val=&quot;003446BA&quot;/&gt;&lt;wsp:rsid wsp:val=&quot;00344DAD&quot;/&gt;&lt;wsp:rsid wsp:val=&quot;003458B4&quot;/&gt;&lt;wsp:rsid wsp:val=&quot;00345E5B&quot;/&gt;&lt;wsp:rsid wsp:val=&quot;00345F39&quot;/&gt;&lt;wsp:rsid wsp:val=&quot;0034618E&quot;/&gt;&lt;wsp:rsid wsp:val=&quot;003465C1&quot;/&gt;&lt;wsp:rsid wsp:val=&quot;003467EC&quot;/&gt;&lt;wsp:rsid wsp:val=&quot;003475CD&quot;/&gt;&lt;wsp:rsid wsp:val=&quot;00347818&quot;/&gt;&lt;wsp:rsid wsp:val=&quot;00350393&quot;/&gt;&lt;wsp:rsid wsp:val=&quot;00350E88&quot;/&gt;&lt;wsp:rsid wsp:val=&quot;00350F2A&quot;/&gt;&lt;wsp:rsid wsp:val=&quot;00351204&quot;/&gt;&lt;wsp:rsid wsp:val=&quot;003527B2&quot;/&gt;&lt;wsp:rsid wsp:val=&quot;003529B8&quot;/&gt;&lt;wsp:rsid wsp:val=&quot;00352EED&quot;/&gt;&lt;wsp:rsid wsp:val=&quot;00353C93&quot;/&gt;&lt;wsp:rsid wsp:val=&quot;0035466A&quot;/&gt;&lt;wsp:rsid wsp:val=&quot;0035573D&quot;/&gt;&lt;wsp:rsid wsp:val=&quot;0035574C&quot;/&gt;&lt;wsp:rsid wsp:val=&quot;00355B94&quot;/&gt;&lt;wsp:rsid wsp:val=&quot;00355CCD&quot;/&gt;&lt;wsp:rsid wsp:val=&quot;00355E14&quot;/&gt;&lt;wsp:rsid wsp:val=&quot;0035625A&quot;/&gt;&lt;wsp:rsid wsp:val=&quot;0035628B&quot;/&gt;&lt;wsp:rsid wsp:val=&quot;003566FF&quot;/&gt;&lt;wsp:rsid wsp:val=&quot;00356AE9&quot;/&gt;&lt;wsp:rsid wsp:val=&quot;00356E16&quot;/&gt;&lt;wsp:rsid wsp:val=&quot;00356E3B&quot;/&gt;&lt;wsp:rsid wsp:val=&quot;00357B38&quot;/&gt;&lt;wsp:rsid wsp:val=&quot;0036082C&quot;/&gt;&lt;wsp:rsid wsp:val=&quot;00360920&quot;/&gt;&lt;wsp:rsid wsp:val=&quot;00360CF3&quot;/&gt;&lt;wsp:rsid wsp:val=&quot;003610D3&quot;/&gt;&lt;wsp:rsid wsp:val=&quot;0036194D&quot;/&gt;&lt;wsp:rsid wsp:val=&quot;0036241B&quot;/&gt;&lt;wsp:rsid wsp:val=&quot;00362438&quot;/&gt;&lt;wsp:rsid wsp:val=&quot;00362632&quot;/&gt;&lt;wsp:rsid wsp:val=&quot;00362CA4&quot;/&gt;&lt;wsp:rsid wsp:val=&quot;0036344B&quot;/&gt;&lt;wsp:rsid wsp:val=&quot;00363852&quot;/&gt;&lt;wsp:rsid wsp:val=&quot;00363A78&quot;/&gt;&lt;wsp:rsid wsp:val=&quot;00363AD3&quot;/&gt;&lt;wsp:rsid wsp:val=&quot;00364053&quot;/&gt;&lt;wsp:rsid wsp:val=&quot;003648ED&quot;/&gt;&lt;wsp:rsid wsp:val=&quot;00364D7D&quot;/&gt;&lt;wsp:rsid wsp:val=&quot;003656DA&quot;/&gt;&lt;wsp:rsid wsp:val=&quot;00365743&quot;/&gt;&lt;wsp:rsid wsp:val=&quot;00365767&quot;/&gt;&lt;wsp:rsid wsp:val=&quot;00366A81&quot;/&gt;&lt;wsp:rsid wsp:val=&quot;00366B97&quot;/&gt;&lt;wsp:rsid wsp:val=&quot;00366C67&quot;/&gt;&lt;wsp:rsid wsp:val=&quot;00366C75&quot;/&gt;&lt;wsp:rsid wsp:val=&quot;0036708F&quot;/&gt;&lt;wsp:rsid wsp:val=&quot;003671E4&quot;/&gt;&lt;wsp:rsid wsp:val=&quot;003674B3&quot;/&gt;&lt;wsp:rsid wsp:val=&quot;00367D19&quot;/&gt;&lt;wsp:rsid wsp:val=&quot;00370158&quot;/&gt;&lt;wsp:rsid wsp:val=&quot;00370245&quot;/&gt;&lt;wsp:rsid wsp:val=&quot;00371156&quot;/&gt;&lt;wsp:rsid wsp:val=&quot;00371627&quot;/&gt;&lt;wsp:rsid wsp:val=&quot;003716B0&quot;/&gt;&lt;wsp:rsid wsp:val=&quot;00371787&quot;/&gt;&lt;wsp:rsid wsp:val=&quot;00372C70&quot;/&gt;&lt;wsp:rsid wsp:val=&quot;00373500&quot;/&gt;&lt;wsp:rsid wsp:val=&quot;003735E2&quot;/&gt;&lt;wsp:rsid wsp:val=&quot;00373EA6&quot;/&gt;&lt;wsp:rsid wsp:val=&quot;00374225&quot;/&gt;&lt;wsp:rsid wsp:val=&quot;003749C7&quot;/&gt;&lt;wsp:rsid wsp:val=&quot;00374A4E&quot;/&gt;&lt;wsp:rsid wsp:val=&quot;00375734&quot;/&gt;&lt;wsp:rsid wsp:val=&quot;00375ED1&quot;/&gt;&lt;wsp:rsid wsp:val=&quot;00376516&quot;/&gt;&lt;wsp:rsid wsp:val=&quot;003765D2&quot;/&gt;&lt;wsp:rsid wsp:val=&quot;0037664C&quot;/&gt;&lt;wsp:rsid wsp:val=&quot;00376966&quot;/&gt;&lt;wsp:rsid wsp:val=&quot;00376ED2&quot;/&gt;&lt;wsp:rsid wsp:val=&quot;003778C9&quot;/&gt;&lt;wsp:rsid wsp:val=&quot;00377AF2&quot;/&gt;&lt;wsp:rsid wsp:val=&quot;00377EB5&quot;/&gt;&lt;wsp:rsid wsp:val=&quot;00380115&quot;/&gt;&lt;wsp:rsid wsp:val=&quot;0038060E&quot;/&gt;&lt;wsp:rsid wsp:val=&quot;00380625&quot;/&gt;&lt;wsp:rsid wsp:val=&quot;003806B5&quot;/&gt;&lt;wsp:rsid wsp:val=&quot;00382108&quot;/&gt;&lt;wsp:rsid wsp:val=&quot;003821C7&quot;/&gt;&lt;wsp:rsid wsp:val=&quot;00382287&quot;/&gt;&lt;wsp:rsid wsp:val=&quot;00382335&quot;/&gt;&lt;wsp:rsid wsp:val=&quot;00382868&quot;/&gt;&lt;wsp:rsid wsp:val=&quot;00382D5F&quot;/&gt;&lt;wsp:rsid wsp:val=&quot;00382FB9&quot;/&gt;&lt;wsp:rsid wsp:val=&quot;003837E4&quot;/&gt;&lt;wsp:rsid wsp:val=&quot;00383A46&quot;/&gt;&lt;wsp:rsid wsp:val=&quot;00383E11&quot;/&gt;&lt;wsp:rsid wsp:val=&quot;00384028&quot;/&gt;&lt;wsp:rsid wsp:val=&quot;003842BC&quot;/&gt;&lt;wsp:rsid wsp:val=&quot;003846FC&quot;/&gt;&lt;wsp:rsid wsp:val=&quot;00384F78&quot;/&gt;&lt;wsp:rsid wsp:val=&quot;00386013&quot;/&gt;&lt;wsp:rsid wsp:val=&quot;003865CA&quot;/&gt;&lt;wsp:rsid wsp:val=&quot;00386685&quot;/&gt;&lt;wsp:rsid wsp:val=&quot;00386E67&quot;/&gt;&lt;wsp:rsid wsp:val=&quot;00386FCA&quot;/&gt;&lt;wsp:rsid wsp:val=&quot;0038708D&quot;/&gt;&lt;wsp:rsid wsp:val=&quot;003871D5&quot;/&gt;&lt;wsp:rsid wsp:val=&quot;00387A30&quot;/&gt;&lt;wsp:rsid wsp:val=&quot;003901C2&quot;/&gt;&lt;wsp:rsid wsp:val=&quot;003903D3&quot;/&gt;&lt;wsp:rsid wsp:val=&quot;00390542&quot;/&gt;&lt;wsp:rsid wsp:val=&quot;00390CDE&quot;/&gt;&lt;wsp:rsid wsp:val=&quot;00390E9F&quot;/&gt;&lt;wsp:rsid wsp:val=&quot;00390EAA&quot;/&gt;&lt;wsp:rsid wsp:val=&quot;00391135&quot;/&gt;&lt;wsp:rsid wsp:val=&quot;003914C6&quot;/&gt;&lt;wsp:rsid wsp:val=&quot;0039167C&quot;/&gt;&lt;wsp:rsid wsp:val=&quot;003925AB&quot;/&gt;&lt;wsp:rsid wsp:val=&quot;00392C80&quot;/&gt;&lt;wsp:rsid wsp:val=&quot;00393614&quot;/&gt;&lt;wsp:rsid wsp:val=&quot;003936F2&quot;/&gt;&lt;wsp:rsid wsp:val=&quot;00393873&quot;/&gt;&lt;wsp:rsid wsp:val=&quot;003939D1&quot;/&gt;&lt;wsp:rsid wsp:val=&quot;003944D0&quot;/&gt;&lt;wsp:rsid wsp:val=&quot;00394550&quot;/&gt;&lt;wsp:rsid wsp:val=&quot;00394D01&quot;/&gt;&lt;wsp:rsid wsp:val=&quot;00394D8D&quot;/&gt;&lt;wsp:rsid wsp:val=&quot;003950DD&quot;/&gt;&lt;wsp:rsid wsp:val=&quot;0039517B&quot;/&gt;&lt;wsp:rsid wsp:val=&quot;003951DB&quot;/&gt;&lt;wsp:rsid wsp:val=&quot;00395A69&quot;/&gt;&lt;wsp:rsid wsp:val=&quot;0039607A&quot;/&gt;&lt;wsp:rsid wsp:val=&quot;00396825&quot;/&gt;&lt;wsp:rsid wsp:val=&quot;0039756A&quot;/&gt;&lt;wsp:rsid wsp:val=&quot;00397D43&quot;/&gt;&lt;wsp:rsid wsp:val=&quot;003A0643&quot;/&gt;&lt;wsp:rsid wsp:val=&quot;003A1B19&quot;/&gt;&lt;wsp:rsid wsp:val=&quot;003A1B2D&quot;/&gt;&lt;wsp:rsid wsp:val=&quot;003A330F&quot;/&gt;&lt;wsp:rsid wsp:val=&quot;003A469E&quot;/&gt;&lt;wsp:rsid wsp:val=&quot;003A4876&quot;/&gt;&lt;wsp:rsid wsp:val=&quot;003A48B0&quot;/&gt;&lt;wsp:rsid wsp:val=&quot;003A48D5&quot;/&gt;&lt;wsp:rsid wsp:val=&quot;003A5662&quot;/&gt;&lt;wsp:rsid wsp:val=&quot;003A5AB5&quot;/&gt;&lt;wsp:rsid wsp:val=&quot;003A5BCB&quot;/&gt;&lt;wsp:rsid wsp:val=&quot;003A609A&quot;/&gt;&lt;wsp:rsid wsp:val=&quot;003A6FB3&quot;/&gt;&lt;wsp:rsid wsp:val=&quot;003A732E&quot;/&gt;&lt;wsp:rsid wsp:val=&quot;003A74DE&quot;/&gt;&lt;wsp:rsid wsp:val=&quot;003A76F1&quot;/&gt;&lt;wsp:rsid wsp:val=&quot;003A7929&quot;/&gt;&lt;wsp:rsid wsp:val=&quot;003A7986&quot;/&gt;&lt;wsp:rsid wsp:val=&quot;003A7B6B&quot;/&gt;&lt;wsp:rsid wsp:val=&quot;003A7BFB&quot;/&gt;&lt;wsp:rsid wsp:val=&quot;003A7D77&quot;/&gt;&lt;wsp:rsid wsp:val=&quot;003A7E9E&quot;/&gt;&lt;wsp:rsid wsp:val=&quot;003B03CC&quot;/&gt;&lt;wsp:rsid wsp:val=&quot;003B08C9&quot;/&gt;&lt;wsp:rsid wsp:val=&quot;003B0C27&quot;/&gt;&lt;wsp:rsid wsp:val=&quot;003B1131&quot;/&gt;&lt;wsp:rsid wsp:val=&quot;003B14D3&quot;/&gt;&lt;wsp:rsid wsp:val=&quot;003B1514&quot;/&gt;&lt;wsp:rsid wsp:val=&quot;003B18D8&quot;/&gt;&lt;wsp:rsid wsp:val=&quot;003B1C9D&quot;/&gt;&lt;wsp:rsid wsp:val=&quot;003B1E60&quot;/&gt;&lt;wsp:rsid wsp:val=&quot;003B1F56&quot;/&gt;&lt;wsp:rsid wsp:val=&quot;003B1FEF&quot;/&gt;&lt;wsp:rsid wsp:val=&quot;003B2249&quot;/&gt;&lt;wsp:rsid wsp:val=&quot;003B2B4C&quot;/&gt;&lt;wsp:rsid wsp:val=&quot;003B2FD4&quot;/&gt;&lt;wsp:rsid wsp:val=&quot;003B477E&quot;/&gt;&lt;wsp:rsid wsp:val=&quot;003B5182&quot;/&gt;&lt;wsp:rsid wsp:val=&quot;003B5239&quot;/&gt;&lt;wsp:rsid wsp:val=&quot;003B52B0&quot;/&gt;&lt;wsp:rsid wsp:val=&quot;003B5923&quot;/&gt;&lt;wsp:rsid wsp:val=&quot;003B5F06&quot;/&gt;&lt;wsp:rsid wsp:val=&quot;003B6788&quot;/&gt;&lt;wsp:rsid wsp:val=&quot;003B6AFA&quot;/&gt;&lt;wsp:rsid wsp:val=&quot;003B7022&quot;/&gt;&lt;wsp:rsid wsp:val=&quot;003B7116&quot;/&gt;&lt;wsp:rsid wsp:val=&quot;003B7478&quot;/&gt;&lt;wsp:rsid wsp:val=&quot;003B7809&quot;/&gt;&lt;wsp:rsid wsp:val=&quot;003B7A73&quot;/&gt;&lt;wsp:rsid wsp:val=&quot;003B7D4B&quot;/&gt;&lt;wsp:rsid wsp:val=&quot;003B7D8B&quot;/&gt;&lt;wsp:rsid wsp:val=&quot;003C0C25&quot;/&gt;&lt;wsp:rsid wsp:val=&quot;003C0DDE&quot;/&gt;&lt;wsp:rsid wsp:val=&quot;003C23ED&quot;/&gt;&lt;wsp:rsid wsp:val=&quot;003C2545&quot;/&gt;&lt;wsp:rsid wsp:val=&quot;003C2616&quot;/&gt;&lt;wsp:rsid wsp:val=&quot;003C3A38&quot;/&gt;&lt;wsp:rsid wsp:val=&quot;003C3CAE&quot;/&gt;&lt;wsp:rsid wsp:val=&quot;003C4634&quot;/&gt;&lt;wsp:rsid wsp:val=&quot;003C5908&quot;/&gt;&lt;wsp:rsid wsp:val=&quot;003C5C76&quot;/&gt;&lt;wsp:rsid wsp:val=&quot;003C5F59&quot;/&gt;&lt;wsp:rsid wsp:val=&quot;003C6879&quot;/&gt;&lt;wsp:rsid wsp:val=&quot;003C6E8A&quot;/&gt;&lt;wsp:rsid wsp:val=&quot;003C7437&quot;/&gt;&lt;wsp:rsid wsp:val=&quot;003C747A&quot;/&gt;&lt;wsp:rsid wsp:val=&quot;003D01D9&quot;/&gt;&lt;wsp:rsid wsp:val=&quot;003D053E&quot;/&gt;&lt;wsp:rsid wsp:val=&quot;003D072B&quot;/&gt;&lt;wsp:rsid wsp:val=&quot;003D0774&quot;/&gt;&lt;wsp:rsid wsp:val=&quot;003D11FD&quot;/&gt;&lt;wsp:rsid wsp:val=&quot;003D18C5&quot;/&gt;&lt;wsp:rsid wsp:val=&quot;003D1972&quot;/&gt;&lt;wsp:rsid wsp:val=&quot;003D1AD3&quot;/&gt;&lt;wsp:rsid wsp:val=&quot;003D22F7&quot;/&gt;&lt;wsp:rsid wsp:val=&quot;003D256F&quot;/&gt;&lt;wsp:rsid wsp:val=&quot;003D25F7&quot;/&gt;&lt;wsp:rsid wsp:val=&quot;003D290D&quot;/&gt;&lt;wsp:rsid wsp:val=&quot;003D29B9&quot;/&gt;&lt;wsp:rsid wsp:val=&quot;003D2D80&quot;/&gt;&lt;wsp:rsid wsp:val=&quot;003D3332&quot;/&gt;&lt;wsp:rsid wsp:val=&quot;003D356D&quot;/&gt;&lt;wsp:rsid wsp:val=&quot;003D37D2&quot;/&gt;&lt;wsp:rsid wsp:val=&quot;003D414F&quot;/&gt;&lt;wsp:rsid wsp:val=&quot;003D4826&quot;/&gt;&lt;wsp:rsid wsp:val=&quot;003D4FFC&quot;/&gt;&lt;wsp:rsid wsp:val=&quot;003D508F&quot;/&gt;&lt;wsp:rsid wsp:val=&quot;003D50E0&quot;/&gt;&lt;wsp:rsid wsp:val=&quot;003D5C37&quot;/&gt;&lt;wsp:rsid wsp:val=&quot;003D6447&quot;/&gt;&lt;wsp:rsid wsp:val=&quot;003D795F&quot;/&gt;&lt;wsp:rsid wsp:val=&quot;003E0202&quot;/&gt;&lt;wsp:rsid wsp:val=&quot;003E074F&quot;/&gt;&lt;wsp:rsid wsp:val=&quot;003E0B68&quot;/&gt;&lt;wsp:rsid wsp:val=&quot;003E1296&quot;/&gt;&lt;wsp:rsid wsp:val=&quot;003E162A&quot;/&gt;&lt;wsp:rsid wsp:val=&quot;003E203F&quot;/&gt;&lt;wsp:rsid wsp:val=&quot;003E3722&quot;/&gt;&lt;wsp:rsid wsp:val=&quot;003E3882&quot;/&gt;&lt;wsp:rsid wsp:val=&quot;003E3BB1&quot;/&gt;&lt;wsp:rsid wsp:val=&quot;003E404B&quot;/&gt;&lt;wsp:rsid wsp:val=&quot;003E439A&quot;/&gt;&lt;wsp:rsid wsp:val=&quot;003E4724&quot;/&gt;&lt;wsp:rsid wsp:val=&quot;003E5859&quot;/&gt;&lt;wsp:rsid wsp:val=&quot;003E5CD9&quot;/&gt;&lt;wsp:rsid wsp:val=&quot;003E659A&quot;/&gt;&lt;wsp:rsid wsp:val=&quot;003E67A1&quot;/&gt;&lt;wsp:rsid wsp:val=&quot;003E733A&quot;/&gt;&lt;wsp:rsid wsp:val=&quot;003E7C5D&quot;/&gt;&lt;wsp:rsid wsp:val=&quot;003F0446&quot;/&gt;&lt;wsp:rsid wsp:val=&quot;003F04FD&quot;/&gt;&lt;wsp:rsid wsp:val=&quot;003F0D60&quot;/&gt;&lt;wsp:rsid wsp:val=&quot;003F0DA9&quot;/&gt;&lt;wsp:rsid wsp:val=&quot;003F13F9&quot;/&gt;&lt;wsp:rsid wsp:val=&quot;003F163F&quot;/&gt;&lt;wsp:rsid wsp:val=&quot;003F1884&quot;/&gt;&lt;wsp:rsid wsp:val=&quot;003F18A6&quot;/&gt;&lt;wsp:rsid wsp:val=&quot;003F1C38&quot;/&gt;&lt;wsp:rsid wsp:val=&quot;003F2B13&quot;/&gt;&lt;wsp:rsid wsp:val=&quot;003F3945&quot;/&gt;&lt;wsp:rsid wsp:val=&quot;003F3C51&quot;/&gt;&lt;wsp:rsid wsp:val=&quot;003F4057&quot;/&gt;&lt;wsp:rsid wsp:val=&quot;003F4293&quot;/&gt;&lt;wsp:rsid wsp:val=&quot;003F4C6F&quot;/&gt;&lt;wsp:rsid wsp:val=&quot;003F4E30&quot;/&gt;&lt;wsp:rsid wsp:val=&quot;003F4F8A&quot;/&gt;&lt;wsp:rsid wsp:val=&quot;003F509D&quot;/&gt;&lt;wsp:rsid wsp:val=&quot;003F573C&quot;/&gt;&lt;wsp:rsid wsp:val=&quot;003F6400&quot;/&gt;&lt;wsp:rsid wsp:val=&quot;003F6BAD&quot;/&gt;&lt;wsp:rsid wsp:val=&quot;00400147&quot;/&gt;&lt;wsp:rsid wsp:val=&quot;00400F18&quot;/&gt;&lt;wsp:rsid wsp:val=&quot;0040123F&quot;/&gt;&lt;wsp:rsid wsp:val=&quot;00401648&quot;/&gt;&lt;wsp:rsid wsp:val=&quot;00401DC0&quot;/&gt;&lt;wsp:rsid wsp:val=&quot;00401E1C&quot;/&gt;&lt;wsp:rsid wsp:val=&quot;004025AB&quot;/&gt;&lt;wsp:rsid wsp:val=&quot;0040289E&quot;/&gt;&lt;wsp:rsid wsp:val=&quot;004029DE&quot;/&gt;&lt;wsp:rsid wsp:val=&quot;00403016&quot;/&gt;&lt;wsp:rsid wsp:val=&quot;0040356F&quot;/&gt;&lt;wsp:rsid wsp:val=&quot;004035EE&quot;/&gt;&lt;wsp:rsid wsp:val=&quot;004039E6&quot;/&gt;&lt;wsp:rsid wsp:val=&quot;0040416A&quot;/&gt;&lt;wsp:rsid wsp:val=&quot;00404B34&quot;/&gt;&lt;wsp:rsid wsp:val=&quot;00404C18&quot;/&gt;&lt;wsp:rsid wsp:val=&quot;00405597&quot;/&gt;&lt;wsp:rsid wsp:val=&quot;004061CC&quot;/&gt;&lt;wsp:rsid wsp:val=&quot;00406346&quot;/&gt;&lt;wsp:rsid wsp:val=&quot;004065E5&quot;/&gt;&lt;wsp:rsid wsp:val=&quot;00407F7A&quot;/&gt;&lt;wsp:rsid wsp:val=&quot;00410198&quot;/&gt;&lt;wsp:rsid wsp:val=&quot;0041054D&quot;/&gt;&lt;wsp:rsid wsp:val=&quot;0041098D&quot;/&gt;&lt;wsp:rsid wsp:val=&quot;00410ABC&quot;/&gt;&lt;wsp:rsid wsp:val=&quot;00410B0A&quot;/&gt;&lt;wsp:rsid wsp:val=&quot;00410F3D&quot;/&gt;&lt;wsp:rsid wsp:val=&quot;0041136D&quot;/&gt;&lt;wsp:rsid wsp:val=&quot;00411B6A&quot;/&gt;&lt;wsp:rsid wsp:val=&quot;00412242&quot;/&gt;&lt;wsp:rsid wsp:val=&quot;00412278&quot;/&gt;&lt;wsp:rsid wsp:val=&quot;00412A80&quot;/&gt;&lt;wsp:rsid wsp:val=&quot;00412C67&quot;/&gt;&lt;wsp:rsid wsp:val=&quot;004137C0&quot;/&gt;&lt;wsp:rsid wsp:val=&quot;004138D2&quot;/&gt;&lt;wsp:rsid wsp:val=&quot;00413CB5&quot;/&gt;&lt;wsp:rsid wsp:val=&quot;00414585&quot;/&gt;&lt;wsp:rsid wsp:val=&quot;00414B81&quot;/&gt;&lt;wsp:rsid wsp:val=&quot;00414DE3&quot;/&gt;&lt;wsp:rsid wsp:val=&quot;00414F95&quot;/&gt;&lt;wsp:rsid wsp:val=&quot;00415154&quot;/&gt;&lt;wsp:rsid wsp:val=&quot;00415298&quot;/&gt;&lt;wsp:rsid wsp:val=&quot;00415AAC&quot;/&gt;&lt;wsp:rsid wsp:val=&quot;00415B3F&quot;/&gt;&lt;wsp:rsid wsp:val=&quot;00415D8B&quot;/&gt;&lt;wsp:rsid wsp:val=&quot;004163E0&quot;/&gt;&lt;wsp:rsid wsp:val=&quot;00416698&quot;/&gt;&lt;wsp:rsid wsp:val=&quot;00416AA0&quot;/&gt;&lt;wsp:rsid wsp:val=&quot;00417836&quot;/&gt;&lt;wsp:rsid wsp:val=&quot;004201F9&quot;/&gt;&lt;wsp:rsid wsp:val=&quot;0042092C&quot;/&gt;&lt;wsp:rsid wsp:val=&quot;0042164F&quot;/&gt;&lt;wsp:rsid wsp:val=&quot;00421EB0&quot;/&gt;&lt;wsp:rsid wsp:val=&quot;00422956&quot;/&gt;&lt;wsp:rsid wsp:val=&quot;00422B31&quot;/&gt;&lt;wsp:rsid wsp:val=&quot;00423618&quot;/&gt;&lt;wsp:rsid wsp:val=&quot;004239DF&quot;/&gt;&lt;wsp:rsid wsp:val=&quot;00423D05&quot;/&gt;&lt;wsp:rsid wsp:val=&quot;00424446&quot;/&gt;&lt;wsp:rsid wsp:val=&quot;004246C0&quot;/&gt;&lt;wsp:rsid wsp:val=&quot;004257EF&quot;/&gt;&lt;wsp:rsid wsp:val=&quot;00425AD1&quot;/&gt;&lt;wsp:rsid wsp:val=&quot;00426080&quot;/&gt;&lt;wsp:rsid wsp:val=&quot;0042638F&quot;/&gt;&lt;wsp:rsid wsp:val=&quot;004268EC&quot;/&gt;&lt;wsp:rsid wsp:val=&quot;004272E5&quot;/&gt;&lt;wsp:rsid wsp:val=&quot;004279D1&quot;/&gt;&lt;wsp:rsid wsp:val=&quot;00430324&quot;/&gt;&lt;wsp:rsid wsp:val=&quot;00430483&quot;/&gt;&lt;wsp:rsid wsp:val=&quot;00430CAC&quot;/&gt;&lt;wsp:rsid wsp:val=&quot;0043156E&quot;/&gt;&lt;wsp:rsid wsp:val=&quot;00431997&quot;/&gt;&lt;wsp:rsid wsp:val=&quot;00431BEF&quot;/&gt;&lt;wsp:rsid wsp:val=&quot;00431F3D&quot;/&gt;&lt;wsp:rsid wsp:val=&quot;00432212&quot;/&gt;&lt;wsp:rsid wsp:val=&quot;00432A6B&quot;/&gt;&lt;wsp:rsid wsp:val=&quot;00433243&quot;/&gt;&lt;wsp:rsid wsp:val=&quot;00433535&quot;/&gt;&lt;wsp:rsid wsp:val=&quot;00433E48&quot;/&gt;&lt;wsp:rsid wsp:val=&quot;00434855&quot;/&gt;&lt;wsp:rsid wsp:val=&quot;00434BA1&quot;/&gt;&lt;wsp:rsid wsp:val=&quot;00434CF7&quot;/&gt;&lt;wsp:rsid wsp:val=&quot;004354E2&quot;/&gt;&lt;wsp:rsid wsp:val=&quot;00435553&quot;/&gt;&lt;wsp:rsid wsp:val=&quot;004359B1&quot;/&gt;&lt;wsp:rsid wsp:val=&quot;00435FD0&quot;/&gt;&lt;wsp:rsid wsp:val=&quot;00436BD2&quot;/&gt;&lt;wsp:rsid wsp:val=&quot;00436F3A&quot;/&gt;&lt;wsp:rsid wsp:val=&quot;00436FD6&quot;/&gt;&lt;wsp:rsid wsp:val=&quot;00437177&quot;/&gt;&lt;wsp:rsid wsp:val=&quot;0044078E&quot;/&gt;&lt;wsp:rsid wsp:val=&quot;0044085B&quot;/&gt;&lt;wsp:rsid wsp:val=&quot;00440C47&quot;/&gt;&lt;wsp:rsid wsp:val=&quot;00440EDD&quot;/&gt;&lt;wsp:rsid wsp:val=&quot;0044155C&quot;/&gt;&lt;wsp:rsid wsp:val=&quot;00442313&quot;/&gt;&lt;wsp:rsid wsp:val=&quot;004428C3&quot;/&gt;&lt;wsp:rsid wsp:val=&quot;00442DA2&quot;/&gt;&lt;wsp:rsid wsp:val=&quot;00442FA8&quot;/&gt;&lt;wsp:rsid wsp:val=&quot;00443076&quot;/&gt;&lt;wsp:rsid wsp:val=&quot;004431B5&quot;/&gt;&lt;wsp:rsid wsp:val=&quot;00444196&quot;/&gt;&lt;wsp:rsid wsp:val=&quot;004442A4&quot;/&gt;&lt;wsp:rsid wsp:val=&quot;004446E5&quot;/&gt;&lt;wsp:rsid wsp:val=&quot;00444BDA&quot;/&gt;&lt;wsp:rsid wsp:val=&quot;00444DA8&quot;/&gt;&lt;wsp:rsid wsp:val=&quot;00444EA5&quot;/&gt;&lt;wsp:rsid wsp:val=&quot;004453CF&quot;/&gt;&lt;wsp:rsid wsp:val=&quot;00445828&quot;/&gt;&lt;wsp:rsid wsp:val=&quot;00445B93&quot;/&gt;&lt;wsp:rsid wsp:val=&quot;00445CEA&quot;/&gt;&lt;wsp:rsid wsp:val=&quot;00445FB2&quot;/&gt;&lt;wsp:rsid wsp:val=&quot;004508E8&quot;/&gt;&lt;wsp:rsid wsp:val=&quot;00450C01&quot;/&gt;&lt;wsp:rsid wsp:val=&quot;004514B4&quot;/&gt;&lt;wsp:rsid wsp:val=&quot;004518E0&quot;/&gt;&lt;wsp:rsid wsp:val=&quot;00452487&quot;/&gt;&lt;wsp:rsid wsp:val=&quot;004529AD&quot;/&gt;&lt;wsp:rsid wsp:val=&quot;00452BB4&quot;/&gt;&lt;wsp:rsid wsp:val=&quot;00452D22&quot;/&gt;&lt;wsp:rsid wsp:val=&quot;00453086&quot;/&gt;&lt;wsp:rsid wsp:val=&quot;004549EC&quot;/&gt;&lt;wsp:rsid wsp:val=&quot;00454D5C&quot;/&gt;&lt;wsp:rsid wsp:val=&quot;004564F7&quot;/&gt;&lt;wsp:rsid wsp:val=&quot;00456656&quot;/&gt;&lt;wsp:rsid wsp:val=&quot;00456E9B&quot;/&gt;&lt;wsp:rsid wsp:val=&quot;00456F51&quot;/&gt;&lt;wsp:rsid wsp:val=&quot;0045728B&quot;/&gt;&lt;wsp:rsid wsp:val=&quot;00457955&quot;/&gt;&lt;wsp:rsid wsp:val=&quot;00457FF1&quot;/&gt;&lt;wsp:rsid wsp:val=&quot;004604A4&quot;/&gt;&lt;wsp:rsid wsp:val=&quot;00461450&quot;/&gt;&lt;wsp:rsid wsp:val=&quot;00461C44&quot;/&gt;&lt;wsp:rsid wsp:val=&quot;00461C89&quot;/&gt;&lt;wsp:rsid wsp:val=&quot;00461D1B&quot;/&gt;&lt;wsp:rsid wsp:val=&quot;00461DBE&quot;/&gt;&lt;wsp:rsid wsp:val=&quot;004622F2&quot;/&gt;&lt;wsp:rsid wsp:val=&quot;00462353&quot;/&gt;&lt;wsp:rsid wsp:val=&quot;00462940&quot;/&gt;&lt;wsp:rsid wsp:val=&quot;004631AC&quot;/&gt;&lt;wsp:rsid wsp:val=&quot;00463759&quot;/&gt;&lt;wsp:rsid wsp:val=&quot;00463D83&quot;/&gt;&lt;wsp:rsid wsp:val=&quot;00463EC0&quot;/&gt;&lt;wsp:rsid wsp:val=&quot;0046566A&quot;/&gt;&lt;wsp:rsid wsp:val=&quot;00465AE3&quot;/&gt;&lt;wsp:rsid wsp:val=&quot;00466188&quot;/&gt;&lt;wsp:rsid wsp:val=&quot;00466239&quot;/&gt;&lt;wsp:rsid wsp:val=&quot;0046639A&quot;/&gt;&lt;wsp:rsid wsp:val=&quot;004666B6&quot;/&gt;&lt;wsp:rsid wsp:val=&quot;004673A8&quot;/&gt;&lt;wsp:rsid wsp:val=&quot;004676DC&quot;/&gt;&lt;wsp:rsid wsp:val=&quot;004679A1&quot;/&gt;&lt;wsp:rsid wsp:val=&quot;00467B58&quot;/&gt;&lt;wsp:rsid wsp:val=&quot;00470EA7&quot;/&gt;&lt;wsp:rsid wsp:val=&quot;00471190&quot;/&gt;&lt;wsp:rsid wsp:val=&quot;004711EF&quot;/&gt;&lt;wsp:rsid wsp:val=&quot;00472523&quot;/&gt;&lt;wsp:rsid wsp:val=&quot;00472760&quot;/&gt;&lt;wsp:rsid wsp:val=&quot;00473001&quot;/&gt;&lt;wsp:rsid wsp:val=&quot;0047351C&quot;/&gt;&lt;wsp:rsid wsp:val=&quot;004737E6&quot;/&gt;&lt;wsp:rsid wsp:val=&quot;004744F8&quot;/&gt;&lt;wsp:rsid wsp:val=&quot;00474557&quot;/&gt;&lt;wsp:rsid wsp:val=&quot;0047468C&quot;/&gt;&lt;wsp:rsid wsp:val=&quot;00474E3C&quot;/&gt;&lt;wsp:rsid wsp:val=&quot;0047518D&quot;/&gt;&lt;wsp:rsid wsp:val=&quot;00475B51&quot;/&gt;&lt;wsp:rsid wsp:val=&quot;00475E71&quot;/&gt;&lt;wsp:rsid wsp:val=&quot;0047656F&quot;/&gt;&lt;wsp:rsid wsp:val=&quot;004774B7&quot;/&gt;&lt;wsp:rsid wsp:val=&quot;00477558&quot;/&gt;&lt;wsp:rsid wsp:val=&quot;0047795F&quot;/&gt;&lt;wsp:rsid wsp:val=&quot;004805A2&quot;/&gt;&lt;wsp:rsid wsp:val=&quot;00480B2A&quot;/&gt;&lt;wsp:rsid wsp:val=&quot;00480B84&quot;/&gt;&lt;wsp:rsid wsp:val=&quot;004812BC&quot;/&gt;&lt;wsp:rsid wsp:val=&quot;00481372&quot;/&gt;&lt;wsp:rsid wsp:val=&quot;004819D9&quot;/&gt;&lt;wsp:rsid wsp:val=&quot;00482067&quot;/&gt;&lt;wsp:rsid wsp:val=&quot;00482559&quot;/&gt;&lt;wsp:rsid wsp:val=&quot;004835A3&quot;/&gt;&lt;wsp:rsid wsp:val=&quot;00483A9F&quot;/&gt;&lt;wsp:rsid wsp:val=&quot;00485629&quot;/&gt;&lt;wsp:rsid wsp:val=&quot;00485C7E&quot;/&gt;&lt;wsp:rsid wsp:val=&quot;00485E5E&quot;/&gt;&lt;wsp:rsid wsp:val=&quot;00485F39&quot;/&gt;&lt;wsp:rsid wsp:val=&quot;00486982&quot;/&gt;&lt;wsp:rsid wsp:val=&quot;004872AC&quot;/&gt;&lt;wsp:rsid wsp:val=&quot;004879E3&quot;/&gt;&lt;wsp:rsid wsp:val=&quot;00487D57&quot;/&gt;&lt;wsp:rsid wsp:val=&quot;00490145&quot;/&gt;&lt;wsp:rsid wsp:val=&quot;00490287&quot;/&gt;&lt;wsp:rsid wsp:val=&quot;00490FAB&quot;/&gt;&lt;wsp:rsid wsp:val=&quot;00491137&quot;/&gt;&lt;wsp:rsid wsp:val=&quot;0049117C&quot;/&gt;&lt;wsp:rsid wsp:val=&quot;00491706&quot;/&gt;&lt;wsp:rsid wsp:val=&quot;0049171C&quot;/&gt;&lt;wsp:rsid wsp:val=&quot;00491C07&quot;/&gt;&lt;wsp:rsid wsp:val=&quot;00492404&quot;/&gt;&lt;wsp:rsid wsp:val=&quot;00492B50&quot;/&gt;&lt;wsp:rsid wsp:val=&quot;00492BA5&quot;/&gt;&lt;wsp:rsid wsp:val=&quot;00493115&quot;/&gt;&lt;wsp:rsid wsp:val=&quot;004932B9&quot;/&gt;&lt;wsp:rsid wsp:val=&quot;00493357&quot;/&gt;&lt;wsp:rsid wsp:val=&quot;004943F0&quot;/&gt;&lt;wsp:rsid wsp:val=&quot;00494FA2&quot;/&gt;&lt;wsp:rsid wsp:val=&quot;00495749&quot;/&gt;&lt;wsp:rsid wsp:val=&quot;00495A00&quot;/&gt;&lt;wsp:rsid wsp:val=&quot;00495E61&quot;/&gt;&lt;wsp:rsid wsp:val=&quot;004963DE&quot;/&gt;&lt;wsp:rsid wsp:val=&quot;00496443&quot;/&gt;&lt;wsp:rsid wsp:val=&quot;00496A8A&quot;/&gt;&lt;wsp:rsid wsp:val=&quot;00497877&quot;/&gt;&lt;wsp:rsid wsp:val=&quot;00497F51&quot;/&gt;&lt;wsp:rsid wsp:val=&quot;004A047F&quot;/&gt;&lt;wsp:rsid wsp:val=&quot;004A075E&quot;/&gt;&lt;wsp:rsid wsp:val=&quot;004A0793&quot;/&gt;&lt;wsp:rsid wsp:val=&quot;004A08E9&quot;/&gt;&lt;wsp:rsid wsp:val=&quot;004A0A2F&quot;/&gt;&lt;wsp:rsid wsp:val=&quot;004A0FA6&quot;/&gt;&lt;wsp:rsid wsp:val=&quot;004A11BD&quot;/&gt;&lt;wsp:rsid wsp:val=&quot;004A1C59&quot;/&gt;&lt;wsp:rsid wsp:val=&quot;004A21D0&quot;/&gt;&lt;wsp:rsid wsp:val=&quot;004A2919&quot;/&gt;&lt;wsp:rsid wsp:val=&quot;004A2D83&quot;/&gt;&lt;wsp:rsid wsp:val=&quot;004A2EB7&quot;/&gt;&lt;wsp:rsid wsp:val=&quot;004A2F73&quot;/&gt;&lt;wsp:rsid wsp:val=&quot;004A3533&quot;/&gt;&lt;wsp:rsid wsp:val=&quot;004A3883&quot;/&gt;&lt;wsp:rsid wsp:val=&quot;004A5793&quot;/&gt;&lt;wsp:rsid wsp:val=&quot;004A62D4&quot;/&gt;&lt;wsp:rsid wsp:val=&quot;004A6954&quot;/&gt;&lt;wsp:rsid wsp:val=&quot;004A69EE&quot;/&gt;&lt;wsp:rsid wsp:val=&quot;004A7295&quot;/&gt;&lt;wsp:rsid wsp:val=&quot;004A72C0&quot;/&gt;&lt;wsp:rsid wsp:val=&quot;004A79C4&quot;/&gt;&lt;wsp:rsid wsp:val=&quot;004B01C9&quot;/&gt;&lt;wsp:rsid wsp:val=&quot;004B05DB&quot;/&gt;&lt;wsp:rsid wsp:val=&quot;004B0A57&quot;/&gt;&lt;wsp:rsid wsp:val=&quot;004B0D02&quot;/&gt;&lt;wsp:rsid wsp:val=&quot;004B0DA5&quot;/&gt;&lt;wsp:rsid wsp:val=&quot;004B170F&quot;/&gt;&lt;wsp:rsid wsp:val=&quot;004B17EB&quot;/&gt;&lt;wsp:rsid wsp:val=&quot;004B1D2E&quot;/&gt;&lt;wsp:rsid wsp:val=&quot;004B1D66&quot;/&gt;&lt;wsp:rsid wsp:val=&quot;004B1EEB&quot;/&gt;&lt;wsp:rsid wsp:val=&quot;004B1F64&quot;/&gt;&lt;wsp:rsid wsp:val=&quot;004B2D8E&quot;/&gt;&lt;wsp:rsid wsp:val=&quot;004B2F3B&quot;/&gt;&lt;wsp:rsid wsp:val=&quot;004B34BD&quot;/&gt;&lt;wsp:rsid wsp:val=&quot;004B5067&quot;/&gt;&lt;wsp:rsid wsp:val=&quot;004B519D&quot;/&gt;&lt;wsp:rsid wsp:val=&quot;004B544F&quot;/&gt;&lt;wsp:rsid wsp:val=&quot;004B5BB1&quot;/&gt;&lt;wsp:rsid wsp:val=&quot;004B5E9B&quot;/&gt;&lt;wsp:rsid wsp:val=&quot;004B60BF&quot;/&gt;&lt;wsp:rsid wsp:val=&quot;004B65E7&quot;/&gt;&lt;wsp:rsid wsp:val=&quot;004B68BB&quot;/&gt;&lt;wsp:rsid wsp:val=&quot;004B73EB&quot;/&gt;&lt;wsp:rsid wsp:val=&quot;004B783F&quot;/&gt;&lt;wsp:rsid wsp:val=&quot;004B7F4D&quot;/&gt;&lt;wsp:rsid wsp:val=&quot;004C01FE&quot;/&gt;&lt;wsp:rsid wsp:val=&quot;004C1B00&quot;/&gt;&lt;wsp:rsid wsp:val=&quot;004C1CAD&quot;/&gt;&lt;wsp:rsid wsp:val=&quot;004C219A&quot;/&gt;&lt;wsp:rsid wsp:val=&quot;004C28B6&quot;/&gt;&lt;wsp:rsid wsp:val=&quot;004C3AD6&quot;/&gt;&lt;wsp:rsid wsp:val=&quot;004C456D&quot;/&gt;&lt;wsp:rsid wsp:val=&quot;004C4F73&quot;/&gt;&lt;wsp:rsid wsp:val=&quot;004C53D8&quot;/&gt;&lt;wsp:rsid wsp:val=&quot;004C5872&quot;/&gt;&lt;wsp:rsid wsp:val=&quot;004C5F96&quot;/&gt;&lt;wsp:rsid wsp:val=&quot;004C66F1&quot;/&gt;&lt;wsp:rsid wsp:val=&quot;004C724F&quot;/&gt;&lt;wsp:rsid wsp:val=&quot;004C7412&quot;/&gt;&lt;wsp:rsid wsp:val=&quot;004C7937&quot;/&gt;&lt;wsp:rsid wsp:val=&quot;004C7F29&quot;/&gt;&lt;wsp:rsid wsp:val=&quot;004D02D3&quot;/&gt;&lt;wsp:rsid wsp:val=&quot;004D037C&quot;/&gt;&lt;wsp:rsid wsp:val=&quot;004D0C60&quot;/&gt;&lt;wsp:rsid wsp:val=&quot;004D0D39&quot;/&gt;&lt;wsp:rsid wsp:val=&quot;004D0E41&quot;/&gt;&lt;wsp:rsid wsp:val=&quot;004D10D7&quot;/&gt;&lt;wsp:rsid wsp:val=&quot;004D11A2&quot;/&gt;&lt;wsp:rsid wsp:val=&quot;004D21E4&quot;/&gt;&lt;wsp:rsid wsp:val=&quot;004D28BF&quot;/&gt;&lt;wsp:rsid wsp:val=&quot;004D2CFA&quot;/&gt;&lt;wsp:rsid wsp:val=&quot;004D2E6E&quot;/&gt;&lt;wsp:rsid wsp:val=&quot;004D2FEA&quot;/&gt;&lt;wsp:rsid wsp:val=&quot;004D3ADB&quot;/&gt;&lt;wsp:rsid wsp:val=&quot;004D3C23&quot;/&gt;&lt;wsp:rsid wsp:val=&quot;004D4538&quot;/&gt;&lt;wsp:rsid wsp:val=&quot;004D4A9F&quot;/&gt;&lt;wsp:rsid wsp:val=&quot;004D4F74&quot;/&gt;&lt;wsp:rsid wsp:val=&quot;004D4FB6&quot;/&gt;&lt;wsp:rsid wsp:val=&quot;004D572F&quot;/&gt;&lt;wsp:rsid wsp:val=&quot;004D5994&quot;/&gt;&lt;wsp:rsid wsp:val=&quot;004D5DB5&quot;/&gt;&lt;wsp:rsid wsp:val=&quot;004D6163&quot;/&gt;&lt;wsp:rsid wsp:val=&quot;004D6FEE&quot;/&gt;&lt;wsp:rsid wsp:val=&quot;004D78ED&quot;/&gt;&lt;wsp:rsid wsp:val=&quot;004D7A7F&quot;/&gt;&lt;wsp:rsid wsp:val=&quot;004D7B45&quot;/&gt;&lt;wsp:rsid wsp:val=&quot;004D7BB8&quot;/&gt;&lt;wsp:rsid wsp:val=&quot;004E085D&quot;/&gt;&lt;wsp:rsid wsp:val=&quot;004E14C9&quot;/&gt;&lt;wsp:rsid wsp:val=&quot;004E23A7&quot;/&gt;&lt;wsp:rsid wsp:val=&quot;004E2554&quot;/&gt;&lt;wsp:rsid wsp:val=&quot;004E289D&quot;/&gt;&lt;wsp:rsid wsp:val=&quot;004E2C5F&quot;/&gt;&lt;wsp:rsid wsp:val=&quot;004E2F89&quot;/&gt;&lt;wsp:rsid wsp:val=&quot;004E31BC&quot;/&gt;&lt;wsp:rsid wsp:val=&quot;004E3817&quot;/&gt;&lt;wsp:rsid wsp:val=&quot;004E4577&quot;/&gt;&lt;wsp:rsid wsp:val=&quot;004E4A35&quot;/&gt;&lt;wsp:rsid wsp:val=&quot;004E5418&quot;/&gt;&lt;wsp:rsid wsp:val=&quot;004E6B02&quot;/&gt;&lt;wsp:rsid wsp:val=&quot;004E70A9&quot;/&gt;&lt;wsp:rsid wsp:val=&quot;004E76F5&quot;/&gt;&lt;wsp:rsid wsp:val=&quot;004F02E3&quot;/&gt;&lt;wsp:rsid wsp:val=&quot;004F0DE5&quot;/&gt;&lt;wsp:rsid wsp:val=&quot;004F16E2&quot;/&gt;&lt;wsp:rsid wsp:val=&quot;004F183F&quot;/&gt;&lt;wsp:rsid wsp:val=&quot;004F18C9&quot;/&gt;&lt;wsp:rsid wsp:val=&quot;004F21EE&quot;/&gt;&lt;wsp:rsid wsp:val=&quot;004F2945&quot;/&gt;&lt;wsp:rsid wsp:val=&quot;004F356C&quot;/&gt;&lt;wsp:rsid wsp:val=&quot;004F49AA&quot;/&gt;&lt;wsp:rsid wsp:val=&quot;004F49C3&quot;/&gt;&lt;wsp:rsid wsp:val=&quot;004F4A26&quot;/&gt;&lt;wsp:rsid wsp:val=&quot;004F52E1&quot;/&gt;&lt;wsp:rsid wsp:val=&quot;004F5636&quot;/&gt;&lt;wsp:rsid wsp:val=&quot;004F5AE9&quot;/&gt;&lt;wsp:rsid wsp:val=&quot;004F6274&quot;/&gt;&lt;wsp:rsid wsp:val=&quot;004F6373&quot;/&gt;&lt;wsp:rsid wsp:val=&quot;004F6E37&quot;/&gt;&lt;wsp:rsid wsp:val=&quot;00500764&quot;/&gt;&lt;wsp:rsid wsp:val=&quot;0050101A&quot;/&gt;&lt;wsp:rsid wsp:val=&quot;0050192C&quot;/&gt;&lt;wsp:rsid wsp:val=&quot;00501A5B&quot;/&gt;&lt;wsp:rsid wsp:val=&quot;00501EEC&quot;/&gt;&lt;wsp:rsid wsp:val=&quot;00502279&quot;/&gt;&lt;wsp:rsid wsp:val=&quot;00502710&quot;/&gt;&lt;wsp:rsid wsp:val=&quot;00502784&quot;/&gt;&lt;wsp:rsid wsp:val=&quot;00502C94&quot;/&gt;&lt;wsp:rsid wsp:val=&quot;00503216&quot;/&gt;&lt;wsp:rsid wsp:val=&quot;00503278&quot;/&gt;&lt;wsp:rsid wsp:val=&quot;00503307&quot;/&gt;&lt;wsp:rsid wsp:val=&quot;00503D5E&quot;/&gt;&lt;wsp:rsid wsp:val=&quot;00503E57&quot;/&gt;&lt;wsp:rsid wsp:val=&quot;00503ECC&quot;/&gt;&lt;wsp:rsid wsp:val=&quot;00504B82&quot;/&gt;&lt;wsp:rsid wsp:val=&quot;00504F65&quot;/&gt;&lt;wsp:rsid wsp:val=&quot;00505043&quot;/&gt;&lt;wsp:rsid wsp:val=&quot;00505094&quot;/&gt;&lt;wsp:rsid wsp:val=&quot;00505528&quot;/&gt;&lt;wsp:rsid wsp:val=&quot;005059E2&quot;/&gt;&lt;wsp:rsid wsp:val=&quot;00505C31&quot;/&gt;&lt;wsp:rsid wsp:val=&quot;00505CC2&quot;/&gt;&lt;wsp:rsid wsp:val=&quot;00506764&quot;/&gt;&lt;wsp:rsid wsp:val=&quot;0050723A&quot;/&gt;&lt;wsp:rsid wsp:val=&quot;00507262&quot;/&gt;&lt;wsp:rsid wsp:val=&quot;005073C6&quot;/&gt;&lt;wsp:rsid wsp:val=&quot;005074DF&quot;/&gt;&lt;wsp:rsid wsp:val=&quot;00507AD8&quot;/&gt;&lt;wsp:rsid wsp:val=&quot;0051016B&quot;/&gt;&lt;wsp:rsid wsp:val=&quot;005102E6&quot;/&gt;&lt;wsp:rsid wsp:val=&quot;00510B56&quot;/&gt;&lt;wsp:rsid wsp:val=&quot;00511565&quot;/&gt;&lt;wsp:rsid wsp:val=&quot;00511CD1&quot;/&gt;&lt;wsp:rsid wsp:val=&quot;005122D8&quot;/&gt;&lt;wsp:rsid wsp:val=&quot;00512D6A&quot;/&gt;&lt;wsp:rsid wsp:val=&quot;00513006&quot;/&gt;&lt;wsp:rsid wsp:val=&quot;005135EA&quot;/&gt;&lt;wsp:rsid wsp:val=&quot;00513698&quot;/&gt;&lt;wsp:rsid wsp:val=&quot;0051390A&quot;/&gt;&lt;wsp:rsid wsp:val=&quot;00514955&quot;/&gt;&lt;wsp:rsid wsp:val=&quot;00514ABA&quot;/&gt;&lt;wsp:rsid wsp:val=&quot;00514B17&quot;/&gt;&lt;wsp:rsid wsp:val=&quot;00514B76&quot;/&gt;&lt;wsp:rsid wsp:val=&quot;00514C5A&quot;/&gt;&lt;wsp:rsid wsp:val=&quot;00514C6D&quot;/&gt;&lt;wsp:rsid wsp:val=&quot;00514D8A&quot;/&gt;&lt;wsp:rsid wsp:val=&quot;00516146&quot;/&gt;&lt;wsp:rsid wsp:val=&quot;00516384&quot;/&gt;&lt;wsp:rsid wsp:val=&quot;0051792A&quot;/&gt;&lt;wsp:rsid wsp:val=&quot;00517B5C&quot;/&gt;&lt;wsp:rsid wsp:val=&quot;00517E6C&quot;/&gt;&lt;wsp:rsid wsp:val=&quot;00517F09&quot;/&gt;&lt;wsp:rsid wsp:val=&quot;005200BA&quot;/&gt;&lt;wsp:rsid wsp:val=&quot;005203AF&quot;/&gt;&lt;wsp:rsid wsp:val=&quot;00520691&quot;/&gt;&lt;wsp:rsid wsp:val=&quot;00520A5B&quot;/&gt;&lt;wsp:rsid wsp:val=&quot;00520F0F&quot;/&gt;&lt;wsp:rsid wsp:val=&quot;005211C4&quot;/&gt;&lt;wsp:rsid wsp:val=&quot;00521237&quot;/&gt;&lt;wsp:rsid wsp:val=&quot;0052210B&quot;/&gt;&lt;wsp:rsid wsp:val=&quot;00522156&quot;/&gt;&lt;wsp:rsid wsp:val=&quot;00522310&quot;/&gt;&lt;wsp:rsid wsp:val=&quot;005224A6&quot;/&gt;&lt;wsp:rsid wsp:val=&quot;00522C81&quot;/&gt;&lt;wsp:rsid wsp:val=&quot;0052367C&quot;/&gt;&lt;wsp:rsid wsp:val=&quot;0052389C&quot;/&gt;&lt;wsp:rsid wsp:val=&quot;00523CDB&quot;/&gt;&lt;wsp:rsid wsp:val=&quot;00524BAF&quot;/&gt;&lt;wsp:rsid wsp:val=&quot;00525BF0&quot;/&gt;&lt;wsp:rsid wsp:val=&quot;00525C2F&quot;/&gt;&lt;wsp:rsid wsp:val=&quot;00526539&quot;/&gt;&lt;wsp:rsid wsp:val=&quot;00526671&quot;/&gt;&lt;wsp:rsid wsp:val=&quot;005268A4&quot;/&gt;&lt;wsp:rsid wsp:val=&quot;00530791&quot;/&gt;&lt;wsp:rsid wsp:val=&quot;0053100C&quot;/&gt;&lt;wsp:rsid wsp:val=&quot;005311DD&quot;/&gt;&lt;wsp:rsid wsp:val=&quot;00531682&quot;/&gt;&lt;wsp:rsid wsp:val=&quot;005317BE&quot;/&gt;&lt;wsp:rsid wsp:val=&quot;005320E2&quot;/&gt;&lt;wsp:rsid wsp:val=&quot;00532738&quot;/&gt;&lt;wsp:rsid wsp:val=&quot;005332D7&quot;/&gt;&lt;wsp:rsid wsp:val=&quot;0053355C&quot;/&gt;&lt;wsp:rsid wsp:val=&quot;00533BA8&quot;/&gt;&lt;wsp:rsid wsp:val=&quot;00533DD2&quot;/&gt;&lt;wsp:rsid wsp:val=&quot;005346E8&quot;/&gt;&lt;wsp:rsid wsp:val=&quot;0053569A&quot;/&gt;&lt;wsp:rsid wsp:val=&quot;00535702&quot;/&gt;&lt;wsp:rsid wsp:val=&quot;00536850&quot;/&gt;&lt;wsp:rsid wsp:val=&quot;00536AC8&quot;/&gt;&lt;wsp:rsid wsp:val=&quot;00537430&quot;/&gt;&lt;wsp:rsid wsp:val=&quot;005374E4&quot;/&gt;&lt;wsp:rsid wsp:val=&quot;00540611&quot;/&gt;&lt;wsp:rsid wsp:val=&quot;00541579&quot;/&gt;&lt;wsp:rsid wsp:val=&quot;005424BE&quot;/&gt;&lt;wsp:rsid wsp:val=&quot;0054466D&quot;/&gt;&lt;wsp:rsid wsp:val=&quot;005447C4&quot;/&gt;&lt;wsp:rsid wsp:val=&quot;00544C4E&quot;/&gt;&lt;wsp:rsid wsp:val=&quot;00545158&quot;/&gt;&lt;wsp:rsid wsp:val=&quot;005452E2&quot;/&gt;&lt;wsp:rsid wsp:val=&quot;00545C9D&quot;/&gt;&lt;wsp:rsid wsp:val=&quot;00545F72&quot;/&gt;&lt;wsp:rsid wsp:val=&quot;005468DA&quot;/&gt;&lt;wsp:rsid wsp:val=&quot;005468EB&quot;/&gt;&lt;wsp:rsid wsp:val=&quot;0054769B&quot;/&gt;&lt;wsp:rsid wsp:val=&quot;00547C2B&quot;/&gt;&lt;wsp:rsid wsp:val=&quot;00547DFE&quot;/&gt;&lt;wsp:rsid wsp:val=&quot;00550583&quot;/&gt;&lt;wsp:rsid wsp:val=&quot;00550A34&quot;/&gt;&lt;wsp:rsid wsp:val=&quot;00550C47&quot;/&gt;&lt;wsp:rsid wsp:val=&quot;00550FDA&quot;/&gt;&lt;wsp:rsid wsp:val=&quot;00551178&quot;/&gt;&lt;wsp:rsid wsp:val=&quot;00551595&quot;/&gt;&lt;wsp:rsid wsp:val=&quot;00551C9F&quot;/&gt;&lt;wsp:rsid wsp:val=&quot;00551ED9&quot;/&gt;&lt;wsp:rsid wsp:val=&quot;00552A47&quot;/&gt;&lt;wsp:rsid wsp:val=&quot;00552C55&quot;/&gt;&lt;wsp:rsid wsp:val=&quot;00552C91&quot;/&gt;&lt;wsp:rsid wsp:val=&quot;00553677&quot;/&gt;&lt;wsp:rsid wsp:val=&quot;0055394E&quot;/&gt;&lt;wsp:rsid wsp:val=&quot;00554842&quot;/&gt;&lt;wsp:rsid wsp:val=&quot;00554978&quot;/&gt;&lt;wsp:rsid wsp:val=&quot;0055498B&quot;/&gt;&lt;wsp:rsid wsp:val=&quot;005549B7&quot;/&gt;&lt;wsp:rsid wsp:val=&quot;00554F56&quot;/&gt;&lt;wsp:rsid wsp:val=&quot;00554FBA&quot;/&gt;&lt;wsp:rsid wsp:val=&quot;00555005&quot;/&gt;&lt;wsp:rsid wsp:val=&quot;0055515E&quot;/&gt;&lt;wsp:rsid wsp:val=&quot;00555B20&quot;/&gt;&lt;wsp:rsid wsp:val=&quot;005561BD&quot;/&gt;&lt;wsp:rsid wsp:val=&quot;00556574&quot;/&gt;&lt;wsp:rsid wsp:val=&quot;00556607&quot;/&gt;&lt;wsp:rsid wsp:val=&quot;00556E2F&quot;/&gt;&lt;wsp:rsid wsp:val=&quot;00556EF2&quot;/&gt;&lt;wsp:rsid wsp:val=&quot;00556FE4&quot;/&gt;&lt;wsp:rsid wsp:val=&quot;00561031&quot;/&gt;&lt;wsp:rsid wsp:val=&quot;005610D2&quot;/&gt;&lt;wsp:rsid wsp:val=&quot;005623AA&quot;/&gt;&lt;wsp:rsid wsp:val=&quot;005623C6&quot;/&gt;&lt;wsp:rsid wsp:val=&quot;0056245F&quot;/&gt;&lt;wsp:rsid wsp:val=&quot;00562C7D&quot;/&gt;&lt;wsp:rsid wsp:val=&quot;00562EDA&quot;/&gt;&lt;wsp:rsid wsp:val=&quot;00563635&quot;/&gt;&lt;wsp:rsid wsp:val=&quot;00563A91&quot;/&gt;&lt;wsp:rsid wsp:val=&quot;00563B03&quot;/&gt;&lt;wsp:rsid wsp:val=&quot;00563B63&quot;/&gt;&lt;wsp:rsid wsp:val=&quot;00563E2C&quot;/&gt;&lt;wsp:rsid wsp:val=&quot;00564486&quot;/&gt;&lt;wsp:rsid wsp:val=&quot;00564982&quot;/&gt;&lt;wsp:rsid wsp:val=&quot;0056558E&quot;/&gt;&lt;wsp:rsid wsp:val=&quot;00565A1A&quot;/&gt;&lt;wsp:rsid wsp:val=&quot;00565B38&quot;/&gt;&lt;wsp:rsid wsp:val=&quot;005662C6&quot;/&gt;&lt;wsp:rsid wsp:val=&quot;005663D8&quot;/&gt;&lt;wsp:rsid wsp:val=&quot;00566558&quot;/&gt;&lt;wsp:rsid wsp:val=&quot;00566B9A&quot;/&gt;&lt;wsp:rsid wsp:val=&quot;00566FFF&quot;/&gt;&lt;wsp:rsid wsp:val=&quot;00567731&quot;/&gt;&lt;wsp:rsid wsp:val=&quot;00567745&quot;/&gt;&lt;wsp:rsid wsp:val=&quot;0056778F&quot;/&gt;&lt;wsp:rsid wsp:val=&quot;005677B6&quot;/&gt;&lt;wsp:rsid wsp:val=&quot;0057035C&quot;/&gt;&lt;wsp:rsid wsp:val=&quot;00570AF5&quot;/&gt;&lt;wsp:rsid wsp:val=&quot;00570C37&quot;/&gt;&lt;wsp:rsid wsp:val=&quot;00570EA7&quot;/&gt;&lt;wsp:rsid wsp:val=&quot;005715AD&quot;/&gt;&lt;wsp:rsid wsp:val=&quot;0057170A&quot;/&gt;&lt;wsp:rsid wsp:val=&quot;0057247A&quot;/&gt;&lt;wsp:rsid wsp:val=&quot;00572570&quot;/&gt;&lt;wsp:rsid wsp:val=&quot;005727FB&quot;/&gt;&lt;wsp:rsid wsp:val=&quot;00572A4C&quot;/&gt;&lt;wsp:rsid wsp:val=&quot;00573284&quot;/&gt;&lt;wsp:rsid wsp:val=&quot;00573DD4&quot;/&gt;&lt;wsp:rsid wsp:val=&quot;00574108&quot;/&gt;&lt;wsp:rsid wsp:val=&quot;00574858&quot;/&gt;&lt;wsp:rsid wsp:val=&quot;00575314&quot;/&gt;&lt;wsp:rsid wsp:val=&quot;00575332&quot;/&gt;&lt;wsp:rsid wsp:val=&quot;005758FD&quot;/&gt;&lt;wsp:rsid wsp:val=&quot;00575AD3&quot;/&gt;&lt;wsp:rsid wsp:val=&quot;00575BED&quot;/&gt;&lt;wsp:rsid wsp:val=&quot;00575F1E&quot;/&gt;&lt;wsp:rsid wsp:val=&quot;005761F2&quot;/&gt;&lt;wsp:rsid wsp:val=&quot;00577655&quot;/&gt;&lt;wsp:rsid wsp:val=&quot;00577A8D&quot;/&gt;&lt;wsp:rsid wsp:val=&quot;0058033C&quot;/&gt;&lt;wsp:rsid wsp:val=&quot;00581A68&quot;/&gt;&lt;wsp:rsid wsp:val=&quot;00581B00&quot;/&gt;&lt;wsp:rsid wsp:val=&quot;00582585&quot;/&gt;&lt;wsp:rsid wsp:val=&quot;005830F1&quot;/&gt;&lt;wsp:rsid wsp:val=&quot;0058339B&quot;/&gt;&lt;wsp:rsid wsp:val=&quot;005836AF&quot;/&gt;&lt;wsp:rsid wsp:val=&quot;00583AFD&quot;/&gt;&lt;wsp:rsid wsp:val=&quot;00583C9D&quot;/&gt;&lt;wsp:rsid wsp:val=&quot;00583E55&quot;/&gt;&lt;wsp:rsid wsp:val=&quot;0058454D&quot;/&gt;&lt;wsp:rsid wsp:val=&quot;00584B9B&quot;/&gt;&lt;wsp:rsid wsp:val=&quot;00584DCA&quot;/&gt;&lt;wsp:rsid wsp:val=&quot;0058532E&quot;/&gt;&lt;wsp:rsid wsp:val=&quot;00585458&quot;/&gt;&lt;wsp:rsid wsp:val=&quot;005854E4&quot;/&gt;&lt;wsp:rsid wsp:val=&quot;00586292&quot;/&gt;&lt;wsp:rsid wsp:val=&quot;005864FA&quot;/&gt;&lt;wsp:rsid wsp:val=&quot;00586956&quot;/&gt;&lt;wsp:rsid wsp:val=&quot;00587942&quot;/&gt;&lt;wsp:rsid wsp:val=&quot;00587B77&quot;/&gt;&lt;wsp:rsid wsp:val=&quot;00590164&quot;/&gt;&lt;wsp:rsid wsp:val=&quot;005902F9&quot;/&gt;&lt;wsp:rsid wsp:val=&quot;00590995&quot;/&gt;&lt;wsp:rsid wsp:val=&quot;00590A54&quot;/&gt;&lt;wsp:rsid wsp:val=&quot;00591628&quot;/&gt;&lt;wsp:rsid wsp:val=&quot;00591961&quot;/&gt;&lt;wsp:rsid wsp:val=&quot;00592465&quot;/&gt;&lt;wsp:rsid wsp:val=&quot;005929A6&quot;/&gt;&lt;wsp:rsid wsp:val=&quot;00592D69&quot;/&gt;&lt;wsp:rsid wsp:val=&quot;00592F31&quot;/&gt;&lt;wsp:rsid wsp:val=&quot;00594762&quot;/&gt;&lt;wsp:rsid wsp:val=&quot;00595D9B&quot;/&gt;&lt;wsp:rsid wsp:val=&quot;00596E62&quot;/&gt;&lt;wsp:rsid wsp:val=&quot;00597401&quot;/&gt;&lt;wsp:rsid wsp:val=&quot;00597C42&quot;/&gt;&lt;wsp:rsid wsp:val=&quot;005A1B4F&quot;/&gt;&lt;wsp:rsid wsp:val=&quot;005A1E82&quot;/&gt;&lt;wsp:rsid wsp:val=&quot;005A2454&quot;/&gt;&lt;wsp:rsid wsp:val=&quot;005A25ED&quot;/&gt;&lt;wsp:rsid wsp:val=&quot;005A27A8&quot;/&gt;&lt;wsp:rsid wsp:val=&quot;005A2A9B&quot;/&gt;&lt;wsp:rsid wsp:val=&quot;005A3C4D&quot;/&gt;&lt;wsp:rsid wsp:val=&quot;005A3CCD&quot;/&gt;&lt;wsp:rsid wsp:val=&quot;005A3FE0&quot;/&gt;&lt;wsp:rsid wsp:val=&quot;005A40A1&quot;/&gt;&lt;wsp:rsid wsp:val=&quot;005A445E&quot;/&gt;&lt;wsp:rsid wsp:val=&quot;005A466D&quot;/&gt;&lt;wsp:rsid wsp:val=&quot;005A4A78&quot;/&gt;&lt;wsp:rsid wsp:val=&quot;005A684B&quot;/&gt;&lt;wsp:rsid wsp:val=&quot;005A6AB6&quot;/&gt;&lt;wsp:rsid wsp:val=&quot;005A6AD0&quot;/&gt;&lt;wsp:rsid wsp:val=&quot;005B05C2&quot;/&gt;&lt;wsp:rsid wsp:val=&quot;005B0FD6&quot;/&gt;&lt;wsp:rsid wsp:val=&quot;005B15C2&quot;/&gt;&lt;wsp:rsid wsp:val=&quot;005B1CB0&quot;/&gt;&lt;wsp:rsid wsp:val=&quot;005B25EB&quot;/&gt;&lt;wsp:rsid wsp:val=&quot;005B3056&quot;/&gt;&lt;wsp:rsid wsp:val=&quot;005B3177&quot;/&gt;&lt;wsp:rsid wsp:val=&quot;005B3608&quot;/&gt;&lt;wsp:rsid wsp:val=&quot;005B3D2B&quot;/&gt;&lt;wsp:rsid wsp:val=&quot;005B49EE&quot;/&gt;&lt;wsp:rsid wsp:val=&quot;005B49FF&quot;/&gt;&lt;wsp:rsid wsp:val=&quot;005B622A&quot;/&gt;&lt;wsp:rsid wsp:val=&quot;005B6C6F&quot;/&gt;&lt;wsp:rsid wsp:val=&quot;005B6D12&quot;/&gt;&lt;wsp:rsid wsp:val=&quot;005B6F0C&quot;/&gt;&lt;wsp:rsid wsp:val=&quot;005B6F7D&quot;/&gt;&lt;wsp:rsid wsp:val=&quot;005B7063&quot;/&gt;&lt;wsp:rsid wsp:val=&quot;005B7577&quot;/&gt;&lt;wsp:rsid wsp:val=&quot;005B7CF7&quot;/&gt;&lt;wsp:rsid wsp:val=&quot;005B7FE3&quot;/&gt;&lt;wsp:rsid wsp:val=&quot;005C0023&quot;/&gt;&lt;wsp:rsid wsp:val=&quot;005C01B0&quot;/&gt;&lt;wsp:rsid wsp:val=&quot;005C0348&quot;/&gt;&lt;wsp:rsid wsp:val=&quot;005C0ACD&quot;/&gt;&lt;wsp:rsid wsp:val=&quot;005C0FCA&quot;/&gt;&lt;wsp:rsid wsp:val=&quot;005C107E&quot;/&gt;&lt;wsp:rsid wsp:val=&quot;005C20D4&quot;/&gt;&lt;wsp:rsid wsp:val=&quot;005C2330&quot;/&gt;&lt;wsp:rsid wsp:val=&quot;005C2346&quot;/&gt;&lt;wsp:rsid wsp:val=&quot;005C25A5&quot;/&gt;&lt;wsp:rsid wsp:val=&quot;005C319B&quot;/&gt;&lt;wsp:rsid wsp:val=&quot;005C44DB&quot;/&gt;&lt;wsp:rsid wsp:val=&quot;005C4878&quot;/&gt;&lt;wsp:rsid wsp:val=&quot;005C49B0&quot;/&gt;&lt;wsp:rsid wsp:val=&quot;005C4B21&quot;/&gt;&lt;wsp:rsid wsp:val=&quot;005C5490&quot;/&gt;&lt;wsp:rsid wsp:val=&quot;005C66F0&quot;/&gt;&lt;wsp:rsid wsp:val=&quot;005C6A88&quot;/&gt;&lt;wsp:rsid wsp:val=&quot;005C6B9F&quot;/&gt;&lt;wsp:rsid wsp:val=&quot;005C6DB1&quot;/&gt;&lt;wsp:rsid wsp:val=&quot;005C6F2D&quot;/&gt;&lt;wsp:rsid wsp:val=&quot;005C7286&quot;/&gt;&lt;wsp:rsid wsp:val=&quot;005C7386&quot;/&gt;&lt;wsp:rsid wsp:val=&quot;005C7699&quot;/&gt;&lt;wsp:rsid wsp:val=&quot;005C7F18&quot;/&gt;&lt;wsp:rsid wsp:val=&quot;005D01DA&quot;/&gt;&lt;wsp:rsid wsp:val=&quot;005D0381&quot;/&gt;&lt;wsp:rsid wsp:val=&quot;005D0696&quot;/&gt;&lt;wsp:rsid wsp:val=&quot;005D124A&quot;/&gt;&lt;wsp:rsid wsp:val=&quot;005D1CF3&quot;/&gt;&lt;wsp:rsid wsp:val=&quot;005D2A61&quot;/&gt;&lt;wsp:rsid wsp:val=&quot;005D2B9B&quot;/&gt;&lt;wsp:rsid wsp:val=&quot;005D4498&quot;/&gt;&lt;wsp:rsid wsp:val=&quot;005D59BB&quot;/&gt;&lt;wsp:rsid wsp:val=&quot;005D6542&quot;/&gt;&lt;wsp:rsid wsp:val=&quot;005D6CA2&quot;/&gt;&lt;wsp:rsid wsp:val=&quot;005D725D&quot;/&gt;&lt;wsp:rsid wsp:val=&quot;005D7343&quot;/&gt;&lt;wsp:rsid wsp:val=&quot;005D77CF&quot;/&gt;&lt;wsp:rsid wsp:val=&quot;005D7BD2&quot;/&gt;&lt;wsp:rsid wsp:val=&quot;005D7CC0&quot;/&gt;&lt;wsp:rsid wsp:val=&quot;005E0377&quot;/&gt;&lt;wsp:rsid wsp:val=&quot;005E0BE1&quot;/&gt;&lt;wsp:rsid wsp:val=&quot;005E1048&quot;/&gt;&lt;wsp:rsid wsp:val=&quot;005E1460&quot;/&gt;&lt;wsp:rsid wsp:val=&quot;005E1C81&quot;/&gt;&lt;wsp:rsid wsp:val=&quot;005E1CB2&quot;/&gt;&lt;wsp:rsid wsp:val=&quot;005E1D8E&quot;/&gt;&lt;wsp:rsid wsp:val=&quot;005E2050&quot;/&gt;&lt;wsp:rsid wsp:val=&quot;005E4410&quot;/&gt;&lt;wsp:rsid wsp:val=&quot;005E4829&quot;/&gt;&lt;wsp:rsid wsp:val=&quot;005E58A0&quot;/&gt;&lt;wsp:rsid wsp:val=&quot;005E5965&quot;/&gt;&lt;wsp:rsid wsp:val=&quot;005E5E8F&quot;/&gt;&lt;wsp:rsid wsp:val=&quot;005E633B&quot;/&gt;&lt;wsp:rsid wsp:val=&quot;005E6667&quot;/&gt;&lt;wsp:rsid wsp:val=&quot;005E690A&quot;/&gt;&lt;wsp:rsid wsp:val=&quot;005E6A78&quot;/&gt;&lt;wsp:rsid wsp:val=&quot;005E7836&quot;/&gt;&lt;wsp:rsid wsp:val=&quot;005E7C59&quot;/&gt;&lt;wsp:rsid wsp:val=&quot;005F04DA&quot;/&gt;&lt;wsp:rsid wsp:val=&quot;005F0514&quot;/&gt;&lt;wsp:rsid wsp:val=&quot;005F14B2&quot;/&gt;&lt;wsp:rsid wsp:val=&quot;005F1E65&quot;/&gt;&lt;wsp:rsid wsp:val=&quot;005F202B&quot;/&gt;&lt;wsp:rsid wsp:val=&quot;005F2943&quot;/&gt;&lt;wsp:rsid wsp:val=&quot;005F2BE1&quot;/&gt;&lt;wsp:rsid wsp:val=&quot;005F2EF2&quot;/&gt;&lt;wsp:rsid wsp:val=&quot;005F36F4&quot;/&gt;&lt;wsp:rsid wsp:val=&quot;005F3B0A&quot;/&gt;&lt;wsp:rsid wsp:val=&quot;005F3D66&quot;/&gt;&lt;wsp:rsid wsp:val=&quot;005F3E41&quot;/&gt;&lt;wsp:rsid wsp:val=&quot;005F4973&quot;/&gt;&lt;wsp:rsid wsp:val=&quot;005F4DAF&quot;/&gt;&lt;wsp:rsid wsp:val=&quot;005F5A62&quot;/&gt;&lt;wsp:rsid wsp:val=&quot;005F5A68&quot;/&gt;&lt;wsp:rsid wsp:val=&quot;005F6B1E&quot;/&gt;&lt;wsp:rsid wsp:val=&quot;005F6D91&quot;/&gt;&lt;wsp:rsid wsp:val=&quot;005F6E26&quot;/&gt;&lt;wsp:rsid wsp:val=&quot;005F7FDC&quot;/&gt;&lt;wsp:rsid wsp:val=&quot;006010A4&quot;/&gt;&lt;wsp:rsid wsp:val=&quot;0060123B&quot;/&gt;&lt;wsp:rsid wsp:val=&quot;006017AE&quot;/&gt;&lt;wsp:rsid wsp:val=&quot;00601BDC&quot;/&gt;&lt;wsp:rsid wsp:val=&quot;00602E3A&quot;/&gt;&lt;wsp:rsid wsp:val=&quot;00603302&quot;/&gt;&lt;wsp:rsid wsp:val=&quot;006034A7&quot;/&gt;&lt;wsp:rsid wsp:val=&quot;00603F0A&quot;/&gt;&lt;wsp:rsid wsp:val=&quot;00604275&quot;/&gt;&lt;wsp:rsid wsp:val=&quot;00604580&quot;/&gt;&lt;wsp:rsid wsp:val=&quot;00604847&quot;/&gt;&lt;wsp:rsid wsp:val=&quot;00604D12&quot;/&gt;&lt;wsp:rsid wsp:val=&quot;006054DE&quot;/&gt;&lt;wsp:rsid wsp:val=&quot;00606669&quot;/&gt;&lt;wsp:rsid wsp:val=&quot;00606DD8&quot;/&gt;&lt;wsp:rsid wsp:val=&quot;0060712C&quot;/&gt;&lt;wsp:rsid wsp:val=&quot;00607AAD&quot;/&gt;&lt;wsp:rsid wsp:val=&quot;00607B9B&quot;/&gt;&lt;wsp:rsid wsp:val=&quot;00607C77&quot;/&gt;&lt;wsp:rsid wsp:val=&quot;00607D29&quot;/&gt;&lt;wsp:rsid wsp:val=&quot;00610135&quot;/&gt;&lt;wsp:rsid wsp:val=&quot;006109B3&quot;/&gt;&lt;wsp:rsid wsp:val=&quot;00610AE7&quot;/&gt;&lt;wsp:rsid wsp:val=&quot;00611234&quot;/&gt;&lt;wsp:rsid wsp:val=&quot;0061127B&quot;/&gt;&lt;wsp:rsid wsp:val=&quot;0061131E&quot;/&gt;&lt;wsp:rsid wsp:val=&quot;0061155D&quot;/&gt;&lt;wsp:rsid wsp:val=&quot;00612298&quot;/&gt;&lt;wsp:rsid wsp:val=&quot;0061247F&quot;/&gt;&lt;wsp:rsid wsp:val=&quot;00612863&quot;/&gt;&lt;wsp:rsid wsp:val=&quot;00612932&quot;/&gt;&lt;wsp:rsid wsp:val=&quot;006134E7&quot;/&gt;&lt;wsp:rsid wsp:val=&quot;00613D72&quot;/&gt;&lt;wsp:rsid wsp:val=&quot;0061448A&quot;/&gt;&lt;wsp:rsid wsp:val=&quot;0061502F&quot;/&gt;&lt;wsp:rsid wsp:val=&quot;0061557A&quot;/&gt;&lt;wsp:rsid wsp:val=&quot;0061574F&quot;/&gt;&lt;wsp:rsid wsp:val=&quot;006159E4&quot;/&gt;&lt;wsp:rsid wsp:val=&quot;00616366&quot;/&gt;&lt;wsp:rsid wsp:val=&quot;00617162&quot;/&gt;&lt;wsp:rsid wsp:val=&quot;00617417&quot;/&gt;&lt;wsp:rsid wsp:val=&quot;006177D1&quot;/&gt;&lt;wsp:rsid wsp:val=&quot;00617861&quot;/&gt;&lt;wsp:rsid wsp:val=&quot;00617F25&quot;/&gt;&lt;wsp:rsid wsp:val=&quot;0062093A&quot;/&gt;&lt;wsp:rsid wsp:val=&quot;00621C92&quot;/&gt;&lt;wsp:rsid wsp:val=&quot;0062322C&quot;/&gt;&lt;wsp:rsid wsp:val=&quot;00625640&quot;/&gt;&lt;wsp:rsid wsp:val=&quot;00626A56&quot;/&gt;&lt;wsp:rsid wsp:val=&quot;00626C0D&quot;/&gt;&lt;wsp:rsid wsp:val=&quot;00627034&quot;/&gt;&lt;wsp:rsid wsp:val=&quot;00627285&quot;/&gt;&lt;wsp:rsid wsp:val=&quot;00627325&quot;/&gt;&lt;wsp:rsid wsp:val=&quot;006274B4&quot;/&gt;&lt;wsp:rsid wsp:val=&quot;0062751C&quot;/&gt;&lt;wsp:rsid wsp:val=&quot;006276A9&quot;/&gt;&lt;wsp:rsid wsp:val=&quot;006277E2&quot;/&gt;&lt;wsp:rsid wsp:val=&quot;006304D6&quot;/&gt;&lt;wsp:rsid wsp:val=&quot;00630A2F&quot;/&gt;&lt;wsp:rsid wsp:val=&quot;00630A8B&quot;/&gt;&lt;wsp:rsid wsp:val=&quot;00630EE3&quot;/&gt;&lt;wsp:rsid wsp:val=&quot;00630FD3&quot;/&gt;&lt;wsp:rsid wsp:val=&quot;0063161E&quot;/&gt;&lt;wsp:rsid wsp:val=&quot;00631C31&quot;/&gt;&lt;wsp:rsid wsp:val=&quot;0063224E&quot;/&gt;&lt;wsp:rsid wsp:val=&quot;006327B4&quot;/&gt;&lt;wsp:rsid wsp:val=&quot;00632E8A&quot;/&gt;&lt;wsp:rsid wsp:val=&quot;006331FF&quot;/&gt;&lt;wsp:rsid wsp:val=&quot;00633CB5&quot;/&gt;&lt;wsp:rsid wsp:val=&quot;00634B66&quot;/&gt;&lt;wsp:rsid wsp:val=&quot;00634BD4&quot;/&gt;&lt;wsp:rsid wsp:val=&quot;0063525A&quot;/&gt;&lt;wsp:rsid wsp:val=&quot;00635496&quot;/&gt;&lt;wsp:rsid wsp:val=&quot;00635498&quot;/&gt;&lt;wsp:rsid wsp:val=&quot;006358BA&quot;/&gt;&lt;wsp:rsid wsp:val=&quot;006358D6&quot;/&gt;&lt;wsp:rsid wsp:val=&quot;006358FE&quot;/&gt;&lt;wsp:rsid wsp:val=&quot;006365C0&quot;/&gt;&lt;wsp:rsid wsp:val=&quot;006368D3&quot;/&gt;&lt;wsp:rsid wsp:val=&quot;00637A9A&quot;/&gt;&lt;wsp:rsid wsp:val=&quot;006405FA&quot;/&gt;&lt;wsp:rsid wsp:val=&quot;00640DFF&quot;/&gt;&lt;wsp:rsid wsp:val=&quot;00641BD1&quot;/&gt;&lt;wsp:rsid wsp:val=&quot;00642066&quot;/&gt;&lt;wsp:rsid wsp:val=&quot;006424E5&quot;/&gt;&lt;wsp:rsid wsp:val=&quot;00642D04&quot;/&gt;&lt;wsp:rsid wsp:val=&quot;006430DD&quot;/&gt;&lt;wsp:rsid wsp:val=&quot;006437E7&quot;/&gt;&lt;wsp:rsid wsp:val=&quot;00643828&quot;/&gt;&lt;wsp:rsid wsp:val=&quot;00643FC5&quot;/&gt;&lt;wsp:rsid wsp:val=&quot;00644570&quot;/&gt;&lt;wsp:rsid wsp:val=&quot;006446A5&quot;/&gt;&lt;wsp:rsid wsp:val=&quot;00644AE7&quot;/&gt;&lt;wsp:rsid wsp:val=&quot;00644BD6&quot;/&gt;&lt;wsp:rsid wsp:val=&quot;00644E96&quot;/&gt;&lt;wsp:rsid wsp:val=&quot;0064558D&quot;/&gt;&lt;wsp:rsid wsp:val=&quot;006459F8&quot;/&gt;&lt;wsp:rsid wsp:val=&quot;00645DE7&quot;/&gt;&lt;wsp:rsid wsp:val=&quot;00646925&quot;/&gt;&lt;wsp:rsid wsp:val=&quot;0064709E&quot;/&gt;&lt;wsp:rsid wsp:val=&quot;00647397&quot;/&gt;&lt;wsp:rsid wsp:val=&quot;006478F4&quot;/&gt;&lt;wsp:rsid wsp:val=&quot;00647AF3&quot;/&gt;&lt;wsp:rsid wsp:val=&quot;00647CAE&quot;/&gt;&lt;wsp:rsid wsp:val=&quot;00647F93&quot;/&gt;&lt;wsp:rsid wsp:val=&quot;00650481&quot;/&gt;&lt;wsp:rsid wsp:val=&quot;00650700&quot;/&gt;&lt;wsp:rsid wsp:val=&quot;00650995&quot;/&gt;&lt;wsp:rsid wsp:val=&quot;00651140&quot;/&gt;&lt;wsp:rsid wsp:val=&quot;00651465&quot;/&gt;&lt;wsp:rsid wsp:val=&quot;00651625&quot;/&gt;&lt;wsp:rsid wsp:val=&quot;006520CC&quot;/&gt;&lt;wsp:rsid wsp:val=&quot;006523F3&quot;/&gt;&lt;wsp:rsid wsp:val=&quot;00652C94&quot;/&gt;&lt;wsp:rsid wsp:val=&quot;00653279&quot;/&gt;&lt;wsp:rsid wsp:val=&quot;006533F5&quot;/&gt;&lt;wsp:rsid wsp:val=&quot;00653D22&quot;/&gt;&lt;wsp:rsid wsp:val=&quot;006550A4&quot;/&gt;&lt;wsp:rsid wsp:val=&quot;006551B4&quot;/&gt;&lt;wsp:rsid wsp:val=&quot;006554D4&quot;/&gt;&lt;wsp:rsid wsp:val=&quot;0065569B&quot;/&gt;&lt;wsp:rsid wsp:val=&quot;00656666&quot;/&gt;&lt;wsp:rsid wsp:val=&quot;0065692A&quot;/&gt;&lt;wsp:rsid wsp:val=&quot;00656B90&quot;/&gt;&lt;wsp:rsid wsp:val=&quot;006570AD&quot;/&gt;&lt;wsp:rsid wsp:val=&quot;00657B8D&quot;/&gt;&lt;wsp:rsid wsp:val=&quot;00660409&quot;/&gt;&lt;wsp:rsid wsp:val=&quot;006605A6&quot;/&gt;&lt;wsp:rsid wsp:val=&quot;00660948&quot;/&gt;&lt;wsp:rsid wsp:val=&quot;00661E43&quot;/&gt;&lt;wsp:rsid wsp:val=&quot;00661EFA&quot;/&gt;&lt;wsp:rsid wsp:val=&quot;00662326&quot;/&gt;&lt;wsp:rsid wsp:val=&quot;00662717&quot;/&gt;&lt;wsp:rsid wsp:val=&quot;006630AB&quot;/&gt;&lt;wsp:rsid wsp:val=&quot;006632B0&quot;/&gt;&lt;wsp:rsid wsp:val=&quot;006635E2&quot;/&gt;&lt;wsp:rsid wsp:val=&quot;006639B9&quot;/&gt;&lt;wsp:rsid wsp:val=&quot;00664234&quot;/&gt;&lt;wsp:rsid wsp:val=&quot;00664591&quot;/&gt;&lt;wsp:rsid wsp:val=&quot;00664901&quot;/&gt;&lt;wsp:rsid wsp:val=&quot;00664EAD&quot;/&gt;&lt;wsp:rsid wsp:val=&quot;00664F0E&quot;/&gt;&lt;wsp:rsid wsp:val=&quot;00666169&quot;/&gt;&lt;wsp:rsid wsp:val=&quot;0066656D&quot;/&gt;&lt;wsp:rsid wsp:val=&quot;00666A8C&quot;/&gt;&lt;wsp:rsid wsp:val=&quot;0066739D&quot;/&gt;&lt;wsp:rsid wsp:val=&quot;0066745C&quot;/&gt;&lt;wsp:rsid wsp:val=&quot;00667A83&quot;/&gt;&lt;wsp:rsid wsp:val=&quot;00670478&quot;/&gt;&lt;wsp:rsid wsp:val=&quot;00670676&quot;/&gt;&lt;wsp:rsid wsp:val=&quot;00670FB7&quot;/&gt;&lt;wsp:rsid wsp:val=&quot;006721E7&quot;/&gt;&lt;wsp:rsid wsp:val=&quot;006728A8&quot;/&gt;&lt;wsp:rsid wsp:val=&quot;00673291&quot;/&gt;&lt;wsp:rsid wsp:val=&quot;00673482&quot;/&gt;&lt;wsp:rsid wsp:val=&quot;006740EF&quot;/&gt;&lt;wsp:rsid wsp:val=&quot;00674706&quot;/&gt;&lt;wsp:rsid wsp:val=&quot;006750FA&quot;/&gt;&lt;wsp:rsid wsp:val=&quot;006755C2&quot;/&gt;&lt;wsp:rsid wsp:val=&quot;00675884&quot;/&gt;&lt;wsp:rsid wsp:val=&quot;00675BE2&quot;/&gt;&lt;wsp:rsid wsp:val=&quot;00675C27&quot;/&gt;&lt;wsp:rsid wsp:val=&quot;00675D3C&quot;/&gt;&lt;wsp:rsid wsp:val=&quot;00675F92&quot;/&gt;&lt;wsp:rsid wsp:val=&quot;0067691F&quot;/&gt;&lt;wsp:rsid wsp:val=&quot;00676D3B&quot;/&gt;&lt;wsp:rsid wsp:val=&quot;006772B6&quot;/&gt;&lt;wsp:rsid wsp:val=&quot;00677371&quot;/&gt;&lt;wsp:rsid wsp:val=&quot;0067751B&quot;/&gt;&lt;wsp:rsid wsp:val=&quot;0067772D&quot;/&gt;&lt;wsp:rsid wsp:val=&quot;006804F6&quot;/&gt;&lt;wsp:rsid wsp:val=&quot;00680ACD&quot;/&gt;&lt;wsp:rsid wsp:val=&quot;00680C3B&quot;/&gt;&lt;wsp:rsid wsp:val=&quot;00681288&quot;/&gt;&lt;wsp:rsid wsp:val=&quot;00681722&quot;/&gt;&lt;wsp:rsid wsp:val=&quot;00681CA6&quot;/&gt;&lt;wsp:rsid wsp:val=&quot;00681D01&quot;/&gt;&lt;wsp:rsid wsp:val=&quot;00681F73&quot;/&gt;&lt;wsp:rsid wsp:val=&quot;00681F76&quot;/&gt;&lt;wsp:rsid wsp:val=&quot;00682042&quot;/&gt;&lt;wsp:rsid wsp:val=&quot;00682623&quot;/&gt;&lt;wsp:rsid wsp:val=&quot;00682A8F&quot;/&gt;&lt;wsp:rsid wsp:val=&quot;00682C84&quot;/&gt;&lt;wsp:rsid wsp:val=&quot;006830FA&quot;/&gt;&lt;wsp:rsid wsp:val=&quot;00683FFC&quot;/&gt;&lt;wsp:rsid wsp:val=&quot;006841BE&quot;/&gt;&lt;wsp:rsid wsp:val=&quot;00684427&quot;/&gt;&lt;wsp:rsid wsp:val=&quot;00684908&quot;/&gt;&lt;wsp:rsid wsp:val=&quot;00685535&quot;/&gt;&lt;wsp:rsid wsp:val=&quot;00685CF7&quot;/&gt;&lt;wsp:rsid wsp:val=&quot;00685D13&quot;/&gt;&lt;wsp:rsid wsp:val=&quot;00686188&quot;/&gt;&lt;wsp:rsid wsp:val=&quot;00686293&quot;/&gt;&lt;wsp:rsid wsp:val=&quot;006864B7&quot;/&gt;&lt;wsp:rsid wsp:val=&quot;00686B9E&quot;/&gt;&lt;wsp:rsid wsp:val=&quot;00686F49&quot;/&gt;&lt;wsp:rsid wsp:val=&quot;00687066&quot;/&gt;&lt;wsp:rsid wsp:val=&quot;006876C7&quot;/&gt;&lt;wsp:rsid wsp:val=&quot;006878F3&quot;/&gt;&lt;wsp:rsid wsp:val=&quot;0068794C&quot;/&gt;&lt;wsp:rsid wsp:val=&quot;00690388&quot;/&gt;&lt;wsp:rsid wsp:val=&quot;00690875&quot;/&gt;&lt;wsp:rsid wsp:val=&quot;0069095D&quot;/&gt;&lt;wsp:rsid wsp:val=&quot;00690B50&quot;/&gt;&lt;wsp:rsid wsp:val=&quot;00690BA3&quot;/&gt;&lt;wsp:rsid wsp:val=&quot;0069121E&quot;/&gt;&lt;wsp:rsid wsp:val=&quot;00691346&quot;/&gt;&lt;wsp:rsid wsp:val=&quot;00691BD5&quot;/&gt;&lt;wsp:rsid wsp:val=&quot;00691CEC&quot;/&gt;&lt;wsp:rsid wsp:val=&quot;006920DB&quot;/&gt;&lt;wsp:rsid wsp:val=&quot;006926BC&quot;/&gt;&lt;wsp:rsid wsp:val=&quot;006930A3&quot;/&gt;&lt;wsp:rsid wsp:val=&quot;006933C9&quot;/&gt;&lt;wsp:rsid wsp:val=&quot;0069348D&quot;/&gt;&lt;wsp:rsid wsp:val=&quot;00693DA2&quot;/&gt;&lt;wsp:rsid wsp:val=&quot;0069446A&quot;/&gt;&lt;wsp:rsid wsp:val=&quot;00694D5D&quot;/&gt;&lt;wsp:rsid wsp:val=&quot;00694DA3&quot;/&gt;&lt;wsp:rsid wsp:val=&quot;00694E59&quot;/&gt;&lt;wsp:rsid wsp:val=&quot;006954DD&quot;/&gt;&lt;wsp:rsid wsp:val=&quot;006955A5&quot;/&gt;&lt;wsp:rsid wsp:val=&quot;00696BBC&quot;/&gt;&lt;wsp:rsid wsp:val=&quot;00696F88&quot;/&gt;&lt;wsp:rsid wsp:val=&quot;0069733E&quot;/&gt;&lt;wsp:rsid wsp:val=&quot;00697375&quot;/&gt;&lt;wsp:rsid wsp:val=&quot;006973E5&quot;/&gt;&lt;wsp:rsid wsp:val=&quot;006977CC&quot;/&gt;&lt;wsp:rsid wsp:val=&quot;006A0958&quot;/&gt;&lt;wsp:rsid wsp:val=&quot;006A0D06&quot;/&gt;&lt;wsp:rsid wsp:val=&quot;006A1830&quot;/&gt;&lt;wsp:rsid wsp:val=&quot;006A3056&quot;/&gt;&lt;wsp:rsid wsp:val=&quot;006A35BD&quot;/&gt;&lt;wsp:rsid wsp:val=&quot;006A3660&quot;/&gt;&lt;wsp:rsid wsp:val=&quot;006A369C&quot;/&gt;&lt;wsp:rsid wsp:val=&quot;006A372F&quot;/&gt;&lt;wsp:rsid wsp:val=&quot;006A3874&quot;/&gt;&lt;wsp:rsid wsp:val=&quot;006A395C&quot;/&gt;&lt;wsp:rsid wsp:val=&quot;006A46A7&quot;/&gt;&lt;wsp:rsid wsp:val=&quot;006A4A4E&quot;/&gt;&lt;wsp:rsid wsp:val=&quot;006A5591&quot;/&gt;&lt;wsp:rsid wsp:val=&quot;006A5C86&quot;/&gt;&lt;wsp:rsid wsp:val=&quot;006A60DA&quot;/&gt;&lt;wsp:rsid wsp:val=&quot;006A657D&quot;/&gt;&lt;wsp:rsid wsp:val=&quot;006A7836&quot;/&gt;&lt;wsp:rsid wsp:val=&quot;006A79A6&quot;/&gt;&lt;wsp:rsid wsp:val=&quot;006B06D5&quot;/&gt;&lt;wsp:rsid wsp:val=&quot;006B1A12&quot;/&gt;&lt;wsp:rsid wsp:val=&quot;006B1CCC&quot;/&gt;&lt;wsp:rsid wsp:val=&quot;006B1FBC&quot;/&gt;&lt;wsp:rsid wsp:val=&quot;006B2649&quot;/&gt;&lt;wsp:rsid wsp:val=&quot;006B264B&quot;/&gt;&lt;wsp:rsid wsp:val=&quot;006B2E26&quot;/&gt;&lt;wsp:rsid wsp:val=&quot;006B3348&quot;/&gt;&lt;wsp:rsid wsp:val=&quot;006B34BA&quot;/&gt;&lt;wsp:rsid wsp:val=&quot;006B35C6&quot;/&gt;&lt;wsp:rsid wsp:val=&quot;006B3728&quot;/&gt;&lt;wsp:rsid wsp:val=&quot;006B3AAD&quot;/&gt;&lt;wsp:rsid wsp:val=&quot;006B400B&quot;/&gt;&lt;wsp:rsid wsp:val=&quot;006B43EE&quot;/&gt;&lt;wsp:rsid wsp:val=&quot;006B4C45&quot;/&gt;&lt;wsp:rsid wsp:val=&quot;006B4F60&quot;/&gt;&lt;wsp:rsid wsp:val=&quot;006B53B5&quot;/&gt;&lt;wsp:rsid wsp:val=&quot;006B5BDC&quot;/&gt;&lt;wsp:rsid wsp:val=&quot;006B5E26&quot;/&gt;&lt;wsp:rsid wsp:val=&quot;006B65E5&quot;/&gt;&lt;wsp:rsid wsp:val=&quot;006B69EA&quot;/&gt;&lt;wsp:rsid wsp:val=&quot;006B6B17&quot;/&gt;&lt;wsp:rsid wsp:val=&quot;006B6D40&quot;/&gt;&lt;wsp:rsid wsp:val=&quot;006B7602&quot;/&gt;&lt;wsp:rsid wsp:val=&quot;006B77EA&quot;/&gt;&lt;wsp:rsid wsp:val=&quot;006C146A&quot;/&gt;&lt;wsp:rsid wsp:val=&quot;006C1FA5&quot;/&gt;&lt;wsp:rsid wsp:val=&quot;006C2513&quot;/&gt;&lt;wsp:rsid wsp:val=&quot;006C252A&quot;/&gt;&lt;wsp:rsid wsp:val=&quot;006C2711&quot;/&gt;&lt;wsp:rsid wsp:val=&quot;006C2B8C&quot;/&gt;&lt;wsp:rsid wsp:val=&quot;006C316D&quot;/&gt;&lt;wsp:rsid wsp:val=&quot;006C3252&quot;/&gt;&lt;wsp:rsid wsp:val=&quot;006C3804&quot;/&gt;&lt;wsp:rsid wsp:val=&quot;006C38D9&quot;/&gt;&lt;wsp:rsid wsp:val=&quot;006C3E81&quot;/&gt;&lt;wsp:rsid wsp:val=&quot;006C3F0A&quot;/&gt;&lt;wsp:rsid wsp:val=&quot;006C43FA&quot;/&gt;&lt;wsp:rsid wsp:val=&quot;006C5272&quot;/&gt;&lt;wsp:rsid wsp:val=&quot;006C53AF&quot;/&gt;&lt;wsp:rsid wsp:val=&quot;006C544C&quot;/&gt;&lt;wsp:rsid wsp:val=&quot;006C5695&quot;/&gt;&lt;wsp:rsid wsp:val=&quot;006C59F3&quot;/&gt;&lt;wsp:rsid wsp:val=&quot;006C5F53&quot;/&gt;&lt;wsp:rsid wsp:val=&quot;006C6251&quot;/&gt;&lt;wsp:rsid wsp:val=&quot;006C64E5&quot;/&gt;&lt;wsp:rsid wsp:val=&quot;006C69F1&quot;/&gt;&lt;wsp:rsid wsp:val=&quot;006C6AD9&quot;/&gt;&lt;wsp:rsid wsp:val=&quot;006C6D75&quot;/&gt;&lt;wsp:rsid wsp:val=&quot;006C70F4&quot;/&gt;&lt;wsp:rsid wsp:val=&quot;006C7169&quot;/&gt;&lt;wsp:rsid wsp:val=&quot;006C7C26&quot;/&gt;&lt;wsp:rsid wsp:val=&quot;006D05A3&quot;/&gt;&lt;wsp:rsid wsp:val=&quot;006D069E&quot;/&gt;&lt;wsp:rsid wsp:val=&quot;006D0932&quot;/&gt;&lt;wsp:rsid wsp:val=&quot;006D09DC&quot;/&gt;&lt;wsp:rsid wsp:val=&quot;006D0B73&quot;/&gt;&lt;wsp:rsid wsp:val=&quot;006D0DAB&quot;/&gt;&lt;wsp:rsid wsp:val=&quot;006D135E&quot;/&gt;&lt;wsp:rsid wsp:val=&quot;006D1AB2&quot;/&gt;&lt;wsp:rsid wsp:val=&quot;006D1B4F&quot;/&gt;&lt;wsp:rsid wsp:val=&quot;006D239C&quot;/&gt;&lt;wsp:rsid wsp:val=&quot;006D25C7&quot;/&gt;&lt;wsp:rsid wsp:val=&quot;006D30E3&quot;/&gt;&lt;wsp:rsid wsp:val=&quot;006D31C3&quot;/&gt;&lt;wsp:rsid wsp:val=&quot;006D408E&quot;/&gt;&lt;wsp:rsid wsp:val=&quot;006D4B3A&quot;/&gt;&lt;wsp:rsid wsp:val=&quot;006D5150&quot;/&gt;&lt;wsp:rsid wsp:val=&quot;006D53D3&quot;/&gt;&lt;wsp:rsid wsp:val=&quot;006D5878&quot;/&gt;&lt;wsp:rsid wsp:val=&quot;006D629E&quot;/&gt;&lt;wsp:rsid wsp:val=&quot;006D69F9&quot;/&gt;&lt;wsp:rsid wsp:val=&quot;006D6BB9&quot;/&gt;&lt;wsp:rsid wsp:val=&quot;006D7219&quot;/&gt;&lt;wsp:rsid wsp:val=&quot;006D7D9F&quot;/&gt;&lt;wsp:rsid wsp:val=&quot;006E09A8&quot;/&gt;&lt;wsp:rsid wsp:val=&quot;006E0CC1&quot;/&gt;&lt;wsp:rsid wsp:val=&quot;006E0F17&quot;/&gt;&lt;wsp:rsid wsp:val=&quot;006E159E&quot;/&gt;&lt;wsp:rsid wsp:val=&quot;006E3162&quot;/&gt;&lt;wsp:rsid wsp:val=&quot;006E3403&quot;/&gt;&lt;wsp:rsid wsp:val=&quot;006E3408&quot;/&gt;&lt;wsp:rsid wsp:val=&quot;006E399B&quot;/&gt;&lt;wsp:rsid wsp:val=&quot;006E3A57&quot;/&gt;&lt;wsp:rsid wsp:val=&quot;006E4047&quot;/&gt;&lt;wsp:rsid wsp:val=&quot;006E4254&quot;/&gt;&lt;wsp:rsid wsp:val=&quot;006E4999&quot;/&gt;&lt;wsp:rsid wsp:val=&quot;006E54E1&quot;/&gt;&lt;wsp:rsid wsp:val=&quot;006E5C1E&quot;/&gt;&lt;wsp:rsid wsp:val=&quot;006E662D&quot;/&gt;&lt;wsp:rsid wsp:val=&quot;006E6697&quot;/&gt;&lt;wsp:rsid wsp:val=&quot;006E6C23&quot;/&gt;&lt;wsp:rsid wsp:val=&quot;006E72D4&quot;/&gt;&lt;wsp:rsid wsp:val=&quot;006E73BD&quot;/&gt;&lt;wsp:rsid wsp:val=&quot;006E7F17&quot;/&gt;&lt;wsp:rsid wsp:val=&quot;006F030F&quot;/&gt;&lt;wsp:rsid wsp:val=&quot;006F0AB3&quot;/&gt;&lt;wsp:rsid wsp:val=&quot;006F1381&quot;/&gt;&lt;wsp:rsid wsp:val=&quot;006F13D8&quot;/&gt;&lt;wsp:rsid wsp:val=&quot;006F158E&quot;/&gt;&lt;wsp:rsid wsp:val=&quot;006F1D3C&quot;/&gt;&lt;wsp:rsid wsp:val=&quot;006F1DA9&quot;/&gt;&lt;wsp:rsid wsp:val=&quot;006F2110&quot;/&gt;&lt;wsp:rsid wsp:val=&quot;006F21D4&quot;/&gt;&lt;wsp:rsid wsp:val=&quot;006F2884&quot;/&gt;&lt;wsp:rsid wsp:val=&quot;006F2E00&quot;/&gt;&lt;wsp:rsid wsp:val=&quot;006F38FF&quot;/&gt;&lt;wsp:rsid wsp:val=&quot;006F3A6F&quot;/&gt;&lt;wsp:rsid wsp:val=&quot;006F3C82&quot;/&gt;&lt;wsp:rsid wsp:val=&quot;006F4319&quot;/&gt;&lt;wsp:rsid wsp:val=&quot;006F453D&quot;/&gt;&lt;wsp:rsid wsp:val=&quot;006F493D&quot;/&gt;&lt;wsp:rsid wsp:val=&quot;006F4D6A&quot;/&gt;&lt;wsp:rsid wsp:val=&quot;006F5191&quot;/&gt;&lt;wsp:rsid wsp:val=&quot;006F5576&quot;/&gt;&lt;wsp:rsid wsp:val=&quot;006F55EC&quot;/&gt;&lt;wsp:rsid wsp:val=&quot;006F61FC&quot;/&gt;&lt;wsp:rsid wsp:val=&quot;006F64C3&quot;/&gt;&lt;wsp:rsid wsp:val=&quot;006F65C9&quot;/&gt;&lt;wsp:rsid wsp:val=&quot;006F6A64&quot;/&gt;&lt;wsp:rsid wsp:val=&quot;006F73DC&quot;/&gt;&lt;wsp:rsid wsp:val=&quot;006F771D&quot;/&gt;&lt;wsp:rsid wsp:val=&quot;007002D7&quot;/&gt;&lt;wsp:rsid wsp:val=&quot;007003F2&quot;/&gt;&lt;wsp:rsid wsp:val=&quot;007009E8&quot;/&gt;&lt;wsp:rsid wsp:val=&quot;00700D3F&quot;/&gt;&lt;wsp:rsid wsp:val=&quot;00700FC3&quot;/&gt;&lt;wsp:rsid wsp:val=&quot;00701041&quot;/&gt;&lt;wsp:rsid wsp:val=&quot;00702B46&quot;/&gt;&lt;wsp:rsid wsp:val=&quot;00702D05&quot;/&gt;&lt;wsp:rsid wsp:val=&quot;00702D98&quot;/&gt;&lt;wsp:rsid wsp:val=&quot;00703165&quot;/&gt;&lt;wsp:rsid wsp:val=&quot;0070391A&quot;/&gt;&lt;wsp:rsid wsp:val=&quot;00703A03&quot;/&gt;&lt;wsp:rsid wsp:val=&quot;00703C33&quot;/&gt;&lt;wsp:rsid wsp:val=&quot;00703C5B&quot;/&gt;&lt;wsp:rsid wsp:val=&quot;0070447D&quot;/&gt;&lt;wsp:rsid wsp:val=&quot;00704900&quot;/&gt;&lt;wsp:rsid wsp:val=&quot;00704BDA&quot;/&gt;&lt;wsp:rsid wsp:val=&quot;00704DB3&quot;/&gt;&lt;wsp:rsid wsp:val=&quot;007051E7&quot;/&gt;&lt;wsp:rsid wsp:val=&quot;0070533D&quot;/&gt;&lt;wsp:rsid wsp:val=&quot;00706532&quot;/&gt;&lt;wsp:rsid wsp:val=&quot;0070696A&quot;/&gt;&lt;wsp:rsid wsp:val=&quot;007070F5&quot;/&gt;&lt;wsp:rsid wsp:val=&quot;007072D9&quot;/&gt;&lt;wsp:rsid wsp:val=&quot;00707BD2&quot;/&gt;&lt;wsp:rsid wsp:val=&quot;007103C8&quot;/&gt;&lt;wsp:rsid wsp:val=&quot;00710577&quot;/&gt;&lt;wsp:rsid wsp:val=&quot;00710627&quot;/&gt;&lt;wsp:rsid wsp:val=&quot;0071086A&quot;/&gt;&lt;wsp:rsid wsp:val=&quot;00710A82&quot;/&gt;&lt;wsp:rsid wsp:val=&quot;00710EED&quot;/&gt;&lt;wsp:rsid wsp:val=&quot;00710F77&quot;/&gt;&lt;wsp:rsid wsp:val=&quot;00711131&quot;/&gt;&lt;wsp:rsid wsp:val=&quot;00711978&quot;/&gt;&lt;wsp:rsid wsp:val=&quot;00711B33&quot;/&gt;&lt;wsp:rsid wsp:val=&quot;00712196&quot;/&gt;&lt;wsp:rsid wsp:val=&quot;007133EC&quot;/&gt;&lt;wsp:rsid wsp:val=&quot;00713494&quot;/&gt;&lt;wsp:rsid wsp:val=&quot;00713DBF&quot;/&gt;&lt;wsp:rsid wsp:val=&quot;00713F0D&quot;/&gt;&lt;wsp:rsid wsp:val=&quot;00714455&quot;/&gt;&lt;wsp:rsid wsp:val=&quot;00715F29&quot;/&gt;&lt;wsp:rsid wsp:val=&quot;00716546&quot;/&gt;&lt;wsp:rsid wsp:val=&quot;00716909&quot;/&gt;&lt;wsp:rsid wsp:val=&quot;00716B79&quot;/&gt;&lt;wsp:rsid wsp:val=&quot;00720226&quot;/&gt;&lt;wsp:rsid wsp:val=&quot;00721145&quot;/&gt;&lt;wsp:rsid wsp:val=&quot;0072196A&quot;/&gt;&lt;wsp:rsid wsp:val=&quot;0072216B&quot;/&gt;&lt;wsp:rsid wsp:val=&quot;00722242&quot;/&gt;&lt;wsp:rsid wsp:val=&quot;007223D0&quot;/&gt;&lt;wsp:rsid wsp:val=&quot;00722889&quot;/&gt;&lt;wsp:rsid wsp:val=&quot;007230BD&quot;/&gt;&lt;wsp:rsid wsp:val=&quot;00723D35&quot;/&gt;&lt;wsp:rsid wsp:val=&quot;00723F80&quot;/&gt;&lt;wsp:rsid wsp:val=&quot;0072428F&quot;/&gt;&lt;wsp:rsid wsp:val=&quot;007245D5&quot;/&gt;&lt;wsp:rsid wsp:val=&quot;007246E8&quot;/&gt;&lt;wsp:rsid wsp:val=&quot;00724826&quot;/&gt;&lt;wsp:rsid wsp:val=&quot;00724A47&quot;/&gt;&lt;wsp:rsid wsp:val=&quot;00724B1B&quot;/&gt;&lt;wsp:rsid wsp:val=&quot;00724C7C&quot;/&gt;&lt;wsp:rsid wsp:val=&quot;00724D7B&quot;/&gt;&lt;wsp:rsid wsp:val=&quot;007250AA&quot;/&gt;&lt;wsp:rsid wsp:val=&quot;0072693B&quot;/&gt;&lt;wsp:rsid wsp:val=&quot;00726CE6&quot;/&gt;&lt;wsp:rsid wsp:val=&quot;007273C9&quot;/&gt;&lt;wsp:rsid wsp:val=&quot;007275A3&quot;/&gt;&lt;wsp:rsid wsp:val=&quot;00727BC8&quot;/&gt;&lt;wsp:rsid wsp:val=&quot;00727C68&quot;/&gt;&lt;wsp:rsid wsp:val=&quot;00727EA0&quot;/&gt;&lt;wsp:rsid wsp:val=&quot;00730241&quot;/&gt;&lt;wsp:rsid wsp:val=&quot;00731071&quot;/&gt;&lt;wsp:rsid wsp:val=&quot;00731270&quot;/&gt;&lt;wsp:rsid wsp:val=&quot;00731F37&quot;/&gt;&lt;wsp:rsid wsp:val=&quot;0073218C&quot;/&gt;&lt;wsp:rsid wsp:val=&quot;00732EAB&quot;/&gt;&lt;wsp:rsid wsp:val=&quot;007330D7&quot;/&gt;&lt;wsp:rsid wsp:val=&quot;0073349C&quot;/&gt;&lt;wsp:rsid wsp:val=&quot;0073376A&quot;/&gt;&lt;wsp:rsid wsp:val=&quot;00733FC1&quot;/&gt;&lt;wsp:rsid wsp:val=&quot;007341DF&quot;/&gt;&lt;wsp:rsid wsp:val=&quot;007342FE&quot;/&gt;&lt;wsp:rsid wsp:val=&quot;0073438D&quot;/&gt;&lt;wsp:rsid wsp:val=&quot;0073466F&quot;/&gt;&lt;wsp:rsid wsp:val=&quot;00734849&quot;/&gt;&lt;wsp:rsid wsp:val=&quot;00734987&quot;/&gt;&lt;wsp:rsid wsp:val=&quot;00734F92&quot;/&gt;&lt;wsp:rsid wsp:val=&quot;0073500E&quot;/&gt;&lt;wsp:rsid wsp:val=&quot;007355A2&quot;/&gt;&lt;wsp:rsid wsp:val=&quot;007356EC&quot;/&gt;&lt;wsp:rsid wsp:val=&quot;00735A8F&quot;/&gt;&lt;wsp:rsid wsp:val=&quot;0073642E&quot;/&gt;&lt;wsp:rsid wsp:val=&quot;0073666D&quot;/&gt;&lt;wsp:rsid wsp:val=&quot;00736779&quot;/&gt;&lt;wsp:rsid wsp:val=&quot;00736D52&quot;/&gt;&lt;wsp:rsid wsp:val=&quot;00736D6D&quot;/&gt;&lt;wsp:rsid wsp:val=&quot;00736DF6&quot;/&gt;&lt;wsp:rsid wsp:val=&quot;007372D5&quot;/&gt;&lt;wsp:rsid wsp:val=&quot;00737432&quot;/&gt;&lt;wsp:rsid wsp:val=&quot;007377C4&quot;/&gt;&lt;wsp:rsid wsp:val=&quot;00737D04&quot;/&gt;&lt;wsp:rsid wsp:val=&quot;00737D95&quot;/&gt;&lt;wsp:rsid wsp:val=&quot;00740538&quot;/&gt;&lt;wsp:rsid wsp:val=&quot;00740795&quot;/&gt;&lt;wsp:rsid wsp:val=&quot;00740A38&quot;/&gt;&lt;wsp:rsid wsp:val=&quot;00740C4E&quot;/&gt;&lt;wsp:rsid wsp:val=&quot;007417E9&quot;/&gt;&lt;wsp:rsid wsp:val=&quot;00742683&quot;/&gt;&lt;wsp:rsid wsp:val=&quot;0074366F&quot;/&gt;&lt;wsp:rsid wsp:val=&quot;007437AE&quot;/&gt;&lt;wsp:rsid wsp:val=&quot;00743B6B&quot;/&gt;&lt;wsp:rsid wsp:val=&quot;00743EF3&quot;/&gt;&lt;wsp:rsid wsp:val=&quot;0074406F&quot;/&gt;&lt;wsp:rsid wsp:val=&quot;0074413A&quot;/&gt;&lt;wsp:rsid wsp:val=&quot;007444F7&quot;/&gt;&lt;wsp:rsid wsp:val=&quot;00744DD6&quot;/&gt;&lt;wsp:rsid wsp:val=&quot;00744E19&quot;/&gt;&lt;wsp:rsid wsp:val=&quot;00745270&quot;/&gt;&lt;wsp:rsid wsp:val=&quot;00745289&quot;/&gt;&lt;wsp:rsid wsp:val=&quot;0074553D&quot;/&gt;&lt;wsp:rsid wsp:val=&quot;00745932&quot;/&gt;&lt;wsp:rsid wsp:val=&quot;00745A6F&quot;/&gt;&lt;wsp:rsid wsp:val=&quot;00746DA5&quot;/&gt;&lt;wsp:rsid wsp:val=&quot;00746FD1&quot;/&gt;&lt;wsp:rsid wsp:val=&quot;00747A47&quot;/&gt;&lt;wsp:rsid wsp:val=&quot;00747C5C&quot;/&gt;&lt;wsp:rsid wsp:val=&quot;00747CC4&quot;/&gt;&lt;wsp:rsid wsp:val=&quot;0075063F&quot;/&gt;&lt;wsp:rsid wsp:val=&quot;007507DC&quot;/&gt;&lt;wsp:rsid wsp:val=&quot;00750BE6&quot;/&gt;&lt;wsp:rsid wsp:val=&quot;00750CC0&quot;/&gt;&lt;wsp:rsid wsp:val=&quot;0075133B&quot;/&gt;&lt;wsp:rsid wsp:val=&quot;00751678&quot;/&gt;&lt;wsp:rsid wsp:val=&quot;00751773&quot;/&gt;&lt;wsp:rsid wsp:val=&quot;00751DBC&quot;/&gt;&lt;wsp:rsid wsp:val=&quot;00751FEE&quot;/&gt;&lt;wsp:rsid wsp:val=&quot;00752328&quot;/&gt;&lt;wsp:rsid wsp:val=&quot;007523C3&quot;/&gt;&lt;wsp:rsid wsp:val=&quot;00752609&quot;/&gt;&lt;wsp:rsid wsp:val=&quot;00752990&quot;/&gt;&lt;wsp:rsid wsp:val=&quot;00752B7C&quot;/&gt;&lt;wsp:rsid wsp:val=&quot;007530A6&quot;/&gt;&lt;wsp:rsid wsp:val=&quot;00754029&quot;/&gt;&lt;wsp:rsid wsp:val=&quot;007540CE&quot;/&gt;&lt;wsp:rsid wsp:val=&quot;00754414&quot;/&gt;&lt;wsp:rsid wsp:val=&quot;007549E8&quot;/&gt;&lt;wsp:rsid wsp:val=&quot;00754A12&quot;/&gt;&lt;wsp:rsid wsp:val=&quot;00754FA9&quot;/&gt;&lt;wsp:rsid wsp:val=&quot;00755668&quot;/&gt;&lt;wsp:rsid wsp:val=&quot;0075603F&quot;/&gt;&lt;wsp:rsid wsp:val=&quot;00756E3A&quot;/&gt;&lt;wsp:rsid wsp:val=&quot;007571C5&quot;/&gt;&lt;wsp:rsid wsp:val=&quot;0075724A&quot;/&gt;&lt;wsp:rsid wsp:val=&quot;0075777D&quot;/&gt;&lt;wsp:rsid wsp:val=&quot;007604A8&quot;/&gt;&lt;wsp:rsid wsp:val=&quot;007605E9&quot;/&gt;&lt;wsp:rsid wsp:val=&quot;00760A44&quot;/&gt;&lt;wsp:rsid wsp:val=&quot;0076167D&quot;/&gt;&lt;wsp:rsid wsp:val=&quot;007619AD&quot;/&gt;&lt;wsp:rsid wsp:val=&quot;00761F36&quot;/&gt;&lt;wsp:rsid wsp:val=&quot;00762107&quot;/&gt;&lt;wsp:rsid wsp:val=&quot;007633C5&quot;/&gt;&lt;wsp:rsid wsp:val=&quot;00764778&quot;/&gt;&lt;wsp:rsid wsp:val=&quot;00765421&quot;/&gt;&lt;wsp:rsid wsp:val=&quot;0076542F&quot;/&gt;&lt;wsp:rsid wsp:val=&quot;0076546D&quot;/&gt;&lt;wsp:rsid wsp:val=&quot;00765B3D&quot;/&gt;&lt;wsp:rsid wsp:val=&quot;00766442&quot;/&gt;&lt;wsp:rsid wsp:val=&quot;00766479&quot;/&gt;&lt;wsp:rsid wsp:val=&quot;00766A2B&quot;/&gt;&lt;wsp:rsid wsp:val=&quot;00766ED9&quot;/&gt;&lt;wsp:rsid wsp:val=&quot;007670F0&quot;/&gt;&lt;wsp:rsid wsp:val=&quot;007675B3&quot;/&gt;&lt;wsp:rsid wsp:val=&quot;00770BF3&quot;/&gt;&lt;wsp:rsid wsp:val=&quot;00770C60&quot;/&gt;&lt;wsp:rsid wsp:val=&quot;00770E78&quot;/&gt;&lt;wsp:rsid wsp:val=&quot;00771A2A&quot;/&gt;&lt;wsp:rsid wsp:val=&quot;00771D69&quot;/&gt;&lt;wsp:rsid wsp:val=&quot;007726A7&quot;/&gt;&lt;wsp:rsid wsp:val=&quot;007726F1&quot;/&gt;&lt;wsp:rsid wsp:val=&quot;0077302C&quot;/&gt;&lt;wsp:rsid wsp:val=&quot;00773BFF&quot;/&gt;&lt;wsp:rsid wsp:val=&quot;00774631&quot;/&gt;&lt;wsp:rsid wsp:val=&quot;00775278&quot;/&gt;&lt;wsp:rsid wsp:val=&quot;007758C4&quot;/&gt;&lt;wsp:rsid wsp:val=&quot;00775C1B&quot;/&gt;&lt;wsp:rsid wsp:val=&quot;00775C6D&quot;/&gt;&lt;wsp:rsid wsp:val=&quot;00777FEA&quot;/&gt;&lt;wsp:rsid wsp:val=&quot;00780234&quot;/&gt;&lt;wsp:rsid wsp:val=&quot;00780611&quot;/&gt;&lt;wsp:rsid wsp:val=&quot;007810AF&quot;/&gt;&lt;wsp:rsid wsp:val=&quot;00781254&quot;/&gt;&lt;wsp:rsid wsp:val=&quot;007828E6&quot;/&gt;&lt;wsp:rsid wsp:val=&quot;007832CA&quot;/&gt;&lt;wsp:rsid wsp:val=&quot;0078393C&quot;/&gt;&lt;wsp:rsid wsp:val=&quot;00783A89&quot;/&gt;&lt;wsp:rsid wsp:val=&quot;007848B7&quot;/&gt;&lt;wsp:rsid wsp:val=&quot;0078495F&quot;/&gt;&lt;wsp:rsid wsp:val=&quot;007851E7&quot;/&gt;&lt;wsp:rsid wsp:val=&quot;007854CE&quot;/&gt;&lt;wsp:rsid wsp:val=&quot;007857D8&quot;/&gt;&lt;wsp:rsid wsp:val=&quot;00785A5C&quot;/&gt;&lt;wsp:rsid wsp:val=&quot;00786000&quot;/&gt;&lt;wsp:rsid wsp:val=&quot;0078600D&quot;/&gt;&lt;wsp:rsid wsp:val=&quot;0078603F&quot;/&gt;&lt;wsp:rsid wsp:val=&quot;00786315&quot;/&gt;&lt;wsp:rsid wsp:val=&quot;00786356&quot;/&gt;&lt;wsp:rsid wsp:val=&quot;00786A72&quot;/&gt;&lt;wsp:rsid wsp:val=&quot;00786FB4&quot;/&gt;&lt;wsp:rsid wsp:val=&quot;00787980&quot;/&gt;&lt;wsp:rsid wsp:val=&quot;00787E3B&quot;/&gt;&lt;wsp:rsid wsp:val=&quot;00790920&quot;/&gt;&lt;wsp:rsid wsp:val=&quot;00790C76&quot;/&gt;&lt;wsp:rsid wsp:val=&quot;00790CD6&quot;/&gt;&lt;wsp:rsid wsp:val=&quot;00790E56&quot;/&gt;&lt;wsp:rsid wsp:val=&quot;00791189&quot;/&gt;&lt;wsp:rsid wsp:val=&quot;007914F7&quot;/&gt;&lt;wsp:rsid wsp:val=&quot;00791529&quot;/&gt;&lt;wsp:rsid wsp:val=&quot;0079173E&quot;/&gt;&lt;wsp:rsid wsp:val=&quot;00791CB5&quot;/&gt;&lt;wsp:rsid wsp:val=&quot;00791EA2&quot;/&gt;&lt;wsp:rsid wsp:val=&quot;007923BE&quot;/&gt;&lt;wsp:rsid wsp:val=&quot;007923C3&quot;/&gt;&lt;wsp:rsid wsp:val=&quot;00792B3E&quot;/&gt;&lt;wsp:rsid wsp:val=&quot;00792B7C&quot;/&gt;&lt;wsp:rsid wsp:val=&quot;00792C75&quot;/&gt;&lt;wsp:rsid wsp:val=&quot;00793092&quot;/&gt;&lt;wsp:rsid wsp:val=&quot;00793324&quot;/&gt;&lt;wsp:rsid wsp:val=&quot;00793C1D&quot;/&gt;&lt;wsp:rsid wsp:val=&quot;00793E12&quot;/&gt;&lt;wsp:rsid wsp:val=&quot;007941CF&quot;/&gt;&lt;wsp:rsid wsp:val=&quot;007947EF&quot;/&gt;&lt;wsp:rsid wsp:val=&quot;00794E95&quot;/&gt;&lt;wsp:rsid wsp:val=&quot;00795067&quot;/&gt;&lt;wsp:rsid wsp:val=&quot;0079580C&quot;/&gt;&lt;wsp:rsid wsp:val=&quot;0079588D&quot;/&gt;&lt;wsp:rsid wsp:val=&quot;007958B9&quot;/&gt;&lt;wsp:rsid wsp:val=&quot;00795B34&quot;/&gt;&lt;wsp:rsid wsp:val=&quot;00795D15&quot;/&gt;&lt;wsp:rsid wsp:val=&quot;00795DDB&quot;/&gt;&lt;wsp:rsid wsp:val=&quot;00796725&quot;/&gt;&lt;wsp:rsid wsp:val=&quot;00796765&quot;/&gt;&lt;wsp:rsid wsp:val=&quot;00797190&quot;/&gt;&lt;wsp:rsid wsp:val=&quot;00797925&quot;/&gt;&lt;wsp:rsid wsp:val=&quot;00797E04&quot;/&gt;&lt;wsp:rsid wsp:val=&quot;00797FE8&quot;/&gt;&lt;wsp:rsid wsp:val=&quot;007A06EE&quot;/&gt;&lt;wsp:rsid wsp:val=&quot;007A07BC&quot;/&gt;&lt;wsp:rsid wsp:val=&quot;007A0B15&quot;/&gt;&lt;wsp:rsid wsp:val=&quot;007A0F25&quot;/&gt;&lt;wsp:rsid wsp:val=&quot;007A1B22&quot;/&gt;&lt;wsp:rsid wsp:val=&quot;007A1C55&quot;/&gt;&lt;wsp:rsid wsp:val=&quot;007A1FB0&quot;/&gt;&lt;wsp:rsid wsp:val=&quot;007A22CE&quot;/&gt;&lt;wsp:rsid wsp:val=&quot;007A2720&quot;/&gt;&lt;wsp:rsid wsp:val=&quot;007A2D8C&quot;/&gt;&lt;wsp:rsid wsp:val=&quot;007A2DCE&quot;/&gt;&lt;wsp:rsid wsp:val=&quot;007A3083&quot;/&gt;&lt;wsp:rsid wsp:val=&quot;007A3399&quot;/&gt;&lt;wsp:rsid wsp:val=&quot;007A3474&quot;/&gt;&lt;wsp:rsid wsp:val=&quot;007A3620&quot;/&gt;&lt;wsp:rsid wsp:val=&quot;007A380B&quot;/&gt;&lt;wsp:rsid wsp:val=&quot;007A3B1F&quot;/&gt;&lt;wsp:rsid wsp:val=&quot;007A3B48&quot;/&gt;&lt;wsp:rsid wsp:val=&quot;007A3BD4&quot;/&gt;&lt;wsp:rsid wsp:val=&quot;007A3C03&quot;/&gt;&lt;wsp:rsid wsp:val=&quot;007A3F6E&quot;/&gt;&lt;wsp:rsid wsp:val=&quot;007A44D5&quot;/&gt;&lt;wsp:rsid wsp:val=&quot;007A4605&quot;/&gt;&lt;wsp:rsid wsp:val=&quot;007A4733&quot;/&gt;&lt;wsp:rsid wsp:val=&quot;007A4C89&quot;/&gt;&lt;wsp:rsid wsp:val=&quot;007A4DAD&quot;/&gt;&lt;wsp:rsid wsp:val=&quot;007A4E4B&quot;/&gt;&lt;wsp:rsid wsp:val=&quot;007A507F&quot;/&gt;&lt;wsp:rsid wsp:val=&quot;007A5A43&quot;/&gt;&lt;wsp:rsid wsp:val=&quot;007A5AA9&quot;/&gt;&lt;wsp:rsid wsp:val=&quot;007A5F40&quot;/&gt;&lt;wsp:rsid wsp:val=&quot;007A6186&quot;/&gt;&lt;wsp:rsid wsp:val=&quot;007A68BF&quot;/&gt;&lt;wsp:rsid wsp:val=&quot;007A6C83&quot;/&gt;&lt;wsp:rsid wsp:val=&quot;007A7007&quot;/&gt;&lt;wsp:rsid wsp:val=&quot;007A70F0&quot;/&gt;&lt;wsp:rsid wsp:val=&quot;007A7ACB&quot;/&gt;&lt;wsp:rsid wsp:val=&quot;007A7D77&quot;/&gt;&lt;wsp:rsid wsp:val=&quot;007A7F24&quot;/&gt;&lt;wsp:rsid wsp:val=&quot;007B0CAF&quot;/&gt;&lt;wsp:rsid wsp:val=&quot;007B1D67&quot;/&gt;&lt;wsp:rsid wsp:val=&quot;007B2632&quot;/&gt;&lt;wsp:rsid wsp:val=&quot;007B2EEB&quot;/&gt;&lt;wsp:rsid wsp:val=&quot;007B34A4&quot;/&gt;&lt;wsp:rsid wsp:val=&quot;007B3803&quot;/&gt;&lt;wsp:rsid wsp:val=&quot;007B3E89&quot;/&gt;&lt;wsp:rsid wsp:val=&quot;007B3EEE&quot;/&gt;&lt;wsp:rsid wsp:val=&quot;007B4B86&quot;/&gt;&lt;wsp:rsid wsp:val=&quot;007B4CE1&quot;/&gt;&lt;wsp:rsid wsp:val=&quot;007B668A&quot;/&gt;&lt;wsp:rsid wsp:val=&quot;007B692F&quot;/&gt;&lt;wsp:rsid wsp:val=&quot;007B6CF5&quot;/&gt;&lt;wsp:rsid wsp:val=&quot;007B6F0C&quot;/&gt;&lt;wsp:rsid wsp:val=&quot;007B74A3&quot;/&gt;&lt;wsp:rsid wsp:val=&quot;007B75FE&quot;/&gt;&lt;wsp:rsid wsp:val=&quot;007B7756&quot;/&gt;&lt;wsp:rsid wsp:val=&quot;007C103D&quot;/&gt;&lt;wsp:rsid wsp:val=&quot;007C1079&quot;/&gt;&lt;wsp:rsid wsp:val=&quot;007C14EE&quot;/&gt;&lt;wsp:rsid wsp:val=&quot;007C1516&quot;/&gt;&lt;wsp:rsid wsp:val=&quot;007C1537&quot;/&gt;&lt;wsp:rsid wsp:val=&quot;007C231D&quot;/&gt;&lt;wsp:rsid wsp:val=&quot;007C2D23&quot;/&gt;&lt;wsp:rsid wsp:val=&quot;007C2FEB&quot;/&gt;&lt;wsp:rsid wsp:val=&quot;007C3433&quot;/&gt;&lt;wsp:rsid wsp:val=&quot;007C3E71&quot;/&gt;&lt;wsp:rsid wsp:val=&quot;007C425A&quot;/&gt;&lt;wsp:rsid wsp:val=&quot;007C438E&quot;/&gt;&lt;wsp:rsid wsp:val=&quot;007C53D3&quot;/&gt;&lt;wsp:rsid wsp:val=&quot;007C5C32&quot;/&gt;&lt;wsp:rsid wsp:val=&quot;007C5CF0&quot;/&gt;&lt;wsp:rsid wsp:val=&quot;007C61DB&quot;/&gt;&lt;wsp:rsid wsp:val=&quot;007C6201&quot;/&gt;&lt;wsp:rsid wsp:val=&quot;007C6AE9&quot;/&gt;&lt;wsp:rsid wsp:val=&quot;007C6D09&quot;/&gt;&lt;wsp:rsid wsp:val=&quot;007C74B8&quot;/&gt;&lt;wsp:rsid wsp:val=&quot;007C7CF6&quot;/&gt;&lt;wsp:rsid wsp:val=&quot;007D011A&quot;/&gt;&lt;wsp:rsid wsp:val=&quot;007D1AD4&quot;/&gt;&lt;wsp:rsid wsp:val=&quot;007D1D64&quot;/&gt;&lt;wsp:rsid wsp:val=&quot;007D26C1&quot;/&gt;&lt;wsp:rsid wsp:val=&quot;007D28FB&quot;/&gt;&lt;wsp:rsid wsp:val=&quot;007D2D68&quot;/&gt;&lt;wsp:rsid wsp:val=&quot;007D2E32&quot;/&gt;&lt;wsp:rsid wsp:val=&quot;007D3647&quot;/&gt;&lt;wsp:rsid wsp:val=&quot;007D42F7&quot;/&gt;&lt;wsp:rsid wsp:val=&quot;007D4A84&quot;/&gt;&lt;wsp:rsid wsp:val=&quot;007D4C41&quot;/&gt;&lt;wsp:rsid wsp:val=&quot;007D55A4&quot;/&gt;&lt;wsp:rsid wsp:val=&quot;007D57C7&quot;/&gt;&lt;wsp:rsid wsp:val=&quot;007D5A89&quot;/&gt;&lt;wsp:rsid wsp:val=&quot;007D5F98&quot;/&gt;&lt;wsp:rsid wsp:val=&quot;007D6139&quot;/&gt;&lt;wsp:rsid wsp:val=&quot;007D61E0&quot;/&gt;&lt;wsp:rsid wsp:val=&quot;007D6903&quot;/&gt;&lt;wsp:rsid wsp:val=&quot;007D69DB&quot;/&gt;&lt;wsp:rsid wsp:val=&quot;007D6C92&quot;/&gt;&lt;wsp:rsid wsp:val=&quot;007D6E1E&quot;/&gt;&lt;wsp:rsid wsp:val=&quot;007D726E&quot;/&gt;&lt;wsp:rsid wsp:val=&quot;007D73BB&quot;/&gt;&lt;wsp:rsid wsp:val=&quot;007D77FB&quot;/&gt;&lt;wsp:rsid wsp:val=&quot;007D79DC&quot;/&gt;&lt;wsp:rsid wsp:val=&quot;007E0487&quot;/&gt;&lt;wsp:rsid wsp:val=&quot;007E0648&quot;/&gt;&lt;wsp:rsid wsp:val=&quot;007E0849&quot;/&gt;&lt;wsp:rsid wsp:val=&quot;007E0C31&quot;/&gt;&lt;wsp:rsid wsp:val=&quot;007E0DD3&quot;/&gt;&lt;wsp:rsid wsp:val=&quot;007E1A97&quot;/&gt;&lt;wsp:rsid wsp:val=&quot;007E21D2&quot;/&gt;&lt;wsp:rsid wsp:val=&quot;007E28E0&quot;/&gt;&lt;wsp:rsid wsp:val=&quot;007E28E3&quot;/&gt;&lt;wsp:rsid wsp:val=&quot;007E29FA&quot;/&gt;&lt;wsp:rsid wsp:val=&quot;007E2C3E&quot;/&gt;&lt;wsp:rsid wsp:val=&quot;007E34E3&quot;/&gt;&lt;wsp:rsid wsp:val=&quot;007E3657&quot;/&gt;&lt;wsp:rsid wsp:val=&quot;007E3DB5&quot;/&gt;&lt;wsp:rsid wsp:val=&quot;007E3ED4&quot;/&gt;&lt;wsp:rsid wsp:val=&quot;007E5932&quot;/&gt;&lt;wsp:rsid wsp:val=&quot;007E5D47&quot;/&gt;&lt;wsp:rsid wsp:val=&quot;007E5E89&quot;/&gt;&lt;wsp:rsid wsp:val=&quot;007E5F5F&quot;/&gt;&lt;wsp:rsid wsp:val=&quot;007E66C3&quot;/&gt;&lt;wsp:rsid wsp:val=&quot;007E6E66&quot;/&gt;&lt;wsp:rsid wsp:val=&quot;007E7153&quot;/&gt;&lt;wsp:rsid wsp:val=&quot;007E7432&quot;/&gt;&lt;wsp:rsid wsp:val=&quot;007E7858&quot;/&gt;&lt;wsp:rsid wsp:val=&quot;007F010F&quot;/&gt;&lt;wsp:rsid wsp:val=&quot;007F011F&quot;/&gt;&lt;wsp:rsid wsp:val=&quot;007F1254&quot;/&gt;&lt;wsp:rsid wsp:val=&quot;007F2CE5&quot;/&gt;&lt;wsp:rsid wsp:val=&quot;007F2D82&quot;/&gt;&lt;wsp:rsid wsp:val=&quot;007F3A0F&quot;/&gt;&lt;wsp:rsid wsp:val=&quot;007F43AF&quot;/&gt;&lt;wsp:rsid wsp:val=&quot;007F465B&quot;/&gt;&lt;wsp:rsid wsp:val=&quot;007F5C28&quot;/&gt;&lt;wsp:rsid wsp:val=&quot;007F6371&quot;/&gt;&lt;wsp:rsid wsp:val=&quot;007F6572&quot;/&gt;&lt;wsp:rsid wsp:val=&quot;007F70A4&quot;/&gt;&lt;wsp:rsid wsp:val=&quot;007F72B6&quot;/&gt;&lt;wsp:rsid wsp:val=&quot;007F7471&quot;/&gt;&lt;wsp:rsid wsp:val=&quot;007F750B&quot;/&gt;&lt;wsp:rsid wsp:val=&quot;0080098E&quot;/&gt;&lt;wsp:rsid wsp:val=&quot;008013F9&quot;/&gt;&lt;wsp:rsid wsp:val=&quot;00801A7B&quot;/&gt;&lt;wsp:rsid wsp:val=&quot;00801DA5&quot;/&gt;&lt;wsp:rsid wsp:val=&quot;008021B6&quot;/&gt;&lt;wsp:rsid wsp:val=&quot;00802687&quot;/&gt;&lt;wsp:rsid wsp:val=&quot;008029DD&quot;/&gt;&lt;wsp:rsid wsp:val=&quot;00802C2D&quot;/&gt;&lt;wsp:rsid wsp:val=&quot;00802FB9&quot;/&gt;&lt;wsp:rsid wsp:val=&quot;008030A2&quot;/&gt;&lt;wsp:rsid wsp:val=&quot;008046A1&quot;/&gt;&lt;wsp:rsid wsp:val=&quot;0080477B&quot;/&gt;&lt;wsp:rsid wsp:val=&quot;00804A2A&quot;/&gt;&lt;wsp:rsid wsp:val=&quot;00804EC6&quot;/&gt;&lt;wsp:rsid wsp:val=&quot;00805355&quot;/&gt;&lt;wsp:rsid wsp:val=&quot;00805B99&quot;/&gt;&lt;wsp:rsid wsp:val=&quot;00805C26&quot;/&gt;&lt;wsp:rsid wsp:val=&quot;00806167&quot;/&gt;&lt;wsp:rsid wsp:val=&quot;00806376&quot;/&gt;&lt;wsp:rsid wsp:val=&quot;0080641E&quot;/&gt;&lt;wsp:rsid wsp:val=&quot;00807192&quot;/&gt;&lt;wsp:rsid wsp:val=&quot;008078A5&quot;/&gt;&lt;wsp:rsid wsp:val=&quot;00807CB0&quot;/&gt;&lt;wsp:rsid wsp:val=&quot;00807E3B&quot;/&gt;&lt;wsp:rsid wsp:val=&quot;00810015&quot;/&gt;&lt;wsp:rsid wsp:val=&quot;00810C8D&quot;/&gt;&lt;wsp:rsid wsp:val=&quot;0081148C&quot;/&gt;&lt;wsp:rsid wsp:val=&quot;00811546&quot;/&gt;&lt;wsp:rsid wsp:val=&quot;00811BDE&quot;/&gt;&lt;wsp:rsid wsp:val=&quot;00812152&quot;/&gt;&lt;wsp:rsid wsp:val=&quot;00812340&quot;/&gt;&lt;wsp:rsid wsp:val=&quot;00812818&quot;/&gt;&lt;wsp:rsid wsp:val=&quot;00813290&quot;/&gt;&lt;wsp:rsid wsp:val=&quot;008134ED&quot;/&gt;&lt;wsp:rsid wsp:val=&quot;00813673&quot;/&gt;&lt;wsp:rsid wsp:val=&quot;00813AED&quot;/&gt;&lt;wsp:rsid wsp:val=&quot;00814A39&quot;/&gt;&lt;wsp:rsid wsp:val=&quot;00814D48&quot;/&gt;&lt;wsp:rsid wsp:val=&quot;008150FA&quot;/&gt;&lt;wsp:rsid wsp:val=&quot;0081524E&quot;/&gt;&lt;wsp:rsid wsp:val=&quot;00815380&quot;/&gt;&lt;wsp:rsid wsp:val=&quot;008158AF&quot;/&gt;&lt;wsp:rsid wsp:val=&quot;00815903&quot;/&gt;&lt;wsp:rsid wsp:val=&quot;008167FB&quot;/&gt;&lt;wsp:rsid wsp:val=&quot;0081697B&quot;/&gt;&lt;wsp:rsid wsp:val=&quot;00817033&quot;/&gt;&lt;wsp:rsid wsp:val=&quot;00817678&quot;/&gt;&lt;wsp:rsid wsp:val=&quot;00817DA0&quot;/&gt;&lt;wsp:rsid wsp:val=&quot;008200CA&quot;/&gt;&lt;wsp:rsid wsp:val=&quot;00820B38&quot;/&gt;&lt;wsp:rsid wsp:val=&quot;008216E6&quot;/&gt;&lt;wsp:rsid wsp:val=&quot;00821708&quot;/&gt;&lt;wsp:rsid wsp:val=&quot;008220A4&quot;/&gt;&lt;wsp:rsid wsp:val=&quot;00822AAB&quot;/&gt;&lt;wsp:rsid wsp:val=&quot;00822CDE&quot;/&gt;&lt;wsp:rsid wsp:val=&quot;00822D4F&quot;/&gt;&lt;wsp:rsid wsp:val=&quot;00822EB2&quot;/&gt;&lt;wsp:rsid wsp:val=&quot;008232A8&quot;/&gt;&lt;wsp:rsid wsp:val=&quot;008238C5&quot;/&gt;&lt;wsp:rsid wsp:val=&quot;008238FE&quot;/&gt;&lt;wsp:rsid wsp:val=&quot;0082499C&quot;/&gt;&lt;wsp:rsid wsp:val=&quot;008258E0&quot;/&gt;&lt;wsp:rsid wsp:val=&quot;008263F4&quot;/&gt;&lt;wsp:rsid wsp:val=&quot;0082779C&quot;/&gt;&lt;wsp:rsid wsp:val=&quot;00830103&quot;/&gt;&lt;wsp:rsid wsp:val=&quot;008307E4&quot;/&gt;&lt;wsp:rsid wsp:val=&quot;00831007&quot;/&gt;&lt;wsp:rsid wsp:val=&quot;0083105B&quot;/&gt;&lt;wsp:rsid wsp:val=&quot;00831278&quot;/&gt;&lt;wsp:rsid wsp:val=&quot;008314E4&quot;/&gt;&lt;wsp:rsid wsp:val=&quot;00831A43&quot;/&gt;&lt;wsp:rsid wsp:val=&quot;00831E21&quot;/&gt;&lt;wsp:rsid wsp:val=&quot;00832BDE&quot;/&gt;&lt;wsp:rsid wsp:val=&quot;00832ED2&quot;/&gt;&lt;wsp:rsid wsp:val=&quot;00833735&quot;/&gt;&lt;wsp:rsid wsp:val=&quot;0083482A&quot;/&gt;&lt;wsp:rsid wsp:val=&quot;00834AC5&quot;/&gt;&lt;wsp:rsid wsp:val=&quot;00835352&quot;/&gt;&lt;wsp:rsid wsp:val=&quot;00835C6A&quot;/&gt;&lt;wsp:rsid wsp:val=&quot;00836B47&quot;/&gt;&lt;wsp:rsid wsp:val=&quot;00837381&quot;/&gt;&lt;wsp:rsid wsp:val=&quot;0083765C&quot;/&gt;&lt;wsp:rsid wsp:val=&quot;00837B00&quot;/&gt;&lt;wsp:rsid wsp:val=&quot;00837D26&quot;/&gt;&lt;wsp:rsid wsp:val=&quot;008401D6&quot;/&gt;&lt;wsp:rsid wsp:val=&quot;00840364&quot;/&gt;&lt;wsp:rsid wsp:val=&quot;008407FC&quot;/&gt;&lt;wsp:rsid wsp:val=&quot;00841084&quot;/&gt;&lt;wsp:rsid wsp:val=&quot;00841331&quot;/&gt;&lt;wsp:rsid wsp:val=&quot;00841432&quot;/&gt;&lt;wsp:rsid wsp:val=&quot;0084197B&quot;/&gt;&lt;wsp:rsid wsp:val=&quot;00841DEF&quot;/&gt;&lt;wsp:rsid wsp:val=&quot;00841E99&quot;/&gt;&lt;wsp:rsid wsp:val=&quot;0084253A&quot;/&gt;&lt;wsp:rsid wsp:val=&quot;00842E17&quot;/&gt;&lt;wsp:rsid wsp:val=&quot;00842FE0&quot;/&gt;&lt;wsp:rsid wsp:val=&quot;008444F9&quot;/&gt;&lt;wsp:rsid wsp:val=&quot;00844EA3&quot;/&gt;&lt;wsp:rsid wsp:val=&quot;00844ED4&quot;/&gt;&lt;wsp:rsid wsp:val=&quot;0084518E&quot;/&gt;&lt;wsp:rsid wsp:val=&quot;00845780&quot;/&gt;&lt;wsp:rsid wsp:val=&quot;00845ED2&quot;/&gt;&lt;wsp:rsid wsp:val=&quot;008463F6&quot;/&gt;&lt;wsp:rsid wsp:val=&quot;00846FAC&quot;/&gt;&lt;wsp:rsid wsp:val=&quot;0084720C&quot;/&gt;&lt;wsp:rsid wsp:val=&quot;00847930&quot;/&gt;&lt;wsp:rsid wsp:val=&quot;00847DEC&quot;/&gt;&lt;wsp:rsid wsp:val=&quot;0085075B&quot;/&gt;&lt;wsp:rsid wsp:val=&quot;00850FF1&quot;/&gt;&lt;wsp:rsid wsp:val=&quot;0085124C&quot;/&gt;&lt;wsp:rsid wsp:val=&quot;00851882&quot;/&gt;&lt;wsp:rsid wsp:val=&quot;00851F14&quot;/&gt;&lt;wsp:rsid wsp:val=&quot;0085231D&quot;/&gt;&lt;wsp:rsid wsp:val=&quot;0085268A&quot;/&gt;&lt;wsp:rsid wsp:val=&quot;00852873&quot;/&gt;&lt;wsp:rsid wsp:val=&quot;008529B4&quot;/&gt;&lt;wsp:rsid wsp:val=&quot;0085352E&quot;/&gt;&lt;wsp:rsid wsp:val=&quot;0085365B&quot;/&gt;&lt;wsp:rsid wsp:val=&quot;00853ECB&quot;/&gt;&lt;wsp:rsid wsp:val=&quot;00853F5D&quot;/&gt;&lt;wsp:rsid wsp:val=&quot;00853F6D&quot;/&gt;&lt;wsp:rsid wsp:val=&quot;00853FFE&quot;/&gt;&lt;wsp:rsid wsp:val=&quot;00854245&quot;/&gt;&lt;wsp:rsid wsp:val=&quot;008547AE&quot;/&gt;&lt;wsp:rsid wsp:val=&quot;0085498E&quot;/&gt;&lt;wsp:rsid wsp:val=&quot;00855690&quot;/&gt;&lt;wsp:rsid wsp:val=&quot;00855F51&quot;/&gt;&lt;wsp:rsid wsp:val=&quot;00856BB3&quot;/&gt;&lt;wsp:rsid wsp:val=&quot;00857751&quot;/&gt;&lt;wsp:rsid wsp:val=&quot;00857A1F&quot;/&gt;&lt;wsp:rsid wsp:val=&quot;00857ABD&quot;/&gt;&lt;wsp:rsid wsp:val=&quot;00857CCB&quot;/&gt;&lt;wsp:rsid wsp:val=&quot;00860325&quot;/&gt;&lt;wsp:rsid wsp:val=&quot;00860762&quot;/&gt;&lt;wsp:rsid wsp:val=&quot;00860B1B&quot;/&gt;&lt;wsp:rsid wsp:val=&quot;008613BB&quot;/&gt;&lt;wsp:rsid wsp:val=&quot;00861583&quot;/&gt;&lt;wsp:rsid wsp:val=&quot;008628A0&quot;/&gt;&lt;wsp:rsid wsp:val=&quot;00862B09&quot;/&gt;&lt;wsp:rsid wsp:val=&quot;00862CC7&quot;/&gt;&lt;wsp:rsid wsp:val=&quot;00863426&quot;/&gt;&lt;wsp:rsid wsp:val=&quot;00864209&quot;/&gt;&lt;wsp:rsid wsp:val=&quot;008654C4&quot;/&gt;&lt;wsp:rsid wsp:val=&quot;00865D22&quot;/&gt;&lt;wsp:rsid wsp:val=&quot;008666D1&quot;/&gt;&lt;wsp:rsid wsp:val=&quot;00866C67&quot;/&gt;&lt;wsp:rsid wsp:val=&quot;00866E5A&quot;/&gt;&lt;wsp:rsid wsp:val=&quot;008679CB&quot;/&gt;&lt;wsp:rsid wsp:val=&quot;0087027C&quot;/&gt;&lt;wsp:rsid wsp:val=&quot;00870A83&quot;/&gt;&lt;wsp:rsid wsp:val=&quot;00870DA4&quot;/&gt;&lt;wsp:rsid wsp:val=&quot;008714E2&quot;/&gt;&lt;wsp:rsid wsp:val=&quot;00871E61&quot;/&gt;&lt;wsp:rsid wsp:val=&quot;00871EDF&quot;/&gt;&lt;wsp:rsid wsp:val=&quot;00872029&quot;/&gt;&lt;wsp:rsid wsp:val=&quot;0087220C&quot;/&gt;&lt;wsp:rsid wsp:val=&quot;0087256C&quot;/&gt;&lt;wsp:rsid wsp:val=&quot;00872668&quot;/&gt;&lt;wsp:rsid wsp:val=&quot;00872737&quot;/&gt;&lt;wsp:rsid wsp:val=&quot;008728D5&quot;/&gt;&lt;wsp:rsid wsp:val=&quot;00872D14&quot;/&gt;&lt;wsp:rsid wsp:val=&quot;008735B8&quot;/&gt;&lt;wsp:rsid wsp:val=&quot;008735F8&quot;/&gt;&lt;wsp:rsid wsp:val=&quot;00874211&quot;/&gt;&lt;wsp:rsid wsp:val=&quot;00874F1A&quot;/&gt;&lt;wsp:rsid wsp:val=&quot;008752FB&quot;/&gt;&lt;wsp:rsid wsp:val=&quot;00875455&quot;/&gt;&lt;wsp:rsid wsp:val=&quot;00875966&quot;/&gt;&lt;wsp:rsid wsp:val=&quot;00876456&quot;/&gt;&lt;wsp:rsid wsp:val=&quot;00876951&quot;/&gt;&lt;wsp:rsid wsp:val=&quot;00876A06&quot;/&gt;&lt;wsp:rsid wsp:val=&quot;00876FFF&quot;/&gt;&lt;wsp:rsid wsp:val=&quot;008770C3&quot;/&gt;&lt;wsp:rsid wsp:val=&quot;00877764&quot;/&gt;&lt;wsp:rsid wsp:val=&quot;00877A19&quot;/&gt;&lt;wsp:rsid wsp:val=&quot;00880AC6&quot;/&gt;&lt;wsp:rsid wsp:val=&quot;0088160F&quot;/&gt;&lt;wsp:rsid wsp:val=&quot;00881741&quot;/&gt;&lt;wsp:rsid wsp:val=&quot;00881C82&quot;/&gt;&lt;wsp:rsid wsp:val=&quot;00881CD3&quot;/&gt;&lt;wsp:rsid wsp:val=&quot;00881D43&quot;/&gt;&lt;wsp:rsid wsp:val=&quot;008826EF&quot;/&gt;&lt;wsp:rsid wsp:val=&quot;008827AD&quot;/&gt;&lt;wsp:rsid wsp:val=&quot;00882882&quot;/&gt;&lt;wsp:rsid wsp:val=&quot;008829FB&quot;/&gt;&lt;wsp:rsid wsp:val=&quot;00883486&quot;/&gt;&lt;wsp:rsid wsp:val=&quot;008838E2&quot;/&gt;&lt;wsp:rsid wsp:val=&quot;00883CED&quot;/&gt;&lt;wsp:rsid wsp:val=&quot;00884BEB&quot;/&gt;&lt;wsp:rsid wsp:val=&quot;008850EB&quot;/&gt;&lt;wsp:rsid wsp:val=&quot;0088550C&quot;/&gt;&lt;wsp:rsid wsp:val=&quot;00885D2B&quot;/&gt;&lt;wsp:rsid wsp:val=&quot;00886244&quot;/&gt;&lt;wsp:rsid wsp:val=&quot;008863CE&quot;/&gt;&lt;wsp:rsid wsp:val=&quot;008865C6&quot;/&gt;&lt;wsp:rsid wsp:val=&quot;00886795&quot;/&gt;&lt;wsp:rsid wsp:val=&quot;00886D21&quot;/&gt;&lt;wsp:rsid wsp:val=&quot;00887C45&quot;/&gt;&lt;wsp:rsid wsp:val=&quot;00891B91&quot;/&gt;&lt;wsp:rsid wsp:val=&quot;00891BB6&quot;/&gt;&lt;wsp:rsid wsp:val=&quot;00891E9B&quot;/&gt;&lt;wsp:rsid wsp:val=&quot;00892543&quot;/&gt;&lt;wsp:rsid wsp:val=&quot;00892A58&quot;/&gt;&lt;wsp:rsid wsp:val=&quot;00892CBB&quot;/&gt;&lt;wsp:rsid wsp:val=&quot;008932D4&quot;/&gt;&lt;wsp:rsid wsp:val=&quot;0089376D&quot;/&gt;&lt;wsp:rsid wsp:val=&quot;00893D09&quot;/&gt;&lt;wsp:rsid wsp:val=&quot;00894877&quot;/&gt;&lt;wsp:rsid wsp:val=&quot;00894906&quot;/&gt;&lt;wsp:rsid wsp:val=&quot;00895049&quot;/&gt;&lt;wsp:rsid wsp:val=&quot;0089580A&quot;/&gt;&lt;wsp:rsid wsp:val=&quot;00895822&quot;/&gt;&lt;wsp:rsid wsp:val=&quot;0089582D&quot;/&gt;&lt;wsp:rsid wsp:val=&quot;008960B0&quot;/&gt;&lt;wsp:rsid wsp:val=&quot;008961D9&quot;/&gt;&lt;wsp:rsid wsp:val=&quot;00896A4B&quot;/&gt;&lt;wsp:rsid wsp:val=&quot;00896A59&quot;/&gt;&lt;wsp:rsid wsp:val=&quot;00896EFA&quot;/&gt;&lt;wsp:rsid wsp:val=&quot;008970C1&quot;/&gt;&lt;wsp:rsid wsp:val=&quot;008972EE&quot;/&gt;&lt;wsp:rsid wsp:val=&quot;008977C3&quot;/&gt;&lt;wsp:rsid wsp:val=&quot;00897A28&quot;/&gt;&lt;wsp:rsid wsp:val=&quot;00897C3C&quot;/&gt;&lt;wsp:rsid wsp:val=&quot;008A0431&quot;/&gt;&lt;wsp:rsid wsp:val=&quot;008A0D59&quot;/&gt;&lt;wsp:rsid wsp:val=&quot;008A0F40&quot;/&gt;&lt;wsp:rsid wsp:val=&quot;008A1A70&quot;/&gt;&lt;wsp:rsid wsp:val=&quot;008A1FDB&quot;/&gt;&lt;wsp:rsid wsp:val=&quot;008A201E&quot;/&gt;&lt;wsp:rsid wsp:val=&quot;008A2041&quot;/&gt;&lt;wsp:rsid wsp:val=&quot;008A2363&quot;/&gt;&lt;wsp:rsid wsp:val=&quot;008A283A&quot;/&gt;&lt;wsp:rsid wsp:val=&quot;008A2B9A&quot;/&gt;&lt;wsp:rsid wsp:val=&quot;008A3368&quot;/&gt;&lt;wsp:rsid wsp:val=&quot;008A3B1E&quot;/&gt;&lt;wsp:rsid wsp:val=&quot;008A3C0E&quot;/&gt;&lt;wsp:rsid wsp:val=&quot;008A3F9C&quot;/&gt;&lt;wsp:rsid wsp:val=&quot;008A478E&quot;/&gt;&lt;wsp:rsid wsp:val=&quot;008A47A3&quot;/&gt;&lt;wsp:rsid wsp:val=&quot;008A4855&quot;/&gt;&lt;wsp:rsid wsp:val=&quot;008A49AA&quot;/&gt;&lt;wsp:rsid wsp:val=&quot;008A4BA8&quot;/&gt;&lt;wsp:rsid wsp:val=&quot;008A51E9&quot;/&gt;&lt;wsp:rsid wsp:val=&quot;008A5419&quot;/&gt;&lt;wsp:rsid wsp:val=&quot;008A5E3E&quot;/&gt;&lt;wsp:rsid wsp:val=&quot;008A6110&quot;/&gt;&lt;wsp:rsid wsp:val=&quot;008A6233&quot;/&gt;&lt;wsp:rsid wsp:val=&quot;008A6421&quot;/&gt;&lt;wsp:rsid wsp:val=&quot;008A6776&quot;/&gt;&lt;wsp:rsid wsp:val=&quot;008A6AB1&quot;/&gt;&lt;wsp:rsid wsp:val=&quot;008A6BD4&quot;/&gt;&lt;wsp:rsid wsp:val=&quot;008A6BDC&quot;/&gt;&lt;wsp:rsid wsp:val=&quot;008A6D0F&quot;/&gt;&lt;wsp:rsid wsp:val=&quot;008A6DA4&quot;/&gt;&lt;wsp:rsid wsp:val=&quot;008A7C31&quot;/&gt;&lt;wsp:rsid wsp:val=&quot;008B0F35&quot;/&gt;&lt;wsp:rsid wsp:val=&quot;008B11F3&quot;/&gt;&lt;wsp:rsid wsp:val=&quot;008B1B00&quot;/&gt;&lt;wsp:rsid wsp:val=&quot;008B22CE&quot;/&gt;&lt;wsp:rsid wsp:val=&quot;008B2ACA&quot;/&gt;&lt;wsp:rsid wsp:val=&quot;008B2DA2&quot;/&gt;&lt;wsp:rsid wsp:val=&quot;008B3131&quot;/&gt;&lt;wsp:rsid wsp:val=&quot;008B314D&quot;/&gt;&lt;wsp:rsid wsp:val=&quot;008B35A0&quot;/&gt;&lt;wsp:rsid wsp:val=&quot;008B4148&quot;/&gt;&lt;wsp:rsid wsp:val=&quot;008B445D&quot;/&gt;&lt;wsp:rsid wsp:val=&quot;008B466E&quot;/&gt;&lt;wsp:rsid wsp:val=&quot;008B49D2&quot;/&gt;&lt;wsp:rsid wsp:val=&quot;008B529D&quot;/&gt;&lt;wsp:rsid wsp:val=&quot;008B5A0A&quot;/&gt;&lt;wsp:rsid wsp:val=&quot;008B76AB&quot;/&gt;&lt;wsp:rsid wsp:val=&quot;008B785D&quot;/&gt;&lt;wsp:rsid wsp:val=&quot;008B7F5D&quot;/&gt;&lt;wsp:rsid wsp:val=&quot;008C021E&quot;/&gt;&lt;wsp:rsid wsp:val=&quot;008C05A9&quot;/&gt;&lt;wsp:rsid wsp:val=&quot;008C1AA5&quot;/&gt;&lt;wsp:rsid wsp:val=&quot;008C1B28&quot;/&gt;&lt;wsp:rsid wsp:val=&quot;008C1CEE&quot;/&gt;&lt;wsp:rsid wsp:val=&quot;008C20BB&quot;/&gt;&lt;wsp:rsid wsp:val=&quot;008C2212&quot;/&gt;&lt;wsp:rsid wsp:val=&quot;008C28BC&quot;/&gt;&lt;wsp:rsid wsp:val=&quot;008C2D41&quot;/&gt;&lt;wsp:rsid wsp:val=&quot;008C2E56&quot;/&gt;&lt;wsp:rsid wsp:val=&quot;008C31EE&quot;/&gt;&lt;wsp:rsid wsp:val=&quot;008C33BB&quot;/&gt;&lt;wsp:rsid wsp:val=&quot;008C38C3&quot;/&gt;&lt;wsp:rsid wsp:val=&quot;008C3B90&quot;/&gt;&lt;wsp:rsid wsp:val=&quot;008C3D9A&quot;/&gt;&lt;wsp:rsid wsp:val=&quot;008C3EBC&quot;/&gt;&lt;wsp:rsid wsp:val=&quot;008C4057&quot;/&gt;&lt;wsp:rsid wsp:val=&quot;008C45BD&quot;/&gt;&lt;wsp:rsid wsp:val=&quot;008C4837&quot;/&gt;&lt;wsp:rsid wsp:val=&quot;008C49AC&quot;/&gt;&lt;wsp:rsid wsp:val=&quot;008C5643&quot;/&gt;&lt;wsp:rsid wsp:val=&quot;008C57A9&quot;/&gt;&lt;wsp:rsid wsp:val=&quot;008C6315&quot;/&gt;&lt;wsp:rsid wsp:val=&quot;008C7CC9&quot;/&gt;&lt;wsp:rsid wsp:val=&quot;008D07EC&quot;/&gt;&lt;wsp:rsid wsp:val=&quot;008D0AF2&quot;/&gt;&lt;wsp:rsid wsp:val=&quot;008D0F24&quot;/&gt;&lt;wsp:rsid wsp:val=&quot;008D169B&quot;/&gt;&lt;wsp:rsid wsp:val=&quot;008D201C&quot;/&gt;&lt;wsp:rsid wsp:val=&quot;008D2040&quot;/&gt;&lt;wsp:rsid wsp:val=&quot;008D2F33&quot;/&gt;&lt;wsp:rsid wsp:val=&quot;008D356F&quot;/&gt;&lt;wsp:rsid wsp:val=&quot;008D436F&quot;/&gt;&lt;wsp:rsid wsp:val=&quot;008D4945&quot;/&gt;&lt;wsp:rsid wsp:val=&quot;008D4FDA&quot;/&gt;&lt;wsp:rsid wsp:val=&quot;008D531D&quot;/&gt;&lt;wsp:rsid wsp:val=&quot;008D5718&quot;/&gt;&lt;wsp:rsid wsp:val=&quot;008D6C1E&quot;/&gt;&lt;wsp:rsid wsp:val=&quot;008D6C32&quot;/&gt;&lt;wsp:rsid wsp:val=&quot;008D7037&quot;/&gt;&lt;wsp:rsid wsp:val=&quot;008D7410&quot;/&gt;&lt;wsp:rsid wsp:val=&quot;008D78C5&quot;/&gt;&lt;wsp:rsid wsp:val=&quot;008E01E5&quot;/&gt;&lt;wsp:rsid wsp:val=&quot;008E03DA&quot;/&gt;&lt;wsp:rsid wsp:val=&quot;008E05B3&quot;/&gt;&lt;wsp:rsid wsp:val=&quot;008E07B3&quot;/&gt;&lt;wsp:rsid wsp:val=&quot;008E18F2&quot;/&gt;&lt;wsp:rsid wsp:val=&quot;008E25EB&quot;/&gt;&lt;wsp:rsid wsp:val=&quot;008E2662&quot;/&gt;&lt;wsp:rsid wsp:val=&quot;008E2A5F&quot;/&gt;&lt;wsp:rsid wsp:val=&quot;008E2E7C&quot;/&gt;&lt;wsp:rsid wsp:val=&quot;008E3692&quot;/&gt;&lt;wsp:rsid wsp:val=&quot;008E37DF&quot;/&gt;&lt;wsp:rsid wsp:val=&quot;008E3BCB&quot;/&gt;&lt;wsp:rsid wsp:val=&quot;008E40CC&quot;/&gt;&lt;wsp:rsid wsp:val=&quot;008E4B3E&quot;/&gt;&lt;wsp:rsid wsp:val=&quot;008E53DF&quot;/&gt;&lt;wsp:rsid wsp:val=&quot;008E5669&quot;/&gt;&lt;wsp:rsid wsp:val=&quot;008E5A0F&quot;/&gt;&lt;wsp:rsid wsp:val=&quot;008E5D59&quot;/&gt;&lt;wsp:rsid wsp:val=&quot;008E6512&quot;/&gt;&lt;wsp:rsid wsp:val=&quot;008E6D6C&quot;/&gt;&lt;wsp:rsid wsp:val=&quot;008E6EF3&quot;/&gt;&lt;wsp:rsid wsp:val=&quot;008E7968&quot;/&gt;&lt;wsp:rsid wsp:val=&quot;008E7B19&quot;/&gt;&lt;wsp:rsid wsp:val=&quot;008F00AF&quot;/&gt;&lt;wsp:rsid wsp:val=&quot;008F023A&quot;/&gt;&lt;wsp:rsid wsp:val=&quot;008F0A5F&quot;/&gt;&lt;wsp:rsid wsp:val=&quot;008F118B&quot;/&gt;&lt;wsp:rsid wsp:val=&quot;008F21B4&quot;/&gt;&lt;wsp:rsid wsp:val=&quot;008F2F6B&quot;/&gt;&lt;wsp:rsid wsp:val=&quot;008F2F81&quot;/&gt;&lt;wsp:rsid wsp:val=&quot;008F4131&quot;/&gt;&lt;wsp:rsid wsp:val=&quot;008F448A&quot;/&gt;&lt;wsp:rsid wsp:val=&quot;008F48E8&quot;/&gt;&lt;wsp:rsid wsp:val=&quot;008F498F&quot;/&gt;&lt;wsp:rsid wsp:val=&quot;008F4C3C&quot;/&gt;&lt;wsp:rsid wsp:val=&quot;008F4CAB&quot;/&gt;&lt;wsp:rsid wsp:val=&quot;008F4E65&quot;/&gt;&lt;wsp:rsid wsp:val=&quot;008F5246&quot;/&gt;&lt;wsp:rsid wsp:val=&quot;008F5310&quot;/&gt;&lt;wsp:rsid wsp:val=&quot;008F53DC&quot;/&gt;&lt;wsp:rsid wsp:val=&quot;008F594D&quot;/&gt;&lt;wsp:rsid wsp:val=&quot;008F5EC8&quot;/&gt;&lt;wsp:rsid wsp:val=&quot;008F60F6&quot;/&gt;&lt;wsp:rsid wsp:val=&quot;008F63D5&quot;/&gt;&lt;wsp:rsid wsp:val=&quot;008F6721&quot;/&gt;&lt;wsp:rsid wsp:val=&quot;008F67A9&quot;/&gt;&lt;wsp:rsid wsp:val=&quot;008F67B0&quot;/&gt;&lt;wsp:rsid wsp:val=&quot;008F7A87&quot;/&gt;&lt;wsp:rsid wsp:val=&quot;008F7CEA&quot;/&gt;&lt;wsp:rsid wsp:val=&quot;008F7F50&quot;/&gt;&lt;wsp:rsid wsp:val=&quot;00900846&quot;/&gt;&lt;wsp:rsid wsp:val=&quot;009008D9&quot;/&gt;&lt;wsp:rsid wsp:val=&quot;00900932&quot;/&gt;&lt;wsp:rsid wsp:val=&quot;00900B95&quot;/&gt;&lt;wsp:rsid wsp:val=&quot;00901439&quot;/&gt;&lt;wsp:rsid wsp:val=&quot;009015E6&quot;/&gt;&lt;wsp:rsid wsp:val=&quot;00901A00&quot;/&gt;&lt;wsp:rsid wsp:val=&quot;0090204F&quot;/&gt;&lt;wsp:rsid wsp:val=&quot;00902094&quot;/&gt;&lt;wsp:rsid wsp:val=&quot;0090277E&quot;/&gt;&lt;wsp:rsid wsp:val=&quot;00902F3B&quot;/&gt;&lt;wsp:rsid wsp:val=&quot;009033A2&quot;/&gt;&lt;wsp:rsid wsp:val=&quot;00903BD5&quot;/&gt;&lt;wsp:rsid wsp:val=&quot;0090471F&quot;/&gt;&lt;wsp:rsid wsp:val=&quot;009050EC&quot;/&gt;&lt;wsp:rsid wsp:val=&quot;009051EF&quot;/&gt;&lt;wsp:rsid wsp:val=&quot;00905731&quot;/&gt;&lt;wsp:rsid wsp:val=&quot;0090576A&quot;/&gt;&lt;wsp:rsid wsp:val=&quot;00905807&quot;/&gt;&lt;wsp:rsid wsp:val=&quot;00905CFC&quot;/&gt;&lt;wsp:rsid wsp:val=&quot;00906C85&quot;/&gt;&lt;wsp:rsid wsp:val=&quot;00906E43&quot;/&gt;&lt;wsp:rsid wsp:val=&quot;009071CD&quot;/&gt;&lt;wsp:rsid wsp:val=&quot;0091014E&quot;/&gt;&lt;wsp:rsid wsp:val=&quot;009112E8&quot;/&gt;&lt;wsp:rsid wsp:val=&quot;00911A11&quot;/&gt;&lt;wsp:rsid wsp:val=&quot;00911BCD&quot;/&gt;&lt;wsp:rsid wsp:val=&quot;00912326&quot;/&gt;&lt;wsp:rsid wsp:val=&quot;009128C9&quot;/&gt;&lt;wsp:rsid wsp:val=&quot;00913151&quot;/&gt;&lt;wsp:rsid wsp:val=&quot;0091369A&quot;/&gt;&lt;wsp:rsid wsp:val=&quot;00913BC7&quot;/&gt;&lt;wsp:rsid wsp:val=&quot;0091414E&quot;/&gt;&lt;wsp:rsid wsp:val=&quot;0091416D&quot;/&gt;&lt;wsp:rsid wsp:val=&quot;009145CC&quot;/&gt;&lt;wsp:rsid wsp:val=&quot;00914DF3&quot;/&gt;&lt;wsp:rsid wsp:val=&quot;00914F17&quot;/&gt;&lt;wsp:rsid wsp:val=&quot;00915129&quot;/&gt;&lt;wsp:rsid wsp:val=&quot;0091598F&quot;/&gt;&lt;wsp:rsid wsp:val=&quot;00915BA5&quot;/&gt;&lt;wsp:rsid wsp:val=&quot;009164AE&quot;/&gt;&lt;wsp:rsid wsp:val=&quot;00916ACF&quot;/&gt;&lt;wsp:rsid wsp:val=&quot;00916B52&quot;/&gt;&lt;wsp:rsid wsp:val=&quot;00916ED9&quot;/&gt;&lt;wsp:rsid wsp:val=&quot;0091764F&quot;/&gt;&lt;wsp:rsid wsp:val=&quot;009177C4&quot;/&gt;&lt;wsp:rsid wsp:val=&quot;00920014&quot;/&gt;&lt;wsp:rsid wsp:val=&quot;009206AC&quot;/&gt;&lt;wsp:rsid wsp:val=&quot;009207B4&quot;/&gt;&lt;wsp:rsid wsp:val=&quot;009213EA&quot;/&gt;&lt;wsp:rsid wsp:val=&quot;0092144F&quot;/&gt;&lt;wsp:rsid wsp:val=&quot;00921C66&quot;/&gt;&lt;wsp:rsid wsp:val=&quot;00921DE6&quot;/&gt;&lt;wsp:rsid wsp:val=&quot;00922BA8&quot;/&gt;&lt;wsp:rsid wsp:val=&quot;00922BD4&quot;/&gt;&lt;wsp:rsid wsp:val=&quot;00922CFE&quot;/&gt;&lt;wsp:rsid wsp:val=&quot;00922E2F&quot;/&gt;&lt;wsp:rsid wsp:val=&quot;0092342A&quot;/&gt;&lt;wsp:rsid wsp:val=&quot;00923629&quot;/&gt;&lt;wsp:rsid wsp:val=&quot;009237AF&quot;/&gt;&lt;wsp:rsid wsp:val=&quot;00923D36&quot;/&gt;&lt;wsp:rsid wsp:val=&quot;00924145&quot;/&gt;&lt;wsp:rsid wsp:val=&quot;00925858&quot;/&gt;&lt;wsp:rsid wsp:val=&quot;00925E77&quot;/&gt;&lt;wsp:rsid wsp:val=&quot;0092635A&quot;/&gt;&lt;wsp:rsid wsp:val=&quot;0092668E&quot;/&gt;&lt;wsp:rsid wsp:val=&quot;009266DB&quot;/&gt;&lt;wsp:rsid wsp:val=&quot;00926CB7&quot;/&gt;&lt;wsp:rsid wsp:val=&quot;00926F13&quot;/&gt;&lt;wsp:rsid wsp:val=&quot;009271B9&quot;/&gt;&lt;wsp:rsid wsp:val=&quot;0093032D&quot;/&gt;&lt;wsp:rsid wsp:val=&quot;0093035B&quot;/&gt;&lt;wsp:rsid wsp:val=&quot;0093061F&quot;/&gt;&lt;wsp:rsid wsp:val=&quot;00930720&quot;/&gt;&lt;wsp:rsid wsp:val=&quot;00930A38&quot;/&gt;&lt;wsp:rsid wsp:val=&quot;00931202&quot;/&gt;&lt;wsp:rsid wsp:val=&quot;00931753&quot;/&gt;&lt;wsp:rsid wsp:val=&quot;009317C3&quot;/&gt;&lt;wsp:rsid wsp:val=&quot;00931D36&quot;/&gt;&lt;wsp:rsid wsp:val=&quot;00931F6D&quot;/&gt;&lt;wsp:rsid wsp:val=&quot;0093258C&quot;/&gt;&lt;wsp:rsid wsp:val=&quot;0093394F&quot;/&gt;&lt;wsp:rsid wsp:val=&quot;00933A2D&quot;/&gt;&lt;wsp:rsid wsp:val=&quot;00934920&quot;/&gt;&lt;wsp:rsid wsp:val=&quot;009349A5&quot;/&gt;&lt;wsp:rsid wsp:val=&quot;00934D0B&quot;/&gt;&lt;wsp:rsid wsp:val=&quot;009350AF&quot;/&gt;&lt;wsp:rsid wsp:val=&quot;00935661&quot;/&gt;&lt;wsp:rsid wsp:val=&quot;00935E4C&quot;/&gt;&lt;wsp:rsid wsp:val=&quot;00936046&quot;/&gt;&lt;wsp:rsid wsp:val=&quot;00936114&quot;/&gt;&lt;wsp:rsid wsp:val=&quot;009361D6&quot;/&gt;&lt;wsp:rsid wsp:val=&quot;00936502&quot;/&gt;&lt;wsp:rsid wsp:val=&quot;009367D2&quot;/&gt;&lt;wsp:rsid wsp:val=&quot;00936A27&quot;/&gt;&lt;wsp:rsid wsp:val=&quot;00937269&quot;/&gt;&lt;wsp:rsid wsp:val=&quot;009375BC&quot;/&gt;&lt;wsp:rsid wsp:val=&quot;00937D62&quot;/&gt;&lt;wsp:rsid wsp:val=&quot;009401CB&quot;/&gt;&lt;wsp:rsid wsp:val=&quot;0094072C&quot;/&gt;&lt;wsp:rsid wsp:val=&quot;009427EC&quot;/&gt;&lt;wsp:rsid wsp:val=&quot;00942FDD&quot;/&gt;&lt;wsp:rsid wsp:val=&quot;009432DB&quot;/&gt;&lt;wsp:rsid wsp:val=&quot;009435E6&quot;/&gt;&lt;wsp:rsid wsp:val=&quot;0094382A&quot;/&gt;&lt;wsp:rsid wsp:val=&quot;0094406F&quot;/&gt;&lt;wsp:rsid wsp:val=&quot;00944791&quot;/&gt;&lt;wsp:rsid wsp:val=&quot;0094562C&quot;/&gt;&lt;wsp:rsid wsp:val=&quot;00945CFA&quot;/&gt;&lt;wsp:rsid wsp:val=&quot;00945E33&quot;/&gt;&lt;wsp:rsid wsp:val=&quot;009479AB&quot;/&gt;&lt;wsp:rsid wsp:val=&quot;00950ABD&quot;/&gt;&lt;wsp:rsid wsp:val=&quot;00950D30&quot;/&gt;&lt;wsp:rsid wsp:val=&quot;00951E66&quot;/&gt;&lt;wsp:rsid wsp:val=&quot;0095234C&quot;/&gt;&lt;wsp:rsid wsp:val=&quot;00953878&quot;/&gt;&lt;wsp:rsid wsp:val=&quot;009539C1&quot;/&gt;&lt;wsp:rsid wsp:val=&quot;00953A7B&quot;/&gt;&lt;wsp:rsid wsp:val=&quot;00954C42&quot;/&gt;&lt;wsp:rsid wsp:val=&quot;00954D7F&quot;/&gt;&lt;wsp:rsid wsp:val=&quot;00954DD7&quot;/&gt;&lt;wsp:rsid wsp:val=&quot;009551A0&quot;/&gt;&lt;wsp:rsid wsp:val=&quot;00956143&quot;/&gt;&lt;wsp:rsid wsp:val=&quot;00956465&quot;/&gt;&lt;wsp:rsid wsp:val=&quot;00956922&quot;/&gt;&lt;wsp:rsid wsp:val=&quot;00956ED3&quot;/&gt;&lt;wsp:rsid wsp:val=&quot;009574AD&quot;/&gt;&lt;wsp:rsid wsp:val=&quot;00960510&quot;/&gt;&lt;wsp:rsid wsp:val=&quot;00960ADF&quot;/&gt;&lt;wsp:rsid wsp:val=&quot;00960CD8&quot;/&gt;&lt;wsp:rsid wsp:val=&quot;0096101D&quot;/&gt;&lt;wsp:rsid wsp:val=&quot;009621D7&quot;/&gt;&lt;wsp:rsid wsp:val=&quot;0096284C&quot;/&gt;&lt;wsp:rsid wsp:val=&quot;00962FEF&quot;/&gt;&lt;wsp:rsid wsp:val=&quot;00963662&quot;/&gt;&lt;wsp:rsid wsp:val=&quot;00963A4D&quot;/&gt;&lt;wsp:rsid wsp:val=&quot;009644C6&quot;/&gt;&lt;wsp:rsid wsp:val=&quot;00964502&quot;/&gt;&lt;wsp:rsid wsp:val=&quot;00964629&quot;/&gt;&lt;wsp:rsid wsp:val=&quot;00964817&quot;/&gt;&lt;wsp:rsid wsp:val=&quot;009651F7&quot;/&gt;&lt;wsp:rsid wsp:val=&quot;009660DF&quot;/&gt;&lt;wsp:rsid wsp:val=&quot;00966238&quot;/&gt;&lt;wsp:rsid wsp:val=&quot;009665B9&quot;/&gt;&lt;wsp:rsid wsp:val=&quot;009665BE&quot;/&gt;&lt;wsp:rsid wsp:val=&quot;0096699B&quot;/&gt;&lt;wsp:rsid wsp:val=&quot;009669B0&quot;/&gt;&lt;wsp:rsid wsp:val=&quot;00967294&quot;/&gt;&lt;wsp:rsid wsp:val=&quot;00967300&quot;/&gt;&lt;wsp:rsid wsp:val=&quot;009678E8&quot;/&gt;&lt;wsp:rsid wsp:val=&quot;00967EA8&quot;/&gt;&lt;wsp:rsid wsp:val=&quot;00970CB3&quot;/&gt;&lt;wsp:rsid wsp:val=&quot;00970F79&quot;/&gt;&lt;wsp:rsid wsp:val=&quot;0097103A&quot;/&gt;&lt;wsp:rsid wsp:val=&quot;00971280&quot;/&gt;&lt;wsp:rsid wsp:val=&quot;009722C2&quot;/&gt;&lt;wsp:rsid wsp:val=&quot;00972381&quot;/&gt;&lt;wsp:rsid wsp:val=&quot;00973050&quot;/&gt;&lt;wsp:rsid wsp:val=&quot;00973F19&quot;/&gt;&lt;wsp:rsid wsp:val=&quot;00974092&quot;/&gt;&lt;wsp:rsid wsp:val=&quot;00974E2C&quot;/&gt;&lt;wsp:rsid wsp:val=&quot;009759B0&quot;/&gt;&lt;wsp:rsid wsp:val=&quot;00977056&quot;/&gt;&lt;wsp:rsid wsp:val=&quot;00977063&quot;/&gt;&lt;wsp:rsid wsp:val=&quot;00977C87&quot;/&gt;&lt;wsp:rsid wsp:val=&quot;00977F7F&quot;/&gt;&lt;wsp:rsid wsp:val=&quot;00977FD7&quot;/&gt;&lt;wsp:rsid wsp:val=&quot;0098030D&quot;/&gt;&lt;wsp:rsid wsp:val=&quot;009816BB&quot;/&gt;&lt;wsp:rsid wsp:val=&quot;009824C3&quot;/&gt;&lt;wsp:rsid wsp:val=&quot;009831C4&quot;/&gt;&lt;wsp:rsid wsp:val=&quot;00983CB4&quot;/&gt;&lt;wsp:rsid wsp:val=&quot;009845C3&quot;/&gt;&lt;wsp:rsid wsp:val=&quot;009848B8&quot;/&gt;&lt;wsp:rsid wsp:val=&quot;009848F6&quot;/&gt;&lt;wsp:rsid wsp:val=&quot;00984BDD&quot;/&gt;&lt;wsp:rsid wsp:val=&quot;009851B1&quot;/&gt;&lt;wsp:rsid wsp:val=&quot;00985FFE&quot;/&gt;&lt;wsp:rsid wsp:val=&quot;00986065&quot;/&gt;&lt;wsp:rsid wsp:val=&quot;009860A7&quot;/&gt;&lt;wsp:rsid wsp:val=&quot;009865DF&quot;/&gt;&lt;wsp:rsid wsp:val=&quot;00986C52&quot;/&gt;&lt;wsp:rsid wsp:val=&quot;00987C70&quot;/&gt;&lt;wsp:rsid wsp:val=&quot;00987DF6&quot;/&gt;&lt;wsp:rsid wsp:val=&quot;009903A8&quot;/&gt;&lt;wsp:rsid wsp:val=&quot;0099056B&quot;/&gt;&lt;wsp:rsid wsp:val=&quot;009906EC&quot;/&gt;&lt;wsp:rsid wsp:val=&quot;0099128A&quot;/&gt;&lt;wsp:rsid wsp:val=&quot;00991450&quot;/&gt;&lt;wsp:rsid wsp:val=&quot;009917AE&quot;/&gt;&lt;wsp:rsid wsp:val=&quot;009925A1&quot;/&gt;&lt;wsp:rsid wsp:val=&quot;00992687&quot;/&gt;&lt;wsp:rsid wsp:val=&quot;00992728&quot;/&gt;&lt;wsp:rsid wsp:val=&quot;009928DF&quot;/&gt;&lt;wsp:rsid wsp:val=&quot;00992B6D&quot;/&gt;&lt;wsp:rsid wsp:val=&quot;00993D71&quot;/&gt;&lt;wsp:rsid wsp:val=&quot;009948C4&quot;/&gt;&lt;wsp:rsid wsp:val=&quot;00994B39&quot;/&gt;&lt;wsp:rsid wsp:val=&quot;00995205&quot;/&gt;&lt;wsp:rsid wsp:val=&quot;00995339&quot;/&gt;&lt;wsp:rsid wsp:val=&quot;00995394&quot;/&gt;&lt;wsp:rsid wsp:val=&quot;009961C4&quot;/&gt;&lt;wsp:rsid wsp:val=&quot;009966B1&quot;/&gt;&lt;wsp:rsid wsp:val=&quot;00996785&quot;/&gt;&lt;wsp:rsid wsp:val=&quot;00996A33&quot;/&gt;&lt;wsp:rsid wsp:val=&quot;00997267&quot;/&gt;&lt;wsp:rsid wsp:val=&quot;00997DDC&quot;/&gt;&lt;wsp:rsid wsp:val=&quot;00997E8B&quot;/&gt;&lt;wsp:rsid wsp:val=&quot;009A0322&quot;/&gt;&lt;wsp:rsid wsp:val=&quot;009A08C9&quot;/&gt;&lt;wsp:rsid wsp:val=&quot;009A1320&quot;/&gt;&lt;wsp:rsid wsp:val=&quot;009A13EE&quot;/&gt;&lt;wsp:rsid wsp:val=&quot;009A23AE&quot;/&gt;&lt;wsp:rsid wsp:val=&quot;009A2BCA&quot;/&gt;&lt;wsp:rsid wsp:val=&quot;009A3404&quot;/&gt;&lt;wsp:rsid wsp:val=&quot;009A351D&quot;/&gt;&lt;wsp:rsid wsp:val=&quot;009A351F&quot;/&gt;&lt;wsp:rsid wsp:val=&quot;009A4AAC&quot;/&gt;&lt;wsp:rsid wsp:val=&quot;009A5201&quot;/&gt;&lt;wsp:rsid wsp:val=&quot;009A60BB&quot;/&gt;&lt;wsp:rsid wsp:val=&quot;009A6AB4&quot;/&gt;&lt;wsp:rsid wsp:val=&quot;009A70B3&quot;/&gt;&lt;wsp:rsid wsp:val=&quot;009A780E&quot;/&gt;&lt;wsp:rsid wsp:val=&quot;009A78F4&quot;/&gt;&lt;wsp:rsid wsp:val=&quot;009B064C&quot;/&gt;&lt;wsp:rsid wsp:val=&quot;009B0807&quot;/&gt;&lt;wsp:rsid wsp:val=&quot;009B097E&quot;/&gt;&lt;wsp:rsid wsp:val=&quot;009B1168&quot;/&gt;&lt;wsp:rsid wsp:val=&quot;009B125D&quot;/&gt;&lt;wsp:rsid wsp:val=&quot;009B16F2&quot;/&gt;&lt;wsp:rsid wsp:val=&quot;009B1A96&quot;/&gt;&lt;wsp:rsid wsp:val=&quot;009B2061&quot;/&gt;&lt;wsp:rsid wsp:val=&quot;009B2638&quot;/&gt;&lt;wsp:rsid wsp:val=&quot;009B2AE0&quot;/&gt;&lt;wsp:rsid wsp:val=&quot;009B31B9&quot;/&gt;&lt;wsp:rsid wsp:val=&quot;009B348C&quot;/&gt;&lt;wsp:rsid wsp:val=&quot;009B36B5&quot;/&gt;&lt;wsp:rsid wsp:val=&quot;009B38AA&quot;/&gt;&lt;wsp:rsid wsp:val=&quot;009B3B4E&quot;/&gt;&lt;wsp:rsid wsp:val=&quot;009B406B&quot;/&gt;&lt;wsp:rsid wsp:val=&quot;009B4262&quot;/&gt;&lt;wsp:rsid wsp:val=&quot;009B43B6&quot;/&gt;&lt;wsp:rsid wsp:val=&quot;009B43EC&quot;/&gt;&lt;wsp:rsid wsp:val=&quot;009B4BBB&quot;/&gt;&lt;wsp:rsid wsp:val=&quot;009B4EB1&quot;/&gt;&lt;wsp:rsid wsp:val=&quot;009B6091&quot;/&gt;&lt;wsp:rsid wsp:val=&quot;009B61F1&quot;/&gt;&lt;wsp:rsid wsp:val=&quot;009B65D0&quot;/&gt;&lt;wsp:rsid wsp:val=&quot;009B6AAF&quot;/&gt;&lt;wsp:rsid wsp:val=&quot;009B710A&quot;/&gt;&lt;wsp:rsid wsp:val=&quot;009B75F0&quot;/&gt;&lt;wsp:rsid wsp:val=&quot;009B772B&quot;/&gt;&lt;wsp:rsid wsp:val=&quot;009C0082&quot;/&gt;&lt;wsp:rsid wsp:val=&quot;009C13D4&quot;/&gt;&lt;wsp:rsid wsp:val=&quot;009C1503&quot;/&gt;&lt;wsp:rsid wsp:val=&quot;009C23C5&quot;/&gt;&lt;wsp:rsid wsp:val=&quot;009C2445&quot;/&gt;&lt;wsp:rsid wsp:val=&quot;009C313C&quot;/&gt;&lt;wsp:rsid wsp:val=&quot;009C32EF&quot;/&gt;&lt;wsp:rsid wsp:val=&quot;009C3492&quot;/&gt;&lt;wsp:rsid wsp:val=&quot;009C3558&quot;/&gt;&lt;wsp:rsid wsp:val=&quot;009C4755&quot;/&gt;&lt;wsp:rsid wsp:val=&quot;009C4A88&quot;/&gt;&lt;wsp:rsid wsp:val=&quot;009C5320&quot;/&gt;&lt;wsp:rsid wsp:val=&quot;009C5C1F&quot;/&gt;&lt;wsp:rsid wsp:val=&quot;009C5CC3&quot;/&gt;&lt;wsp:rsid wsp:val=&quot;009C6829&quot;/&gt;&lt;wsp:rsid wsp:val=&quot;009C6C5C&quot;/&gt;&lt;wsp:rsid wsp:val=&quot;009C74FC&quot;/&gt;&lt;wsp:rsid wsp:val=&quot;009C75F7&quot;/&gt;&lt;wsp:rsid wsp:val=&quot;009C77EC&quot;/&gt;&lt;wsp:rsid wsp:val=&quot;009C7A92&quot;/&gt;&lt;wsp:rsid wsp:val=&quot;009C7DBA&quot;/&gt;&lt;wsp:rsid wsp:val=&quot;009C7DD9&quot;/&gt;&lt;wsp:rsid wsp:val=&quot;009D03CC&quot;/&gt;&lt;wsp:rsid wsp:val=&quot;009D0598&quot;/&gt;&lt;wsp:rsid wsp:val=&quot;009D05FC&quot;/&gt;&lt;wsp:rsid wsp:val=&quot;009D06A9&quot;/&gt;&lt;wsp:rsid wsp:val=&quot;009D0BD0&quot;/&gt;&lt;wsp:rsid wsp:val=&quot;009D0D5C&quot;/&gt;&lt;wsp:rsid wsp:val=&quot;009D0DD5&quot;/&gt;&lt;wsp:rsid wsp:val=&quot;009D118A&quot;/&gt;&lt;wsp:rsid wsp:val=&quot;009D175C&quot;/&gt;&lt;wsp:rsid wsp:val=&quot;009D184B&quot;/&gt;&lt;wsp:rsid wsp:val=&quot;009D1AEE&quot;/&gt;&lt;wsp:rsid wsp:val=&quot;009D1B84&quot;/&gt;&lt;wsp:rsid wsp:val=&quot;009D2425&quot;/&gt;&lt;wsp:rsid wsp:val=&quot;009D2961&quot;/&gt;&lt;wsp:rsid wsp:val=&quot;009D2D57&quot;/&gt;&lt;wsp:rsid wsp:val=&quot;009D2DAB&quot;/&gt;&lt;wsp:rsid wsp:val=&quot;009D2F09&quot;/&gt;&lt;wsp:rsid wsp:val=&quot;009D35BD&quot;/&gt;&lt;wsp:rsid wsp:val=&quot;009D35EC&quot;/&gt;&lt;wsp:rsid wsp:val=&quot;009D387A&quot;/&gt;&lt;wsp:rsid wsp:val=&quot;009D3A23&quot;/&gt;&lt;wsp:rsid wsp:val=&quot;009D4B11&quot;/&gt;&lt;wsp:rsid wsp:val=&quot;009D530B&quot;/&gt;&lt;wsp:rsid wsp:val=&quot;009D5787&quot;/&gt;&lt;wsp:rsid wsp:val=&quot;009D5855&quot;/&gt;&lt;wsp:rsid wsp:val=&quot;009D58F3&quot;/&gt;&lt;wsp:rsid wsp:val=&quot;009D5C51&quot;/&gt;&lt;wsp:rsid wsp:val=&quot;009D61BE&quot;/&gt;&lt;wsp:rsid wsp:val=&quot;009D65F8&quot;/&gt;&lt;wsp:rsid wsp:val=&quot;009D6EB2&quot;/&gt;&lt;wsp:rsid wsp:val=&quot;009E07C4&quot;/&gt;&lt;wsp:rsid wsp:val=&quot;009E0C6E&quot;/&gt;&lt;wsp:rsid wsp:val=&quot;009E123E&quot;/&gt;&lt;wsp:rsid wsp:val=&quot;009E1400&quot;/&gt;&lt;wsp:rsid wsp:val=&quot;009E23F4&quot;/&gt;&lt;wsp:rsid wsp:val=&quot;009E26A8&quot;/&gt;&lt;wsp:rsid wsp:val=&quot;009E2AF5&quot;/&gt;&lt;wsp:rsid wsp:val=&quot;009E32C6&quot;/&gt;&lt;wsp:rsid wsp:val=&quot;009E33F4&quot;/&gt;&lt;wsp:rsid wsp:val=&quot;009E39C2&quot;/&gt;&lt;wsp:rsid wsp:val=&quot;009E4156&quot;/&gt;&lt;wsp:rsid wsp:val=&quot;009E4618&quot;/&gt;&lt;wsp:rsid wsp:val=&quot;009E4F63&quot;/&gt;&lt;wsp:rsid wsp:val=&quot;009E6373&quot;/&gt;&lt;wsp:rsid wsp:val=&quot;009E7474&quot;/&gt;&lt;wsp:rsid wsp:val=&quot;009E7BC3&quot;/&gt;&lt;wsp:rsid wsp:val=&quot;009F02AB&quot;/&gt;&lt;wsp:rsid wsp:val=&quot;009F0CB4&quot;/&gt;&lt;wsp:rsid wsp:val=&quot;009F0EBF&quot;/&gt;&lt;wsp:rsid wsp:val=&quot;009F140E&quot;/&gt;&lt;wsp:rsid wsp:val=&quot;009F2759&quot;/&gt;&lt;wsp:rsid wsp:val=&quot;009F2B99&quot;/&gt;&lt;wsp:rsid wsp:val=&quot;009F3042&quot;/&gt;&lt;wsp:rsid wsp:val=&quot;009F313C&quot;/&gt;&lt;wsp:rsid wsp:val=&quot;009F4691&quot;/&gt;&lt;wsp:rsid wsp:val=&quot;009F4839&quot;/&gt;&lt;wsp:rsid wsp:val=&quot;009F5315&quot;/&gt;&lt;wsp:rsid wsp:val=&quot;009F57A3&quot;/&gt;&lt;wsp:rsid wsp:val=&quot;009F6789&quot;/&gt;&lt;wsp:rsid wsp:val=&quot;009F6D75&quot;/&gt;&lt;wsp:rsid wsp:val=&quot;009F71DE&quot;/&gt;&lt;wsp:rsid wsp:val=&quot;009F77F9&quot;/&gt;&lt;wsp:rsid wsp:val=&quot;009F795D&quot;/&gt;&lt;wsp:rsid wsp:val=&quot;009F7D42&quot;/&gt;&lt;wsp:rsid wsp:val=&quot;009F7DD2&quot;/&gt;&lt;wsp:rsid wsp:val=&quot;00A00133&quot;/&gt;&lt;wsp:rsid wsp:val=&quot;00A01457&quot;/&gt;&lt;wsp:rsid wsp:val=&quot;00A0163A&quot;/&gt;&lt;wsp:rsid wsp:val=&quot;00A017F2&quot;/&gt;&lt;wsp:rsid wsp:val=&quot;00A023DA&quot;/&gt;&lt;wsp:rsid wsp:val=&quot;00A02434&quot;/&gt;&lt;wsp:rsid wsp:val=&quot;00A026A9&quot;/&gt;&lt;wsp:rsid wsp:val=&quot;00A02E03&quot;/&gt;&lt;wsp:rsid wsp:val=&quot;00A03070&quot;/&gt;&lt;wsp:rsid wsp:val=&quot;00A0310B&quot;/&gt;&lt;wsp:rsid wsp:val=&quot;00A03383&quot;/&gt;&lt;wsp:rsid wsp:val=&quot;00A03715&quot;/&gt;&lt;wsp:rsid wsp:val=&quot;00A039B7&quot;/&gt;&lt;wsp:rsid wsp:val=&quot;00A03A06&quot;/&gt;&lt;wsp:rsid wsp:val=&quot;00A041D3&quot;/&gt;&lt;wsp:rsid wsp:val=&quot;00A0503A&quot;/&gt;&lt;wsp:rsid wsp:val=&quot;00A051E3&quot;/&gt;&lt;wsp:rsid wsp:val=&quot;00A0534B&quot;/&gt;&lt;wsp:rsid wsp:val=&quot;00A05753&quot;/&gt;&lt;wsp:rsid wsp:val=&quot;00A05EDD&quot;/&gt;&lt;wsp:rsid wsp:val=&quot;00A06276&quot;/&gt;&lt;wsp:rsid wsp:val=&quot;00A06CFF&quot;/&gt;&lt;wsp:rsid wsp:val=&quot;00A06E5A&quot;/&gt;&lt;wsp:rsid wsp:val=&quot;00A0720F&quot;/&gt;&lt;wsp:rsid wsp:val=&quot;00A07369&quot;/&gt;&lt;wsp:rsid wsp:val=&quot;00A07BF9&quot;/&gt;&lt;wsp:rsid wsp:val=&quot;00A07F5F&quot;/&gt;&lt;wsp:rsid wsp:val=&quot;00A1011E&quot;/&gt;&lt;wsp:rsid wsp:val=&quot;00A104B6&quot;/&gt;&lt;wsp:rsid wsp:val=&quot;00A10A06&quot;/&gt;&lt;wsp:rsid wsp:val=&quot;00A10F8F&quot;/&gt;&lt;wsp:rsid wsp:val=&quot;00A111EE&quot;/&gt;&lt;wsp:rsid wsp:val=&quot;00A117F6&quot;/&gt;&lt;wsp:rsid wsp:val=&quot;00A11A09&quot;/&gt;&lt;wsp:rsid wsp:val=&quot;00A12079&quot;/&gt;&lt;wsp:rsid wsp:val=&quot;00A128B8&quot;/&gt;&lt;wsp:rsid wsp:val=&quot;00A1290F&quot;/&gt;&lt;wsp:rsid wsp:val=&quot;00A12B48&quot;/&gt;&lt;wsp:rsid wsp:val=&quot;00A130BA&quot;/&gt;&lt;wsp:rsid wsp:val=&quot;00A1329F&quot;/&gt;&lt;wsp:rsid wsp:val=&quot;00A13399&quot;/&gt;&lt;wsp:rsid wsp:val=&quot;00A135DD&quot;/&gt;&lt;wsp:rsid wsp:val=&quot;00A1374E&quot;/&gt;&lt;wsp:rsid wsp:val=&quot;00A142F1&quot;/&gt;&lt;wsp:rsid wsp:val=&quot;00A14781&quot;/&gt;&lt;wsp:rsid wsp:val=&quot;00A14E47&quot;/&gt;&lt;wsp:rsid wsp:val=&quot;00A15412&quot;/&gt;&lt;wsp:rsid wsp:val=&quot;00A15C99&quot;/&gt;&lt;wsp:rsid wsp:val=&quot;00A16066&quot;/&gt;&lt;wsp:rsid wsp:val=&quot;00A163B8&quot;/&gt;&lt;wsp:rsid wsp:val=&quot;00A16C22&quot;/&gt;&lt;wsp:rsid wsp:val=&quot;00A17682&quot;/&gt;&lt;wsp:rsid wsp:val=&quot;00A17B89&quot;/&gt;&lt;wsp:rsid wsp:val=&quot;00A20760&quot;/&gt;&lt;wsp:rsid wsp:val=&quot;00A20832&quot;/&gt;&lt;wsp:rsid wsp:val=&quot;00A20F0F&quot;/&gt;&lt;wsp:rsid wsp:val=&quot;00A215E8&quot;/&gt;&lt;wsp:rsid wsp:val=&quot;00A217FC&quot;/&gt;&lt;wsp:rsid wsp:val=&quot;00A21CD1&quot;/&gt;&lt;wsp:rsid wsp:val=&quot;00A22A97&quot;/&gt;&lt;wsp:rsid wsp:val=&quot;00A22E03&quot;/&gt;&lt;wsp:rsid wsp:val=&quot;00A235F9&quot;/&gt;&lt;wsp:rsid wsp:val=&quot;00A23E18&quot;/&gt;&lt;wsp:rsid wsp:val=&quot;00A23ECE&quot;/&gt;&lt;wsp:rsid wsp:val=&quot;00A242B0&quot;/&gt;&lt;wsp:rsid wsp:val=&quot;00A2482D&quot;/&gt;&lt;wsp:rsid wsp:val=&quot;00A24C79&quot;/&gt;&lt;wsp:rsid wsp:val=&quot;00A24F4F&quot;/&gt;&lt;wsp:rsid wsp:val=&quot;00A25824&quot;/&gt;&lt;wsp:rsid wsp:val=&quot;00A2588A&quot;/&gt;&lt;wsp:rsid wsp:val=&quot;00A26164&quot;/&gt;&lt;wsp:rsid wsp:val=&quot;00A2629A&quot;/&gt;&lt;wsp:rsid wsp:val=&quot;00A2647A&quot;/&gt;&lt;wsp:rsid wsp:val=&quot;00A2777E&quot;/&gt;&lt;wsp:rsid wsp:val=&quot;00A27962&quot;/&gt;&lt;wsp:rsid wsp:val=&quot;00A31666&quot;/&gt;&lt;wsp:rsid wsp:val=&quot;00A31B1B&quot;/&gt;&lt;wsp:rsid wsp:val=&quot;00A31D94&quot;/&gt;&lt;wsp:rsid wsp:val=&quot;00A3316F&quot;/&gt;&lt;wsp:rsid wsp:val=&quot;00A333C2&quot;/&gt;&lt;wsp:rsid wsp:val=&quot;00A33667&quot;/&gt;&lt;wsp:rsid wsp:val=&quot;00A34233&quot;/&gt;&lt;wsp:rsid wsp:val=&quot;00A34BB4&quot;/&gt;&lt;wsp:rsid wsp:val=&quot;00A34BE2&quot;/&gt;&lt;wsp:rsid wsp:val=&quot;00A3577B&quot;/&gt;&lt;wsp:rsid wsp:val=&quot;00A36DA0&quot;/&gt;&lt;wsp:rsid wsp:val=&quot;00A377C6&quot;/&gt;&lt;wsp:rsid wsp:val=&quot;00A377CE&quot;/&gt;&lt;wsp:rsid wsp:val=&quot;00A413CA&quot;/&gt;&lt;wsp:rsid wsp:val=&quot;00A41695&quot;/&gt;&lt;wsp:rsid wsp:val=&quot;00A42C7F&quot;/&gt;&lt;wsp:rsid wsp:val=&quot;00A42C99&quot;/&gt;&lt;wsp:rsid wsp:val=&quot;00A43C4E&quot;/&gt;&lt;wsp:rsid wsp:val=&quot;00A43F9F&quot;/&gt;&lt;wsp:rsid wsp:val=&quot;00A4425E&quot;/&gt;&lt;wsp:rsid wsp:val=&quot;00A447FE&quot;/&gt;&lt;wsp:rsid wsp:val=&quot;00A44E90&quot;/&gt;&lt;wsp:rsid wsp:val=&quot;00A4578D&quot;/&gt;&lt;wsp:rsid wsp:val=&quot;00A45ECB&quot;/&gt;&lt;wsp:rsid wsp:val=&quot;00A45EE6&quot;/&gt;&lt;wsp:rsid wsp:val=&quot;00A46227&quot;/&gt;&lt;wsp:rsid wsp:val=&quot;00A46545&quot;/&gt;&lt;wsp:rsid wsp:val=&quot;00A46C45&quot;/&gt;&lt;wsp:rsid wsp:val=&quot;00A46CE4&quot;/&gt;&lt;wsp:rsid wsp:val=&quot;00A47594&quot;/&gt;&lt;wsp:rsid wsp:val=&quot;00A4764D&quot;/&gt;&lt;wsp:rsid wsp:val=&quot;00A47897&quot;/&gt;&lt;wsp:rsid wsp:val=&quot;00A47926&quot;/&gt;&lt;wsp:rsid wsp:val=&quot;00A50141&quot;/&gt;&lt;wsp:rsid wsp:val=&quot;00A50373&quot;/&gt;&lt;wsp:rsid wsp:val=&quot;00A503C5&quot;/&gt;&lt;wsp:rsid wsp:val=&quot;00A50530&quot;/&gt;&lt;wsp:rsid wsp:val=&quot;00A505E8&quot;/&gt;&lt;wsp:rsid wsp:val=&quot;00A51194&quot;/&gt;&lt;wsp:rsid wsp:val=&quot;00A5144B&quot;/&gt;&lt;wsp:rsid wsp:val=&quot;00A525F9&quot;/&gt;&lt;wsp:rsid wsp:val=&quot;00A52C30&quot;/&gt;&lt;wsp:rsid wsp:val=&quot;00A531E4&quot;/&gt;&lt;wsp:rsid wsp:val=&quot;00A54851&quot;/&gt;&lt;wsp:rsid wsp:val=&quot;00A56490&quot;/&gt;&lt;wsp:rsid wsp:val=&quot;00A56CDF&quot;/&gt;&lt;wsp:rsid wsp:val=&quot;00A57883&quot;/&gt;&lt;wsp:rsid wsp:val=&quot;00A603D6&quot;/&gt;&lt;wsp:rsid wsp:val=&quot;00A6111F&quot;/&gt;&lt;wsp:rsid wsp:val=&quot;00A62109&quot;/&gt;&lt;wsp:rsid wsp:val=&quot;00A62A97&quot;/&gt;&lt;wsp:rsid wsp:val=&quot;00A62CBF&quot;/&gt;&lt;wsp:rsid wsp:val=&quot;00A63468&quot;/&gt;&lt;wsp:rsid wsp:val=&quot;00A63864&quot;/&gt;&lt;wsp:rsid wsp:val=&quot;00A645DA&quot;/&gt;&lt;wsp:rsid wsp:val=&quot;00A6492D&quot;/&gt;&lt;wsp:rsid wsp:val=&quot;00A64983&quot;/&gt;&lt;wsp:rsid wsp:val=&quot;00A64D26&quot;/&gt;&lt;wsp:rsid wsp:val=&quot;00A65196&quot;/&gt;&lt;wsp:rsid wsp:val=&quot;00A651D8&quot;/&gt;&lt;wsp:rsid wsp:val=&quot;00A65EAF&quot;/&gt;&lt;wsp:rsid wsp:val=&quot;00A66092&quot;/&gt;&lt;wsp:rsid wsp:val=&quot;00A660C8&quot;/&gt;&lt;wsp:rsid wsp:val=&quot;00A66281&quot;/&gt;&lt;wsp:rsid wsp:val=&quot;00A662FB&quot;/&gt;&lt;wsp:rsid wsp:val=&quot;00A66377&quot;/&gt;&lt;wsp:rsid wsp:val=&quot;00A66594&quot;/&gt;&lt;wsp:rsid wsp:val=&quot;00A67841&quot;/&gt;&lt;wsp:rsid wsp:val=&quot;00A705C0&quot;/&gt;&lt;wsp:rsid wsp:val=&quot;00A70ED1&quot;/&gt;&lt;wsp:rsid wsp:val=&quot;00A717CE&quot;/&gt;&lt;wsp:rsid wsp:val=&quot;00A71920&quot;/&gt;&lt;wsp:rsid wsp:val=&quot;00A71C7C&quot;/&gt;&lt;wsp:rsid wsp:val=&quot;00A71D6C&quot;/&gt;&lt;wsp:rsid wsp:val=&quot;00A71EBC&quot;/&gt;&lt;wsp:rsid wsp:val=&quot;00A720C9&quot;/&gt;&lt;wsp:rsid wsp:val=&quot;00A7213C&quot;/&gt;&lt;wsp:rsid wsp:val=&quot;00A724D4&quot;/&gt;&lt;wsp:rsid wsp:val=&quot;00A7263F&quot;/&gt;&lt;wsp:rsid wsp:val=&quot;00A7270F&quot;/&gt;&lt;wsp:rsid wsp:val=&quot;00A7272D&quot;/&gt;&lt;wsp:rsid wsp:val=&quot;00A72736&quot;/&gt;&lt;wsp:rsid wsp:val=&quot;00A72877&quot;/&gt;&lt;wsp:rsid wsp:val=&quot;00A729EE&quot;/&gt;&lt;wsp:rsid wsp:val=&quot;00A72D75&quot;/&gt;&lt;wsp:rsid wsp:val=&quot;00A73BD8&quot;/&gt;&lt;wsp:rsid wsp:val=&quot;00A73DBC&quot;/&gt;&lt;wsp:rsid wsp:val=&quot;00A747B6&quot;/&gt;&lt;wsp:rsid wsp:val=&quot;00A747D9&quot;/&gt;&lt;wsp:rsid wsp:val=&quot;00A75AF6&quot;/&gt;&lt;wsp:rsid wsp:val=&quot;00A7628F&quot;/&gt;&lt;wsp:rsid wsp:val=&quot;00A76EE2&quot;/&gt;&lt;wsp:rsid wsp:val=&quot;00A77C0A&quot;/&gt;&lt;wsp:rsid wsp:val=&quot;00A80204&quot;/&gt;&lt;wsp:rsid wsp:val=&quot;00A802EF&quot;/&gt;&lt;wsp:rsid wsp:val=&quot;00A80CEE&quot;/&gt;&lt;wsp:rsid wsp:val=&quot;00A81A25&quot;/&gt;&lt;wsp:rsid wsp:val=&quot;00A81AAF&quot;/&gt;&lt;wsp:rsid wsp:val=&quot;00A81E22&quot;/&gt;&lt;wsp:rsid wsp:val=&quot;00A81F40&quot;/&gt;&lt;wsp:rsid wsp:val=&quot;00A826CB&quot;/&gt;&lt;wsp:rsid wsp:val=&quot;00A8280A&quot;/&gt;&lt;wsp:rsid wsp:val=&quot;00A829FA&quot;/&gt;&lt;wsp:rsid wsp:val=&quot;00A82F73&quot;/&gt;&lt;wsp:rsid wsp:val=&quot;00A83BB3&quot;/&gt;&lt;wsp:rsid wsp:val=&quot;00A84165&quot;/&gt;&lt;wsp:rsid wsp:val=&quot;00A84715&quot;/&gt;&lt;wsp:rsid wsp:val=&quot;00A84FA1&quot;/&gt;&lt;wsp:rsid wsp:val=&quot;00A8586E&quot;/&gt;&lt;wsp:rsid wsp:val=&quot;00A859D5&quot;/&gt;&lt;wsp:rsid wsp:val=&quot;00A85A41&quot;/&gt;&lt;wsp:rsid wsp:val=&quot;00A85AD9&quot;/&gt;&lt;wsp:rsid wsp:val=&quot;00A85D91&quot;/&gt;&lt;wsp:rsid wsp:val=&quot;00A860B5&quot;/&gt;&lt;wsp:rsid wsp:val=&quot;00A862AC&quot;/&gt;&lt;wsp:rsid wsp:val=&quot;00A86C4D&quot;/&gt;&lt;wsp:rsid wsp:val=&quot;00A86D39&quot;/&gt;&lt;wsp:rsid wsp:val=&quot;00A87089&quot;/&gt;&lt;wsp:rsid wsp:val=&quot;00A874C5&quot;/&gt;&lt;wsp:rsid wsp:val=&quot;00A90569&quot;/&gt;&lt;wsp:rsid wsp:val=&quot;00A9099E&quot;/&gt;&lt;wsp:rsid wsp:val=&quot;00A923E1&quot;/&gt;&lt;wsp:rsid wsp:val=&quot;00A92489&quot;/&gt;&lt;wsp:rsid wsp:val=&quot;00A92AAF&quot;/&gt;&lt;wsp:rsid wsp:val=&quot;00A9304C&quot;/&gt;&lt;wsp:rsid wsp:val=&quot;00A94014&quot;/&gt;&lt;wsp:rsid wsp:val=&quot;00A9447D&quot;/&gt;&lt;wsp:rsid wsp:val=&quot;00A95026&quot;/&gt;&lt;wsp:rsid wsp:val=&quot;00A952DD&quot;/&gt;&lt;wsp:rsid wsp:val=&quot;00A95697&quot;/&gt;&lt;wsp:rsid wsp:val=&quot;00A9654E&quot;/&gt;&lt;wsp:rsid wsp:val=&quot;00A967EE&quot;/&gt;&lt;wsp:rsid wsp:val=&quot;00A9724B&quot;/&gt;&lt;wsp:rsid wsp:val=&quot;00A972C8&quot;/&gt;&lt;wsp:rsid wsp:val=&quot;00AA0276&quot;/&gt;&lt;wsp:rsid wsp:val=&quot;00AA061E&quot;/&gt;&lt;wsp:rsid wsp:val=&quot;00AA0B1F&quot;/&gt;&lt;wsp:rsid wsp:val=&quot;00AA0E0B&quot;/&gt;&lt;wsp:rsid wsp:val=&quot;00AA14C6&quot;/&gt;&lt;wsp:rsid wsp:val=&quot;00AA1544&quot;/&gt;&lt;wsp:rsid wsp:val=&quot;00AA15DD&quot;/&gt;&lt;wsp:rsid wsp:val=&quot;00AA15F0&quot;/&gt;&lt;wsp:rsid wsp:val=&quot;00AA16D3&quot;/&gt;&lt;wsp:rsid wsp:val=&quot;00AA1AE4&quot;/&gt;&lt;wsp:rsid wsp:val=&quot;00AA202C&quot;/&gt;&lt;wsp:rsid wsp:val=&quot;00AA20AE&quot;/&gt;&lt;wsp:rsid wsp:val=&quot;00AA2878&quot;/&gt;&lt;wsp:rsid wsp:val=&quot;00AA2AA6&quot;/&gt;&lt;wsp:rsid wsp:val=&quot;00AA2CDC&quot;/&gt;&lt;wsp:rsid wsp:val=&quot;00AA3724&quot;/&gt;&lt;wsp:rsid wsp:val=&quot;00AA373E&quot;/&gt;&lt;wsp:rsid wsp:val=&quot;00AA3A29&quot;/&gt;&lt;wsp:rsid wsp:val=&quot;00AA3E68&quot;/&gt;&lt;wsp:rsid wsp:val=&quot;00AA4C28&quot;/&gt;&lt;wsp:rsid wsp:val=&quot;00AA5C4A&quot;/&gt;&lt;wsp:rsid wsp:val=&quot;00AA5D0D&quot;/&gt;&lt;wsp:rsid wsp:val=&quot;00AA5DC7&quot;/&gt;&lt;wsp:rsid wsp:val=&quot;00AA6288&quot;/&gt;&lt;wsp:rsid wsp:val=&quot;00AA62E6&quot;/&gt;&lt;wsp:rsid wsp:val=&quot;00AA674B&quot;/&gt;&lt;wsp:rsid wsp:val=&quot;00AA6840&quot;/&gt;&lt;wsp:rsid wsp:val=&quot;00AA75D5&quot;/&gt;&lt;wsp:rsid wsp:val=&quot;00AA78D5&quot;/&gt;&lt;wsp:rsid wsp:val=&quot;00AA7CE3&quot;/&gt;&lt;wsp:rsid wsp:val=&quot;00AA7F08&quot;/&gt;&lt;wsp:rsid wsp:val=&quot;00AB0900&quot;/&gt;&lt;wsp:rsid wsp:val=&quot;00AB142D&quot;/&gt;&lt;wsp:rsid wsp:val=&quot;00AB285D&quot;/&gt;&lt;wsp:rsid wsp:val=&quot;00AB355A&quot;/&gt;&lt;wsp:rsid wsp:val=&quot;00AB3F41&quot;/&gt;&lt;wsp:rsid wsp:val=&quot;00AB3F86&quot;/&gt;&lt;wsp:rsid wsp:val=&quot;00AB4242&quot;/&gt;&lt;wsp:rsid wsp:val=&quot;00AB44C2&quot;/&gt;&lt;wsp:rsid wsp:val=&quot;00AB4A9B&quot;/&gt;&lt;wsp:rsid wsp:val=&quot;00AB4BA7&quot;/&gt;&lt;wsp:rsid wsp:val=&quot;00AB552C&quot;/&gt;&lt;wsp:rsid wsp:val=&quot;00AB5591&quot;/&gt;&lt;wsp:rsid wsp:val=&quot;00AB564D&quot;/&gt;&lt;wsp:rsid wsp:val=&quot;00AB5C50&quot;/&gt;&lt;wsp:rsid wsp:val=&quot;00AB6B7E&quot;/&gt;&lt;wsp:rsid wsp:val=&quot;00AB6C08&quot;/&gt;&lt;wsp:rsid wsp:val=&quot;00AB73F3&quot;/&gt;&lt;wsp:rsid wsp:val=&quot;00AB7D9B&quot;/&gt;&lt;wsp:rsid wsp:val=&quot;00AC03D4&quot;/&gt;&lt;wsp:rsid wsp:val=&quot;00AC0756&quot;/&gt;&lt;wsp:rsid wsp:val=&quot;00AC0CA0&quot;/&gt;&lt;wsp:rsid wsp:val=&quot;00AC0EB0&quot;/&gt;&lt;wsp:rsid wsp:val=&quot;00AC1BBD&quot;/&gt;&lt;wsp:rsid wsp:val=&quot;00AC1EE2&quot;/&gt;&lt;wsp:rsid wsp:val=&quot;00AC244D&quot;/&gt;&lt;wsp:rsid wsp:val=&quot;00AC33AE&quot;/&gt;&lt;wsp:rsid wsp:val=&quot;00AC33B7&quot;/&gt;&lt;wsp:rsid wsp:val=&quot;00AC36CD&quot;/&gt;&lt;wsp:rsid wsp:val=&quot;00AC3922&quot;/&gt;&lt;wsp:rsid wsp:val=&quot;00AC3FD5&quot;/&gt;&lt;wsp:rsid wsp:val=&quot;00AC4048&quot;/&gt;&lt;wsp:rsid wsp:val=&quot;00AC459A&quot;/&gt;&lt;wsp:rsid wsp:val=&quot;00AC4EF0&quot;/&gt;&lt;wsp:rsid wsp:val=&quot;00AC5004&quot;/&gt;&lt;wsp:rsid wsp:val=&quot;00AC50A9&quot;/&gt;&lt;wsp:rsid wsp:val=&quot;00AC52CB&quot;/&gt;&lt;wsp:rsid wsp:val=&quot;00AC53D5&quot;/&gt;&lt;wsp:rsid wsp:val=&quot;00AC580C&quot;/&gt;&lt;wsp:rsid wsp:val=&quot;00AC588C&quot;/&gt;&lt;wsp:rsid wsp:val=&quot;00AC588E&quot;/&gt;&lt;wsp:rsid wsp:val=&quot;00AC5F51&quot;/&gt;&lt;wsp:rsid wsp:val=&quot;00AC6016&quot;/&gt;&lt;wsp:rsid wsp:val=&quot;00AC6811&quot;/&gt;&lt;wsp:rsid wsp:val=&quot;00AC6B81&quot;/&gt;&lt;wsp:rsid wsp:val=&quot;00AC72B2&quot;/&gt;&lt;wsp:rsid wsp:val=&quot;00AC7429&quot;/&gt;&lt;wsp:rsid wsp:val=&quot;00AC7788&quot;/&gt;&lt;wsp:rsid wsp:val=&quot;00AD0141&quot;/&gt;&lt;wsp:rsid wsp:val=&quot;00AD01A3&quot;/&gt;&lt;wsp:rsid wsp:val=&quot;00AD04F7&quot;/&gt;&lt;wsp:rsid wsp:val=&quot;00AD070D&quot;/&gt;&lt;wsp:rsid wsp:val=&quot;00AD1A56&quot;/&gt;&lt;wsp:rsid wsp:val=&quot;00AD1BAB&quot;/&gt;&lt;wsp:rsid wsp:val=&quot;00AD1D7A&quot;/&gt;&lt;wsp:rsid wsp:val=&quot;00AD2074&quot;/&gt;&lt;wsp:rsid wsp:val=&quot;00AD28C5&quot;/&gt;&lt;wsp:rsid wsp:val=&quot;00AD28D9&quot;/&gt;&lt;wsp:rsid wsp:val=&quot;00AD29C1&quot;/&gt;&lt;wsp:rsid wsp:val=&quot;00AD2FE8&quot;/&gt;&lt;wsp:rsid wsp:val=&quot;00AD31C0&quot;/&gt;&lt;wsp:rsid wsp:val=&quot;00AD3378&quot;/&gt;&lt;wsp:rsid wsp:val=&quot;00AD3733&quot;/&gt;&lt;wsp:rsid wsp:val=&quot;00AD3782&quot;/&gt;&lt;wsp:rsid wsp:val=&quot;00AD3819&quot;/&gt;&lt;wsp:rsid wsp:val=&quot;00AD39D7&quot;/&gt;&lt;wsp:rsid wsp:val=&quot;00AD3FFE&quot;/&gt;&lt;wsp:rsid wsp:val=&quot;00AD5183&quot;/&gt;&lt;wsp:rsid wsp:val=&quot;00AD54C8&quot;/&gt;&lt;wsp:rsid wsp:val=&quot;00AD57DD&quot;/&gt;&lt;wsp:rsid wsp:val=&quot;00AD6196&quot;/&gt;&lt;wsp:rsid wsp:val=&quot;00AD6249&quot;/&gt;&lt;wsp:rsid wsp:val=&quot;00AD66FD&quot;/&gt;&lt;wsp:rsid wsp:val=&quot;00AD6743&quot;/&gt;&lt;wsp:rsid wsp:val=&quot;00AD71E1&quot;/&gt;&lt;wsp:rsid wsp:val=&quot;00AE0713&quot;/&gt;&lt;wsp:rsid wsp:val=&quot;00AE075C&quot;/&gt;&lt;wsp:rsid wsp:val=&quot;00AE0882&quot;/&gt;&lt;wsp:rsid wsp:val=&quot;00AE0DD0&quot;/&gt;&lt;wsp:rsid wsp:val=&quot;00AE17C7&quot;/&gt;&lt;wsp:rsid wsp:val=&quot;00AE1BD0&quot;/&gt;&lt;wsp:rsid wsp:val=&quot;00AE2537&quot;/&gt;&lt;wsp:rsid wsp:val=&quot;00AE2622&quot;/&gt;&lt;wsp:rsid wsp:val=&quot;00AE26EC&quot;/&gt;&lt;wsp:rsid wsp:val=&quot;00AE2F35&quot;/&gt;&lt;wsp:rsid wsp:val=&quot;00AE323A&quot;/&gt;&lt;wsp:rsid wsp:val=&quot;00AE32BA&quot;/&gt;&lt;wsp:rsid wsp:val=&quot;00AE32F2&quot;/&gt;&lt;wsp:rsid wsp:val=&quot;00AE33D9&quot;/&gt;&lt;wsp:rsid wsp:val=&quot;00AE35D2&quot;/&gt;&lt;wsp:rsid wsp:val=&quot;00AE4218&quot;/&gt;&lt;wsp:rsid wsp:val=&quot;00AE47C0&quot;/&gt;&lt;wsp:rsid wsp:val=&quot;00AE485F&quot;/&gt;&lt;wsp:rsid wsp:val=&quot;00AE48FA&quot;/&gt;&lt;wsp:rsid wsp:val=&quot;00AE49ED&quot;/&gt;&lt;wsp:rsid wsp:val=&quot;00AE4B08&quot;/&gt;&lt;wsp:rsid wsp:val=&quot;00AE4E57&quot;/&gt;&lt;wsp:rsid wsp:val=&quot;00AE4E6A&quot;/&gt;&lt;wsp:rsid wsp:val=&quot;00AE51E8&quot;/&gt;&lt;wsp:rsid wsp:val=&quot;00AE5214&quot;/&gt;&lt;wsp:rsid wsp:val=&quot;00AE526E&quot;/&gt;&lt;wsp:rsid wsp:val=&quot;00AE530C&quot;/&gt;&lt;wsp:rsid wsp:val=&quot;00AE56FC&quot;/&gt;&lt;wsp:rsid wsp:val=&quot;00AE5CEB&quot;/&gt;&lt;wsp:rsid wsp:val=&quot;00AE6668&quot;/&gt;&lt;wsp:rsid wsp:val=&quot;00AE667D&quot;/&gt;&lt;wsp:rsid wsp:val=&quot;00AE70B9&quot;/&gt;&lt;wsp:rsid wsp:val=&quot;00AE7F34&quot;/&gt;&lt;wsp:rsid wsp:val=&quot;00AE7FAA&quot;/&gt;&lt;wsp:rsid wsp:val=&quot;00AF00D6&quot;/&gt;&lt;wsp:rsid wsp:val=&quot;00AF0535&quot;/&gt;&lt;wsp:rsid wsp:val=&quot;00AF0854&quot;/&gt;&lt;wsp:rsid wsp:val=&quot;00AF08EB&quot;/&gt;&lt;wsp:rsid wsp:val=&quot;00AF0A90&quot;/&gt;&lt;wsp:rsid wsp:val=&quot;00AF0F89&quot;/&gt;&lt;wsp:rsid wsp:val=&quot;00AF10D9&quot;/&gt;&lt;wsp:rsid wsp:val=&quot;00AF29F8&quot;/&gt;&lt;wsp:rsid wsp:val=&quot;00AF3579&quot;/&gt;&lt;wsp:rsid wsp:val=&quot;00AF4255&quot;/&gt;&lt;wsp:rsid wsp:val=&quot;00AF4A7B&quot;/&gt;&lt;wsp:rsid wsp:val=&quot;00AF4FB6&quot;/&gt;&lt;wsp:rsid wsp:val=&quot;00AF5B11&quot;/&gt;&lt;wsp:rsid wsp:val=&quot;00AF5DAA&quot;/&gt;&lt;wsp:rsid wsp:val=&quot;00AF5EB0&quot;/&gt;&lt;wsp:rsid wsp:val=&quot;00AF6B1B&quot;/&gt;&lt;wsp:rsid wsp:val=&quot;00AF6C00&quot;/&gt;&lt;wsp:rsid wsp:val=&quot;00AF7FEB&quot;/&gt;&lt;wsp:rsid wsp:val=&quot;00B00C67&quot;/&gt;&lt;wsp:rsid wsp:val=&quot;00B01301&quot;/&gt;&lt;wsp:rsid wsp:val=&quot;00B015FC&quot;/&gt;&lt;wsp:rsid wsp:val=&quot;00B01914&quot;/&gt;&lt;wsp:rsid wsp:val=&quot;00B0196F&quot;/&gt;&lt;wsp:rsid wsp:val=&quot;00B029D8&quot;/&gt;&lt;wsp:rsid wsp:val=&quot;00B02AE0&quot;/&gt;&lt;wsp:rsid wsp:val=&quot;00B03C3F&quot;/&gt;&lt;wsp:rsid wsp:val=&quot;00B04A98&quot;/&gt;&lt;wsp:rsid wsp:val=&quot;00B04ED1&quot;/&gt;&lt;wsp:rsid wsp:val=&quot;00B05C39&quot;/&gt;&lt;wsp:rsid wsp:val=&quot;00B060FC&quot;/&gt;&lt;wsp:rsid wsp:val=&quot;00B061BA&quot;/&gt;&lt;wsp:rsid wsp:val=&quot;00B0658C&quot;/&gt;&lt;wsp:rsid wsp:val=&quot;00B06C77&quot;/&gt;&lt;wsp:rsid wsp:val=&quot;00B0705E&quot;/&gt;&lt;wsp:rsid wsp:val=&quot;00B07373&quot;/&gt;&lt;wsp:rsid wsp:val=&quot;00B07493&quot;/&gt;&lt;wsp:rsid wsp:val=&quot;00B07565&quot;/&gt;&lt;wsp:rsid wsp:val=&quot;00B076B0&quot;/&gt;&lt;wsp:rsid wsp:val=&quot;00B100C4&quot;/&gt;&lt;wsp:rsid wsp:val=&quot;00B10A3C&quot;/&gt;&lt;wsp:rsid wsp:val=&quot;00B10B65&quot;/&gt;&lt;wsp:rsid wsp:val=&quot;00B117F0&quot;/&gt;&lt;wsp:rsid wsp:val=&quot;00B11E9F&quot;/&gt;&lt;wsp:rsid wsp:val=&quot;00B124E0&quot;/&gt;&lt;wsp:rsid wsp:val=&quot;00B12CE1&quot;/&gt;&lt;wsp:rsid wsp:val=&quot;00B13413&quot;/&gt;&lt;wsp:rsid wsp:val=&quot;00B13745&quot;/&gt;&lt;wsp:rsid wsp:val=&quot;00B1517B&quot;/&gt;&lt;wsp:rsid wsp:val=&quot;00B158C6&quot;/&gt;&lt;wsp:rsid wsp:val=&quot;00B1596D&quot;/&gt;&lt;wsp:rsid wsp:val=&quot;00B15B3C&quot;/&gt;&lt;wsp:rsid wsp:val=&quot;00B1640F&quot;/&gt;&lt;wsp:rsid wsp:val=&quot;00B167D7&quot;/&gt;&lt;wsp:rsid wsp:val=&quot;00B16943&quot;/&gt;&lt;wsp:rsid wsp:val=&quot;00B169B1&quot;/&gt;&lt;wsp:rsid wsp:val=&quot;00B16AF2&quot;/&gt;&lt;wsp:rsid wsp:val=&quot;00B16DBA&quot;/&gt;&lt;wsp:rsid wsp:val=&quot;00B16EEF&quot;/&gt;&lt;wsp:rsid wsp:val=&quot;00B1716A&quot;/&gt;&lt;wsp:rsid wsp:val=&quot;00B17BBF&quot;/&gt;&lt;wsp:rsid wsp:val=&quot;00B17D5B&quot;/&gt;&lt;wsp:rsid wsp:val=&quot;00B20FDD&quot;/&gt;&lt;wsp:rsid wsp:val=&quot;00B21479&quot;/&gt;&lt;wsp:rsid wsp:val=&quot;00B21657&quot;/&gt;&lt;wsp:rsid wsp:val=&quot;00B21AF5&quot;/&gt;&lt;wsp:rsid wsp:val=&quot;00B2212C&quot;/&gt;&lt;wsp:rsid wsp:val=&quot;00B22177&quot;/&gt;&lt;wsp:rsid wsp:val=&quot;00B224D9&quot;/&gt;&lt;wsp:rsid wsp:val=&quot;00B22A56&quot;/&gt;&lt;wsp:rsid wsp:val=&quot;00B22DA6&quot;/&gt;&lt;wsp:rsid wsp:val=&quot;00B22F46&quot;/&gt;&lt;wsp:rsid wsp:val=&quot;00B231DB&quot;/&gt;&lt;wsp:rsid wsp:val=&quot;00B23369&quot;/&gt;&lt;wsp:rsid wsp:val=&quot;00B23DBF&quot;/&gt;&lt;wsp:rsid wsp:val=&quot;00B24051&quot;/&gt;&lt;wsp:rsid wsp:val=&quot;00B24D2B&quot;/&gt;&lt;wsp:rsid wsp:val=&quot;00B25421&quot;/&gt;&lt;wsp:rsid wsp:val=&quot;00B256B8&quot;/&gt;&lt;wsp:rsid wsp:val=&quot;00B25D5C&quot;/&gt;&lt;wsp:rsid wsp:val=&quot;00B264D8&quot;/&gt;&lt;wsp:rsid wsp:val=&quot;00B26559&quot;/&gt;&lt;wsp:rsid wsp:val=&quot;00B279BA&quot;/&gt;&lt;wsp:rsid wsp:val=&quot;00B304F8&quot;/&gt;&lt;wsp:rsid wsp:val=&quot;00B310D0&quot;/&gt;&lt;wsp:rsid wsp:val=&quot;00B312AC&quot;/&gt;&lt;wsp:rsid wsp:val=&quot;00B3168F&quot;/&gt;&lt;wsp:rsid wsp:val=&quot;00B31706&quot;/&gt;&lt;wsp:rsid wsp:val=&quot;00B31897&quot;/&gt;&lt;wsp:rsid wsp:val=&quot;00B3264E&quot;/&gt;&lt;wsp:rsid wsp:val=&quot;00B3351A&quot;/&gt;&lt;wsp:rsid wsp:val=&quot;00B33BBB&quot;/&gt;&lt;wsp:rsid wsp:val=&quot;00B33D04&quot;/&gt;&lt;wsp:rsid wsp:val=&quot;00B33D7B&quot;/&gt;&lt;wsp:rsid wsp:val=&quot;00B33DBE&quot;/&gt;&lt;wsp:rsid wsp:val=&quot;00B351BF&quot;/&gt;&lt;wsp:rsid wsp:val=&quot;00B36ABA&quot;/&gt;&lt;wsp:rsid wsp:val=&quot;00B36F8F&quot;/&gt;&lt;wsp:rsid wsp:val=&quot;00B37330&quot;/&gt;&lt;wsp:rsid wsp:val=&quot;00B37649&quot;/&gt;&lt;wsp:rsid wsp:val=&quot;00B37662&quot;/&gt;&lt;wsp:rsid wsp:val=&quot;00B377DD&quot;/&gt;&lt;wsp:rsid wsp:val=&quot;00B3783F&quot;/&gt;&lt;wsp:rsid wsp:val=&quot;00B37C64&quot;/&gt;&lt;wsp:rsid wsp:val=&quot;00B37F54&quot;/&gt;&lt;wsp:rsid wsp:val=&quot;00B4094F&quot;/&gt;&lt;wsp:rsid wsp:val=&quot;00B40A88&quot;/&gt;&lt;wsp:rsid wsp:val=&quot;00B41437&quot;/&gt;&lt;wsp:rsid wsp:val=&quot;00B41824&quot;/&gt;&lt;wsp:rsid wsp:val=&quot;00B41B72&quot;/&gt;&lt;wsp:rsid wsp:val=&quot;00B421B5&quot;/&gt;&lt;wsp:rsid wsp:val=&quot;00B4257B&quot;/&gt;&lt;wsp:rsid wsp:val=&quot;00B42806&quot;/&gt;&lt;wsp:rsid wsp:val=&quot;00B43516&quot;/&gt;&lt;wsp:rsid wsp:val=&quot;00B43EC2&quot;/&gt;&lt;wsp:rsid wsp:val=&quot;00B44287&quot;/&gt;&lt;wsp:rsid wsp:val=&quot;00B444DF&quot;/&gt;&lt;wsp:rsid wsp:val=&quot;00B44EE3&quot;/&gt;&lt;wsp:rsid wsp:val=&quot;00B45243&quot;/&gt;&lt;wsp:rsid wsp:val=&quot;00B458DE&quot;/&gt;&lt;wsp:rsid wsp:val=&quot;00B46708&quot;/&gt;&lt;wsp:rsid wsp:val=&quot;00B46D69&quot;/&gt;&lt;wsp:rsid wsp:val=&quot;00B470EF&quot;/&gt;&lt;wsp:rsid wsp:val=&quot;00B47509&quot;/&gt;&lt;wsp:rsid wsp:val=&quot;00B50FE9&quot;/&gt;&lt;wsp:rsid wsp:val=&quot;00B512DB&quot;/&gt;&lt;wsp:rsid wsp:val=&quot;00B51FC3&quot;/&gt;&lt;wsp:rsid wsp:val=&quot;00B52FFE&quot;/&gt;&lt;wsp:rsid wsp:val=&quot;00B5300A&quot;/&gt;&lt;wsp:rsid wsp:val=&quot;00B5304C&quot;/&gt;&lt;wsp:rsid wsp:val=&quot;00B55195&quot;/&gt;&lt;wsp:rsid wsp:val=&quot;00B55383&quot;/&gt;&lt;wsp:rsid wsp:val=&quot;00B553BD&quot;/&gt;&lt;wsp:rsid wsp:val=&quot;00B5548F&quot;/&gt;&lt;wsp:rsid wsp:val=&quot;00B55E25&quot;/&gt;&lt;wsp:rsid wsp:val=&quot;00B55E31&quot;/&gt;&lt;wsp:rsid wsp:val=&quot;00B56FED&quot;/&gt;&lt;wsp:rsid wsp:val=&quot;00B5788D&quot;/&gt;&lt;wsp:rsid wsp:val=&quot;00B60013&quot;/&gt;&lt;wsp:rsid wsp:val=&quot;00B6005B&quot;/&gt;&lt;wsp:rsid wsp:val=&quot;00B60A05&quot;/&gt;&lt;wsp:rsid wsp:val=&quot;00B60BB8&quot;/&gt;&lt;wsp:rsid wsp:val=&quot;00B60F5D&quot;/&gt;&lt;wsp:rsid wsp:val=&quot;00B6280C&quot;/&gt;&lt;wsp:rsid wsp:val=&quot;00B62B5B&quot;/&gt;&lt;wsp:rsid wsp:val=&quot;00B62DD7&quot;/&gt;&lt;wsp:rsid wsp:val=&quot;00B63BAB&quot;/&gt;&lt;wsp:rsid wsp:val=&quot;00B63FC6&quot;/&gt;&lt;wsp:rsid wsp:val=&quot;00B6449F&quot;/&gt;&lt;wsp:rsid wsp:val=&quot;00B6482E&quot;/&gt;&lt;wsp:rsid wsp:val=&quot;00B65D41&quot;/&gt;&lt;wsp:rsid wsp:val=&quot;00B65F77&quot;/&gt;&lt;wsp:rsid wsp:val=&quot;00B660FB&quot;/&gt;&lt;wsp:rsid wsp:val=&quot;00B663F5&quot;/&gt;&lt;wsp:rsid wsp:val=&quot;00B666BC&quot;/&gt;&lt;wsp:rsid wsp:val=&quot;00B66D2C&quot;/&gt;&lt;wsp:rsid wsp:val=&quot;00B70A9B&quot;/&gt;&lt;wsp:rsid wsp:val=&quot;00B7107B&quot;/&gt;&lt;wsp:rsid wsp:val=&quot;00B7124A&quot;/&gt;&lt;wsp:rsid wsp:val=&quot;00B722FB&quot;/&gt;&lt;wsp:rsid wsp:val=&quot;00B72507&quot;/&gt;&lt;wsp:rsid wsp:val=&quot;00B7287A&quot;/&gt;&lt;wsp:rsid wsp:val=&quot;00B72EDE&quot;/&gt;&lt;wsp:rsid wsp:val=&quot;00B73EEC&quot;/&gt;&lt;wsp:rsid wsp:val=&quot;00B7448D&quot;/&gt;&lt;wsp:rsid wsp:val=&quot;00B74E7B&quot;/&gt;&lt;wsp:rsid wsp:val=&quot;00B7516D&quot;/&gt;&lt;wsp:rsid wsp:val=&quot;00B7527A&quot;/&gt;&lt;wsp:rsid wsp:val=&quot;00B760C8&quot;/&gt;&lt;wsp:rsid wsp:val=&quot;00B7611D&quot;/&gt;&lt;wsp:rsid wsp:val=&quot;00B7663F&quot;/&gt;&lt;wsp:rsid wsp:val=&quot;00B76B06&quot;/&gt;&lt;wsp:rsid wsp:val=&quot;00B777FC&quot;/&gt;&lt;wsp:rsid wsp:val=&quot;00B77837&quot;/&gt;&lt;wsp:rsid wsp:val=&quot;00B80A5B&quot;/&gt;&lt;wsp:rsid wsp:val=&quot;00B814EE&quot;/&gt;&lt;wsp:rsid wsp:val=&quot;00B82295&quot;/&gt;&lt;wsp:rsid wsp:val=&quot;00B82750&quot;/&gt;&lt;wsp:rsid wsp:val=&quot;00B82FA8&quot;/&gt;&lt;wsp:rsid wsp:val=&quot;00B83694&quot;/&gt;&lt;wsp:rsid wsp:val=&quot;00B83EAB&quot;/&gt;&lt;wsp:rsid wsp:val=&quot;00B83FF6&quot;/&gt;&lt;wsp:rsid wsp:val=&quot;00B84179&quot;/&gt;&lt;wsp:rsid wsp:val=&quot;00B84388&quot;/&gt;&lt;wsp:rsid wsp:val=&quot;00B845D3&quot;/&gt;&lt;wsp:rsid wsp:val=&quot;00B84E50&quot;/&gt;&lt;wsp:rsid wsp:val=&quot;00B85E80&quot;/&gt;&lt;wsp:rsid wsp:val=&quot;00B86FC3&quot;/&gt;&lt;wsp:rsid wsp:val=&quot;00B903BD&quot;/&gt;&lt;wsp:rsid wsp:val=&quot;00B90D93&quot;/&gt;&lt;wsp:rsid wsp:val=&quot;00B9129A&quot;/&gt;&lt;wsp:rsid wsp:val=&quot;00B91DDC&quot;/&gt;&lt;wsp:rsid wsp:val=&quot;00B925D4&quot;/&gt;&lt;wsp:rsid wsp:val=&quot;00B92738&quot;/&gt;&lt;wsp:rsid wsp:val=&quot;00B928E2&quot;/&gt;&lt;wsp:rsid wsp:val=&quot;00B931F3&quot;/&gt;&lt;wsp:rsid wsp:val=&quot;00B93D50&quot;/&gt;&lt;wsp:rsid wsp:val=&quot;00B94204&quot;/&gt;&lt;wsp:rsid wsp:val=&quot;00B9429D&quot;/&gt;&lt;wsp:rsid wsp:val=&quot;00B94FF6&quot;/&gt;&lt;wsp:rsid wsp:val=&quot;00B9553C&quot;/&gt;&lt;wsp:rsid wsp:val=&quot;00B958D8&quot;/&gt;&lt;wsp:rsid wsp:val=&quot;00B95D32&quot;/&gt;&lt;wsp:rsid wsp:val=&quot;00B95E0B&quot;/&gt;&lt;wsp:rsid wsp:val=&quot;00B95F64&quot;/&gt;&lt;wsp:rsid wsp:val=&quot;00B972C3&quot;/&gt;&lt;wsp:rsid wsp:val=&quot;00B973B5&quot;/&gt;&lt;wsp:rsid wsp:val=&quot;00B97422&quot;/&gt;&lt;wsp:rsid wsp:val=&quot;00BA105E&quot;/&gt;&lt;wsp:rsid wsp:val=&quot;00BA1473&quot;/&gt;&lt;wsp:rsid wsp:val=&quot;00BA1A0B&quot;/&gt;&lt;wsp:rsid wsp:val=&quot;00BA1E27&quot;/&gt;&lt;wsp:rsid wsp:val=&quot;00BA2304&quot;/&gt;&lt;wsp:rsid wsp:val=&quot;00BA27FC&quot;/&gt;&lt;wsp:rsid wsp:val=&quot;00BA2C1E&quot;/&gt;&lt;wsp:rsid wsp:val=&quot;00BA3274&quot;/&gt;&lt;wsp:rsid wsp:val=&quot;00BA3D64&quot;/&gt;&lt;wsp:rsid wsp:val=&quot;00BA4225&quot;/&gt;&lt;wsp:rsid wsp:val=&quot;00BA4765&quot;/&gt;&lt;wsp:rsid wsp:val=&quot;00BA490B&quot;/&gt;&lt;wsp:rsid wsp:val=&quot;00BA55DD&quot;/&gt;&lt;wsp:rsid wsp:val=&quot;00BA60EC&quot;/&gt;&lt;wsp:rsid wsp:val=&quot;00BA75F7&quot;/&gt;&lt;wsp:rsid wsp:val=&quot;00BA79DE&quot;/&gt;&lt;wsp:rsid wsp:val=&quot;00BA7DCA&quot;/&gt;&lt;wsp:rsid wsp:val=&quot;00BB03D2&quot;/&gt;&lt;wsp:rsid wsp:val=&quot;00BB0529&quot;/&gt;&lt;wsp:rsid wsp:val=&quot;00BB0A30&quot;/&gt;&lt;wsp:rsid wsp:val=&quot;00BB0C0C&quot;/&gt;&lt;wsp:rsid wsp:val=&quot;00BB0EA3&quot;/&gt;&lt;wsp:rsid wsp:val=&quot;00BB16FC&quot;/&gt;&lt;wsp:rsid wsp:val=&quot;00BB17F3&quot;/&gt;&lt;wsp:rsid wsp:val=&quot;00BB1F6B&quot;/&gt;&lt;wsp:rsid wsp:val=&quot;00BB2161&quot;/&gt;&lt;wsp:rsid wsp:val=&quot;00BB21AE&quot;/&gt;&lt;wsp:rsid wsp:val=&quot;00BB2554&quot;/&gt;&lt;wsp:rsid wsp:val=&quot;00BB2557&quot;/&gt;&lt;wsp:rsid wsp:val=&quot;00BB26F9&quot;/&gt;&lt;wsp:rsid wsp:val=&quot;00BB2D4D&quot;/&gt;&lt;wsp:rsid wsp:val=&quot;00BB2E6D&quot;/&gt;&lt;wsp:rsid wsp:val=&quot;00BB35D6&quot;/&gt;&lt;wsp:rsid wsp:val=&quot;00BB3B49&quot;/&gt;&lt;wsp:rsid wsp:val=&quot;00BB4212&quot;/&gt;&lt;wsp:rsid wsp:val=&quot;00BB442E&quot;/&gt;&lt;wsp:rsid wsp:val=&quot;00BB4EE3&quot;/&gt;&lt;wsp:rsid wsp:val=&quot;00BB504B&quot;/&gt;&lt;wsp:rsid wsp:val=&quot;00BB50F1&quot;/&gt;&lt;wsp:rsid wsp:val=&quot;00BB70E7&quot;/&gt;&lt;wsp:rsid wsp:val=&quot;00BB7CEF&quot;/&gt;&lt;wsp:rsid wsp:val=&quot;00BB7F9D&quot;/&gt;&lt;wsp:rsid wsp:val=&quot;00BC059F&quot;/&gt;&lt;wsp:rsid wsp:val=&quot;00BC1714&quot;/&gt;&lt;wsp:rsid wsp:val=&quot;00BC1C4B&quot;/&gt;&lt;wsp:rsid wsp:val=&quot;00BC218D&quot;/&gt;&lt;wsp:rsid wsp:val=&quot;00BC246D&quot;/&gt;&lt;wsp:rsid wsp:val=&quot;00BC27E1&quot;/&gt;&lt;wsp:rsid wsp:val=&quot;00BC2BC7&quot;/&gt;&lt;wsp:rsid wsp:val=&quot;00BC35F1&quot;/&gt;&lt;wsp:rsid wsp:val=&quot;00BC3805&quot;/&gt;&lt;wsp:rsid wsp:val=&quot;00BC38B3&quot;/&gt;&lt;wsp:rsid wsp:val=&quot;00BC38C6&quot;/&gt;&lt;wsp:rsid wsp:val=&quot;00BC3982&quot;/&gt;&lt;wsp:rsid wsp:val=&quot;00BC3A99&quot;/&gt;&lt;wsp:rsid wsp:val=&quot;00BC3C0F&quot;/&gt;&lt;wsp:rsid wsp:val=&quot;00BC3E24&quot;/&gt;&lt;wsp:rsid wsp:val=&quot;00BC4C1F&quot;/&gt;&lt;wsp:rsid wsp:val=&quot;00BC55CA&quot;/&gt;&lt;wsp:rsid wsp:val=&quot;00BC5E4F&quot;/&gt;&lt;wsp:rsid wsp:val=&quot;00BC626B&quot;/&gt;&lt;wsp:rsid wsp:val=&quot;00BC65B1&quot;/&gt;&lt;wsp:rsid wsp:val=&quot;00BC65F1&quot;/&gt;&lt;wsp:rsid wsp:val=&quot;00BC6942&quot;/&gt;&lt;wsp:rsid wsp:val=&quot;00BC763C&quot;/&gt;&lt;wsp:rsid wsp:val=&quot;00BC7B0E&quot;/&gt;&lt;wsp:rsid wsp:val=&quot;00BD0832&quot;/&gt;&lt;wsp:rsid wsp:val=&quot;00BD0DD5&quot;/&gt;&lt;wsp:rsid wsp:val=&quot;00BD1034&quot;/&gt;&lt;wsp:rsid wsp:val=&quot;00BD10F6&quot;/&gt;&lt;wsp:rsid wsp:val=&quot;00BD1942&quot;/&gt;&lt;wsp:rsid wsp:val=&quot;00BD1FC7&quot;/&gt;&lt;wsp:rsid wsp:val=&quot;00BD2087&quot;/&gt;&lt;wsp:rsid wsp:val=&quot;00BD2192&quot;/&gt;&lt;wsp:rsid wsp:val=&quot;00BD2345&quot;/&gt;&lt;wsp:rsid wsp:val=&quot;00BD28AB&quot;/&gt;&lt;wsp:rsid wsp:val=&quot;00BD293D&quot;/&gt;&lt;wsp:rsid wsp:val=&quot;00BD2AA7&quot;/&gt;&lt;wsp:rsid wsp:val=&quot;00BD2B85&quot;/&gt;&lt;wsp:rsid wsp:val=&quot;00BD392A&quot;/&gt;&lt;wsp:rsid wsp:val=&quot;00BD3AF3&quot;/&gt;&lt;wsp:rsid wsp:val=&quot;00BD3B8E&quot;/&gt;&lt;wsp:rsid wsp:val=&quot;00BD3FB9&quot;/&gt;&lt;wsp:rsid wsp:val=&quot;00BD4509&quot;/&gt;&lt;wsp:rsid wsp:val=&quot;00BD4E7D&quot;/&gt;&lt;wsp:rsid wsp:val=&quot;00BD4F7F&quot;/&gt;&lt;wsp:rsid wsp:val=&quot;00BD55BF&quot;/&gt;&lt;wsp:rsid wsp:val=&quot;00BD56DB&quot;/&gt;&lt;wsp:rsid wsp:val=&quot;00BD5790&quot;/&gt;&lt;wsp:rsid wsp:val=&quot;00BD59BE&quot;/&gt;&lt;wsp:rsid wsp:val=&quot;00BD5ECA&quot;/&gt;&lt;wsp:rsid wsp:val=&quot;00BD6B30&quot;/&gt;&lt;wsp:rsid wsp:val=&quot;00BD7070&quot;/&gt;&lt;wsp:rsid wsp:val=&quot;00BD7480&quot;/&gt;&lt;wsp:rsid wsp:val=&quot;00BD75CC&quot;/&gt;&lt;wsp:rsid wsp:val=&quot;00BD7D54&quot;/&gt;&lt;wsp:rsid wsp:val=&quot;00BE04C7&quot;/&gt;&lt;wsp:rsid wsp:val=&quot;00BE05BE&quot;/&gt;&lt;wsp:rsid wsp:val=&quot;00BE0779&quot;/&gt;&lt;wsp:rsid wsp:val=&quot;00BE0E1F&quot;/&gt;&lt;wsp:rsid wsp:val=&quot;00BE18B7&quot;/&gt;&lt;wsp:rsid wsp:val=&quot;00BE1AFD&quot;/&gt;&lt;wsp:rsid wsp:val=&quot;00BE277C&quot;/&gt;&lt;wsp:rsid wsp:val=&quot;00BE38EA&quot;/&gt;&lt;wsp:rsid wsp:val=&quot;00BE56DC&quot;/&gt;&lt;wsp:rsid wsp:val=&quot;00BE5933&quot;/&gt;&lt;wsp:rsid wsp:val=&quot;00BE5A4E&quot;/&gt;&lt;wsp:rsid wsp:val=&quot;00BE6A52&quot;/&gt;&lt;wsp:rsid wsp:val=&quot;00BE6F51&quot;/&gt;&lt;wsp:rsid wsp:val=&quot;00BE70CC&quot;/&gt;&lt;wsp:rsid wsp:val=&quot;00BE73AA&quot;/&gt;&lt;wsp:rsid wsp:val=&quot;00BE74F9&quot;/&gt;&lt;wsp:rsid wsp:val=&quot;00BE7C1D&quot;/&gt;&lt;wsp:rsid wsp:val=&quot;00BE7C84&quot;/&gt;&lt;wsp:rsid wsp:val=&quot;00BE7F5C&quot;/&gt;&lt;wsp:rsid wsp:val=&quot;00BF16C6&quot;/&gt;&lt;wsp:rsid wsp:val=&quot;00BF18C7&quot;/&gt;&lt;wsp:rsid wsp:val=&quot;00BF21EA&quot;/&gt;&lt;wsp:rsid wsp:val=&quot;00BF2B69&quot;/&gt;&lt;wsp:rsid wsp:val=&quot;00BF3052&quot;/&gt;&lt;wsp:rsid wsp:val=&quot;00BF3CEF&quot;/&gt;&lt;wsp:rsid wsp:val=&quot;00BF3DD1&quot;/&gt;&lt;wsp:rsid wsp:val=&quot;00BF478D&quot;/&gt;&lt;wsp:rsid wsp:val=&quot;00BF4A2C&quot;/&gt;&lt;wsp:rsid wsp:val=&quot;00BF681C&quot;/&gt;&lt;wsp:rsid wsp:val=&quot;00BF6958&quot;/&gt;&lt;wsp:rsid wsp:val=&quot;00BF6AC6&quot;/&gt;&lt;wsp:rsid wsp:val=&quot;00BF6B8A&quot;/&gt;&lt;wsp:rsid wsp:val=&quot;00BF71B6&quot;/&gt;&lt;wsp:rsid wsp:val=&quot;00BF7FE9&quot;/&gt;&lt;wsp:rsid wsp:val=&quot;00C0008A&quot;/&gt;&lt;wsp:rsid wsp:val=&quot;00C01839&quot;/&gt;&lt;wsp:rsid wsp:val=&quot;00C02447&quot;/&gt;&lt;wsp:rsid wsp:val=&quot;00C02611&quot;/&gt;&lt;wsp:rsid wsp:val=&quot;00C02B31&quot;/&gt;&lt;wsp:rsid wsp:val=&quot;00C03CE9&quot;/&gt;&lt;wsp:rsid wsp:val=&quot;00C03D11&quot;/&gt;&lt;wsp:rsid wsp:val=&quot;00C0443F&quot;/&gt;&lt;wsp:rsid wsp:val=&quot;00C04B37&quot;/&gt;&lt;wsp:rsid wsp:val=&quot;00C05110&quot;/&gt;&lt;wsp:rsid wsp:val=&quot;00C058F0&quot;/&gt;&lt;wsp:rsid wsp:val=&quot;00C05B24&quot;/&gt;&lt;wsp:rsid wsp:val=&quot;00C05F0D&quot;/&gt;&lt;wsp:rsid wsp:val=&quot;00C05FFE&quot;/&gt;&lt;wsp:rsid wsp:val=&quot;00C06D16&quot;/&gt;&lt;wsp:rsid wsp:val=&quot;00C06DF4&quot;/&gt;&lt;wsp:rsid wsp:val=&quot;00C070F3&quot;/&gt;&lt;wsp:rsid wsp:val=&quot;00C07A1B&quot;/&gt;&lt;wsp:rsid wsp:val=&quot;00C07CF4&quot;/&gt;&lt;wsp:rsid wsp:val=&quot;00C10168&quot;/&gt;&lt;wsp:rsid wsp:val=&quot;00C10BB2&quot;/&gt;&lt;wsp:rsid wsp:val=&quot;00C1179C&quot;/&gt;&lt;wsp:rsid wsp:val=&quot;00C11DEB&quot;/&gt;&lt;wsp:rsid wsp:val=&quot;00C127B9&quot;/&gt;&lt;wsp:rsid wsp:val=&quot;00C127DA&quot;/&gt;&lt;wsp:rsid wsp:val=&quot;00C137A0&quot;/&gt;&lt;wsp:rsid wsp:val=&quot;00C13B9C&quot;/&gt;&lt;wsp:rsid wsp:val=&quot;00C156CE&quot;/&gt;&lt;wsp:rsid wsp:val=&quot;00C15E92&quot;/&gt;&lt;wsp:rsid wsp:val=&quot;00C17643&quot;/&gt;&lt;wsp:rsid wsp:val=&quot;00C17F44&quot;/&gt;&lt;wsp:rsid wsp:val=&quot;00C201AD&quot;/&gt;&lt;wsp:rsid wsp:val=&quot;00C204A9&quot;/&gt;&lt;wsp:rsid wsp:val=&quot;00C2080B&quot;/&gt;&lt;wsp:rsid wsp:val=&quot;00C20901&quot;/&gt;&lt;wsp:rsid wsp:val=&quot;00C20E48&quot;/&gt;&lt;wsp:rsid wsp:val=&quot;00C212D6&quot;/&gt;&lt;wsp:rsid wsp:val=&quot;00C2151F&quot;/&gt;&lt;wsp:rsid wsp:val=&quot;00C21860&quot;/&gt;&lt;wsp:rsid wsp:val=&quot;00C231E4&quot;/&gt;&lt;wsp:rsid wsp:val=&quot;00C232FA&quot;/&gt;&lt;wsp:rsid wsp:val=&quot;00C236C1&quot;/&gt;&lt;wsp:rsid wsp:val=&quot;00C23C26&quot;/&gt;&lt;wsp:rsid wsp:val=&quot;00C23F5B&quot;/&gt;&lt;wsp:rsid wsp:val=&quot;00C24788&quot;/&gt;&lt;wsp:rsid wsp:val=&quot;00C24C80&quot;/&gt;&lt;wsp:rsid wsp:val=&quot;00C250F2&quot;/&gt;&lt;wsp:rsid wsp:val=&quot;00C25825&quot;/&gt;&lt;wsp:rsid wsp:val=&quot;00C259EB&quot;/&gt;&lt;wsp:rsid wsp:val=&quot;00C25A42&quot;/&gt;&lt;wsp:rsid wsp:val=&quot;00C26717&quot;/&gt;&lt;wsp:rsid wsp:val=&quot;00C269F1&quot;/&gt;&lt;wsp:rsid wsp:val=&quot;00C2787E&quot;/&gt;&lt;wsp:rsid wsp:val=&quot;00C305A8&quot;/&gt;&lt;wsp:rsid wsp:val=&quot;00C305F1&quot;/&gt;&lt;wsp:rsid wsp:val=&quot;00C30DCD&quot;/&gt;&lt;wsp:rsid wsp:val=&quot;00C30E26&quot;/&gt;&lt;wsp:rsid wsp:val=&quot;00C31680&quot;/&gt;&lt;wsp:rsid wsp:val=&quot;00C31FBE&quot;/&gt;&lt;wsp:rsid wsp:val=&quot;00C327C6&quot;/&gt;&lt;wsp:rsid wsp:val=&quot;00C32C20&quot;/&gt;&lt;wsp:rsid wsp:val=&quot;00C32FA0&quot;/&gt;&lt;wsp:rsid wsp:val=&quot;00C32FE0&quot;/&gt;&lt;wsp:rsid wsp:val=&quot;00C330FB&quot;/&gt;&lt;wsp:rsid wsp:val=&quot;00C3318C&quot;/&gt;&lt;wsp:rsid wsp:val=&quot;00C332CF&quot;/&gt;&lt;wsp:rsid wsp:val=&quot;00C33C31&quot;/&gt;&lt;wsp:rsid wsp:val=&quot;00C33EA2&quot;/&gt;&lt;wsp:rsid wsp:val=&quot;00C33FED&quot;/&gt;&lt;wsp:rsid wsp:val=&quot;00C3471C&quot;/&gt;&lt;wsp:rsid wsp:val=&quot;00C34C17&quot;/&gt;&lt;wsp:rsid wsp:val=&quot;00C34CC1&quot;/&gt;&lt;wsp:rsid wsp:val=&quot;00C35112&quot;/&gt;&lt;wsp:rsid wsp:val=&quot;00C355E3&quot;/&gt;&lt;wsp:rsid wsp:val=&quot;00C358D9&quot;/&gt;&lt;wsp:rsid wsp:val=&quot;00C35942&quot;/&gt;&lt;wsp:rsid wsp:val=&quot;00C35AC5&quot;/&gt;&lt;wsp:rsid wsp:val=&quot;00C36E28&quot;/&gt;&lt;wsp:rsid wsp:val=&quot;00C379A7&quot;/&gt;&lt;wsp:rsid wsp:val=&quot;00C416A5&quot;/&gt;&lt;wsp:rsid wsp:val=&quot;00C418EF&quot;/&gt;&lt;wsp:rsid wsp:val=&quot;00C41D95&quot;/&gt;&lt;wsp:rsid wsp:val=&quot;00C42372&quot;/&gt;&lt;wsp:rsid wsp:val=&quot;00C4283F&quot;/&gt;&lt;wsp:rsid wsp:val=&quot;00C4337F&quot;/&gt;&lt;wsp:rsid wsp:val=&quot;00C433B9&quot;/&gt;&lt;wsp:rsid wsp:val=&quot;00C437F1&quot;/&gt;&lt;wsp:rsid wsp:val=&quot;00C43D1B&quot;/&gt;&lt;wsp:rsid wsp:val=&quot;00C44854&quot;/&gt;&lt;wsp:rsid wsp:val=&quot;00C455EF&quot;/&gt;&lt;wsp:rsid wsp:val=&quot;00C45A95&quot;/&gt;&lt;wsp:rsid wsp:val=&quot;00C4683F&quot;/&gt;&lt;wsp:rsid wsp:val=&quot;00C46D24&quot;/&gt;&lt;wsp:rsid wsp:val=&quot;00C47179&quot;/&gt;&lt;wsp:rsid wsp:val=&quot;00C5050E&quot;/&gt;&lt;wsp:rsid wsp:val=&quot;00C508CF&quot;/&gt;&lt;wsp:rsid wsp:val=&quot;00C50CC7&quot;/&gt;&lt;wsp:rsid wsp:val=&quot;00C51773&quot;/&gt;&lt;wsp:rsid wsp:val=&quot;00C520C5&quot;/&gt;&lt;wsp:rsid wsp:val=&quot;00C525C7&quot;/&gt;&lt;wsp:rsid wsp:val=&quot;00C52639&quot;/&gt;&lt;wsp:rsid wsp:val=&quot;00C52E23&quot;/&gt;&lt;wsp:rsid wsp:val=&quot;00C53053&quot;/&gt;&lt;wsp:rsid wsp:val=&quot;00C5366C&quot;/&gt;&lt;wsp:rsid wsp:val=&quot;00C545D2&quot;/&gt;&lt;wsp:rsid wsp:val=&quot;00C54B26&quot;/&gt;&lt;wsp:rsid wsp:val=&quot;00C54BEC&quot;/&gt;&lt;wsp:rsid wsp:val=&quot;00C54E5D&quot;/&gt;&lt;wsp:rsid wsp:val=&quot;00C5555E&quot;/&gt;&lt;wsp:rsid wsp:val=&quot;00C55CAF&quot;/&gt;&lt;wsp:rsid wsp:val=&quot;00C56455&quot;/&gt;&lt;wsp:rsid wsp:val=&quot;00C568D1&quot;/&gt;&lt;wsp:rsid wsp:val=&quot;00C57060&quot;/&gt;&lt;wsp:rsid wsp:val=&quot;00C57573&quot;/&gt;&lt;wsp:rsid wsp:val=&quot;00C57802&quot;/&gt;&lt;wsp:rsid wsp:val=&quot;00C603B0&quot;/&gt;&lt;wsp:rsid wsp:val=&quot;00C60565&quot;/&gt;&lt;wsp:rsid wsp:val=&quot;00C60843&quot;/&gt;&lt;wsp:rsid wsp:val=&quot;00C6115B&quot;/&gt;&lt;wsp:rsid wsp:val=&quot;00C61411&quot;/&gt;&lt;wsp:rsid wsp:val=&quot;00C61467&quot;/&gt;&lt;wsp:rsid wsp:val=&quot;00C6186D&quot;/&gt;&lt;wsp:rsid wsp:val=&quot;00C62217&quot;/&gt;&lt;wsp:rsid wsp:val=&quot;00C62AEC&quot;/&gt;&lt;wsp:rsid wsp:val=&quot;00C62FB4&quot;/&gt;&lt;wsp:rsid wsp:val=&quot;00C63242&quot;/&gt;&lt;wsp:rsid wsp:val=&quot;00C634B9&quot;/&gt;&lt;wsp:rsid wsp:val=&quot;00C638F4&quot;/&gt;&lt;wsp:rsid wsp:val=&quot;00C63AE3&quot;/&gt;&lt;wsp:rsid wsp:val=&quot;00C63D9A&quot;/&gt;&lt;wsp:rsid wsp:val=&quot;00C64439&quot;/&gt;&lt;wsp:rsid wsp:val=&quot;00C653E3&quot;/&gt;&lt;wsp:rsid wsp:val=&quot;00C653F4&quot;/&gt;&lt;wsp:rsid wsp:val=&quot;00C65804&quot;/&gt;&lt;wsp:rsid wsp:val=&quot;00C65B3E&quot;/&gt;&lt;wsp:rsid wsp:val=&quot;00C66E89&quot;/&gt;&lt;wsp:rsid wsp:val=&quot;00C6790A&quot;/&gt;&lt;wsp:rsid wsp:val=&quot;00C67D98&quot;/&gt;&lt;wsp:rsid wsp:val=&quot;00C70619&quot;/&gt;&lt;wsp:rsid wsp:val=&quot;00C70FAD&quot;/&gt;&lt;wsp:rsid wsp:val=&quot;00C7131E&quot;/&gt;&lt;wsp:rsid wsp:val=&quot;00C71524&quot;/&gt;&lt;wsp:rsid wsp:val=&quot;00C71C64&quot;/&gt;&lt;wsp:rsid wsp:val=&quot;00C731CE&quot;/&gt;&lt;wsp:rsid wsp:val=&quot;00C74791&quot;/&gt;&lt;wsp:rsid wsp:val=&quot;00C749E8&quot;/&gt;&lt;wsp:rsid wsp:val=&quot;00C74DDD&quot;/&gt;&lt;wsp:rsid wsp:val=&quot;00C75874&quot;/&gt;&lt;wsp:rsid wsp:val=&quot;00C76437&quot;/&gt;&lt;wsp:rsid wsp:val=&quot;00C76724&quot;/&gt;&lt;wsp:rsid wsp:val=&quot;00C76AEA&quot;/&gt;&lt;wsp:rsid wsp:val=&quot;00C7724A&quot;/&gt;&lt;wsp:rsid wsp:val=&quot;00C7749E&quot;/&gt;&lt;wsp:rsid wsp:val=&quot;00C779E5&quot;/&gt;&lt;wsp:rsid wsp:val=&quot;00C77C76&quot;/&gt;&lt;wsp:rsid wsp:val=&quot;00C80047&quot;/&gt;&lt;wsp:rsid wsp:val=&quot;00C80A52&quot;/&gt;&lt;wsp:rsid wsp:val=&quot;00C80B13&quot;/&gt;&lt;wsp:rsid wsp:val=&quot;00C80C3C&quot;/&gt;&lt;wsp:rsid wsp:val=&quot;00C80F27&quot;/&gt;&lt;wsp:rsid wsp:val=&quot;00C813EF&quot;/&gt;&lt;wsp:rsid wsp:val=&quot;00C818C2&quot;/&gt;&lt;wsp:rsid wsp:val=&quot;00C81CA1&quot;/&gt;&lt;wsp:rsid wsp:val=&quot;00C81CEF&quot;/&gt;&lt;wsp:rsid wsp:val=&quot;00C81F3E&quot;/&gt;&lt;wsp:rsid wsp:val=&quot;00C82063&quot;/&gt;&lt;wsp:rsid wsp:val=&quot;00C82413&quot;/&gt;&lt;wsp:rsid wsp:val=&quot;00C82447&quot;/&gt;&lt;wsp:rsid wsp:val=&quot;00C8299C&quot;/&gt;&lt;wsp:rsid wsp:val=&quot;00C83033&quot;/&gt;&lt;wsp:rsid wsp:val=&quot;00C836DF&quot;/&gt;&lt;wsp:rsid wsp:val=&quot;00C83C22&quot;/&gt;&lt;wsp:rsid wsp:val=&quot;00C84058&quot;/&gt;&lt;wsp:rsid wsp:val=&quot;00C844F7&quot;/&gt;&lt;wsp:rsid wsp:val=&quot;00C84E0A&quot;/&gt;&lt;wsp:rsid wsp:val=&quot;00C85254&quot;/&gt;&lt;wsp:rsid wsp:val=&quot;00C8540D&quot;/&gt;&lt;wsp:rsid wsp:val=&quot;00C8587C&quot;/&gt;&lt;wsp:rsid wsp:val=&quot;00C858D0&quot;/&gt;&lt;wsp:rsid wsp:val=&quot;00C85F84&quot;/&gt;&lt;wsp:rsid wsp:val=&quot;00C862D2&quot;/&gt;&lt;wsp:rsid wsp:val=&quot;00C865FB&quot;/&gt;&lt;wsp:rsid wsp:val=&quot;00C867AB&quot;/&gt;&lt;wsp:rsid wsp:val=&quot;00C870AE&quot;/&gt;&lt;wsp:rsid wsp:val=&quot;00C87160&quot;/&gt;&lt;wsp:rsid wsp:val=&quot;00C8740E&quot;/&gt;&lt;wsp:rsid wsp:val=&quot;00C874DF&quot;/&gt;&lt;wsp:rsid wsp:val=&quot;00C877A0&quot;/&gt;&lt;wsp:rsid wsp:val=&quot;00C90A2A&quot;/&gt;&lt;wsp:rsid wsp:val=&quot;00C918DD&quot;/&gt;&lt;wsp:rsid wsp:val=&quot;00C91AEF&quot;/&gt;&lt;wsp:rsid wsp:val=&quot;00C91DB5&quot;/&gt;&lt;wsp:rsid wsp:val=&quot;00C9345F&quot;/&gt;&lt;wsp:rsid wsp:val=&quot;00C94BF2&quot;/&gt;&lt;wsp:rsid wsp:val=&quot;00C950EA&quot;/&gt;&lt;wsp:rsid wsp:val=&quot;00C9533C&quot;/&gt;&lt;wsp:rsid wsp:val=&quot;00C95C24&quot;/&gt;&lt;wsp:rsid wsp:val=&quot;00C96005&quot;/&gt;&lt;wsp:rsid wsp:val=&quot;00C96EC1&quot;/&gt;&lt;wsp:rsid wsp:val=&quot;00C9779D&quot;/&gt;&lt;wsp:rsid wsp:val=&quot;00C978AB&quot;/&gt;&lt;wsp:rsid wsp:val=&quot;00C97B36&quot;/&gt;&lt;wsp:rsid wsp:val=&quot;00C97C37&quot;/&gt;&lt;wsp:rsid wsp:val=&quot;00CA07A8&quot;/&gt;&lt;wsp:rsid wsp:val=&quot;00CA1A4B&quot;/&gt;&lt;wsp:rsid wsp:val=&quot;00CA240D&quot;/&gt;&lt;wsp:rsid wsp:val=&quot;00CA2C40&quot;/&gt;&lt;wsp:rsid wsp:val=&quot;00CA2C91&quot;/&gt;&lt;wsp:rsid wsp:val=&quot;00CA2CDD&quot;/&gt;&lt;wsp:rsid wsp:val=&quot;00CA2EC3&quot;/&gt;&lt;wsp:rsid wsp:val=&quot;00CA39C1&quot;/&gt;&lt;wsp:rsid wsp:val=&quot;00CA3CF7&quot;/&gt;&lt;wsp:rsid wsp:val=&quot;00CA4417&quot;/&gt;&lt;wsp:rsid wsp:val=&quot;00CA4ECB&quot;/&gt;&lt;wsp:rsid wsp:val=&quot;00CA566C&quot;/&gt;&lt;wsp:rsid wsp:val=&quot;00CA599D&quot;/&gt;&lt;wsp:rsid wsp:val=&quot;00CA5F1E&quot;/&gt;&lt;wsp:rsid wsp:val=&quot;00CA62B0&quot;/&gt;&lt;wsp:rsid wsp:val=&quot;00CA6DE6&quot;/&gt;&lt;wsp:rsid wsp:val=&quot;00CA73EE&quot;/&gt;&lt;wsp:rsid wsp:val=&quot;00CA78BB&quot;/&gt;&lt;wsp:rsid wsp:val=&quot;00CA7927&quot;/&gt;&lt;wsp:rsid wsp:val=&quot;00CA7A66&quot;/&gt;&lt;wsp:rsid wsp:val=&quot;00CA7B95&quot;/&gt;&lt;wsp:rsid wsp:val=&quot;00CB0608&quot;/&gt;&lt;wsp:rsid wsp:val=&quot;00CB06C8&quot;/&gt;&lt;wsp:rsid wsp:val=&quot;00CB0E08&quot;/&gt;&lt;wsp:rsid wsp:val=&quot;00CB0EC8&quot;/&gt;&lt;wsp:rsid wsp:val=&quot;00CB1080&quot;/&gt;&lt;wsp:rsid wsp:val=&quot;00CB2685&quot;/&gt;&lt;wsp:rsid wsp:val=&quot;00CB395D&quot;/&gt;&lt;wsp:rsid wsp:val=&quot;00CB3C15&quot;/&gt;&lt;wsp:rsid wsp:val=&quot;00CB3F4A&quot;/&gt;&lt;wsp:rsid wsp:val=&quot;00CB5115&quot;/&gt;&lt;wsp:rsid wsp:val=&quot;00CB5137&quot;/&gt;&lt;wsp:rsid wsp:val=&quot;00CB5B2A&quot;/&gt;&lt;wsp:rsid wsp:val=&quot;00CB5D87&quot;/&gt;&lt;wsp:rsid wsp:val=&quot;00CB5E01&quot;/&gt;&lt;wsp:rsid wsp:val=&quot;00CB61B5&quot;/&gt;&lt;wsp:rsid wsp:val=&quot;00CB6449&quot;/&gt;&lt;wsp:rsid wsp:val=&quot;00CB702A&quot;/&gt;&lt;wsp:rsid wsp:val=&quot;00CB7D59&quot;/&gt;&lt;wsp:rsid wsp:val=&quot;00CC076D&quot;/&gt;&lt;wsp:rsid wsp:val=&quot;00CC0AC6&quot;/&gt;&lt;wsp:rsid wsp:val=&quot;00CC0DE9&quot;/&gt;&lt;wsp:rsid wsp:val=&quot;00CC1AA6&quot;/&gt;&lt;wsp:rsid wsp:val=&quot;00CC1B2D&quot;/&gt;&lt;wsp:rsid wsp:val=&quot;00CC1F35&quot;/&gt;&lt;wsp:rsid wsp:val=&quot;00CC249A&quot;/&gt;&lt;wsp:rsid wsp:val=&quot;00CC268C&quot;/&gt;&lt;wsp:rsid wsp:val=&quot;00CC3588&quot;/&gt;&lt;wsp:rsid wsp:val=&quot;00CC4182&quot;/&gt;&lt;wsp:rsid wsp:val=&quot;00CC435E&quot;/&gt;&lt;wsp:rsid wsp:val=&quot;00CC4EBE&quot;/&gt;&lt;wsp:rsid wsp:val=&quot;00CC5261&quot;/&gt;&lt;wsp:rsid wsp:val=&quot;00CC5FAD&quot;/&gt;&lt;wsp:rsid wsp:val=&quot;00CC646C&quot;/&gt;&lt;wsp:rsid wsp:val=&quot;00CC693F&quot;/&gt;&lt;wsp:rsid wsp:val=&quot;00CC6E0B&quot;/&gt;&lt;wsp:rsid wsp:val=&quot;00CC6EF5&quot;/&gt;&lt;wsp:rsid wsp:val=&quot;00CC7654&quot;/&gt;&lt;wsp:rsid wsp:val=&quot;00CC7AEE&quot;/&gt;&lt;wsp:rsid wsp:val=&quot;00CC7C4D&quot;/&gt;&lt;wsp:rsid wsp:val=&quot;00CD036C&quot;/&gt;&lt;wsp:rsid wsp:val=&quot;00CD03E4&quot;/&gt;&lt;wsp:rsid wsp:val=&quot;00CD117B&quot;/&gt;&lt;wsp:rsid wsp:val=&quot;00CD11E1&quot;/&gt;&lt;wsp:rsid wsp:val=&quot;00CD1A6C&quot;/&gt;&lt;wsp:rsid wsp:val=&quot;00CD1BB9&quot;/&gt;&lt;wsp:rsid wsp:val=&quot;00CD262D&quot;/&gt;&lt;wsp:rsid wsp:val=&quot;00CD2A3F&quot;/&gt;&lt;wsp:rsid wsp:val=&quot;00CD3413&quot;/&gt;&lt;wsp:rsid wsp:val=&quot;00CD368F&quot;/&gt;&lt;wsp:rsid wsp:val=&quot;00CD406D&quot;/&gt;&lt;wsp:rsid wsp:val=&quot;00CD40B3&quot;/&gt;&lt;wsp:rsid wsp:val=&quot;00CD4771&quot;/&gt;&lt;wsp:rsid wsp:val=&quot;00CD4D59&quot;/&gt;&lt;wsp:rsid wsp:val=&quot;00CD52E7&quot;/&gt;&lt;wsp:rsid wsp:val=&quot;00CD55E9&quot;/&gt;&lt;wsp:rsid wsp:val=&quot;00CD5D6C&quot;/&gt;&lt;wsp:rsid wsp:val=&quot;00CD7433&quot;/&gt;&lt;wsp:rsid wsp:val=&quot;00CD7D18&quot;/&gt;&lt;wsp:rsid wsp:val=&quot;00CE033C&quot;/&gt;&lt;wsp:rsid wsp:val=&quot;00CE05F0&quot;/&gt;&lt;wsp:rsid wsp:val=&quot;00CE0A06&quot;/&gt;&lt;wsp:rsid wsp:val=&quot;00CE0D82&quot;/&gt;&lt;wsp:rsid wsp:val=&quot;00CE0FDE&quot;/&gt;&lt;wsp:rsid wsp:val=&quot;00CE18EB&quot;/&gt;&lt;wsp:rsid wsp:val=&quot;00CE1B85&quot;/&gt;&lt;wsp:rsid wsp:val=&quot;00CE244E&quot;/&gt;&lt;wsp:rsid wsp:val=&quot;00CE3136&quot;/&gt;&lt;wsp:rsid wsp:val=&quot;00CE3B8A&quot;/&gt;&lt;wsp:rsid wsp:val=&quot;00CE5F3A&quot;/&gt;&lt;wsp:rsid wsp:val=&quot;00CE656C&quot;/&gt;&lt;wsp:rsid wsp:val=&quot;00CE6996&quot;/&gt;&lt;wsp:rsid wsp:val=&quot;00CE6D23&quot;/&gt;&lt;wsp:rsid wsp:val=&quot;00CE7203&quot;/&gt;&lt;wsp:rsid wsp:val=&quot;00CE72B9&quot;/&gt;&lt;wsp:rsid wsp:val=&quot;00CE752E&quot;/&gt;&lt;wsp:rsid wsp:val=&quot;00CE783C&quot;/&gt;&lt;wsp:rsid wsp:val=&quot;00CF0CC0&quot;/&gt;&lt;wsp:rsid wsp:val=&quot;00CF11F3&quot;/&gt;&lt;wsp:rsid wsp:val=&quot;00CF1715&quot;/&gt;&lt;wsp:rsid wsp:val=&quot;00CF18E6&quot;/&gt;&lt;wsp:rsid wsp:val=&quot;00CF1FD9&quot;/&gt;&lt;wsp:rsid wsp:val=&quot;00CF2558&quot;/&gt;&lt;wsp:rsid wsp:val=&quot;00CF28A3&quot;/&gt;&lt;wsp:rsid wsp:val=&quot;00CF367B&quot;/&gt;&lt;wsp:rsid wsp:val=&quot;00CF387C&quot;/&gt;&lt;wsp:rsid wsp:val=&quot;00CF3AAF&quot;/&gt;&lt;wsp:rsid wsp:val=&quot;00CF4EE4&quot;/&gt;&lt;wsp:rsid wsp:val=&quot;00CF587C&quot;/&gt;&lt;wsp:rsid wsp:val=&quot;00CF5D2A&quot;/&gt;&lt;wsp:rsid wsp:val=&quot;00CF621D&quot;/&gt;&lt;wsp:rsid wsp:val=&quot;00CF681C&quot;/&gt;&lt;wsp:rsid wsp:val=&quot;00CF692C&quot;/&gt;&lt;wsp:rsid wsp:val=&quot;00CF740D&quot;/&gt;&lt;wsp:rsid wsp:val=&quot;00CF7DD7&quot;/&gt;&lt;wsp:rsid wsp:val=&quot;00D00022&quot;/&gt;&lt;wsp:rsid wsp:val=&quot;00D00630&quot;/&gt;&lt;wsp:rsid wsp:val=&quot;00D0072A&quot;/&gt;&lt;wsp:rsid wsp:val=&quot;00D01453&quot;/&gt;&lt;wsp:rsid wsp:val=&quot;00D017E5&quot;/&gt;&lt;wsp:rsid wsp:val=&quot;00D027FD&quot;/&gt;&lt;wsp:rsid wsp:val=&quot;00D02E82&quot;/&gt;&lt;wsp:rsid wsp:val=&quot;00D03014&quot;/&gt;&lt;wsp:rsid wsp:val=&quot;00D03243&quot;/&gt;&lt;wsp:rsid wsp:val=&quot;00D03369&quot;/&gt;&lt;wsp:rsid wsp:val=&quot;00D033AC&quot;/&gt;&lt;wsp:rsid wsp:val=&quot;00D03837&quot;/&gt;&lt;wsp:rsid wsp:val=&quot;00D03A2A&quot;/&gt;&lt;wsp:rsid wsp:val=&quot;00D04729&quot;/&gt;&lt;wsp:rsid wsp:val=&quot;00D0477B&quot;/&gt;&lt;wsp:rsid wsp:val=&quot;00D04A14&quot;/&gt;&lt;wsp:rsid wsp:val=&quot;00D04BC9&quot;/&gt;&lt;wsp:rsid wsp:val=&quot;00D05012&quot;/&gt;&lt;wsp:rsid wsp:val=&quot;00D05509&quot;/&gt;&lt;wsp:rsid wsp:val=&quot;00D05611&quot;/&gt;&lt;wsp:rsid wsp:val=&quot;00D056C3&quot;/&gt;&lt;wsp:rsid wsp:val=&quot;00D05A4D&quot;/&gt;&lt;wsp:rsid wsp:val=&quot;00D05EAC&quot;/&gt;&lt;wsp:rsid wsp:val=&quot;00D06169&quot;/&gt;&lt;wsp:rsid wsp:val=&quot;00D064E2&quot;/&gt;&lt;wsp:rsid wsp:val=&quot;00D068CB&quot;/&gt;&lt;wsp:rsid wsp:val=&quot;00D06DA8&quot;/&gt;&lt;wsp:rsid wsp:val=&quot;00D06FAD&quot;/&gt;&lt;wsp:rsid wsp:val=&quot;00D072DA&quot;/&gt;&lt;wsp:rsid wsp:val=&quot;00D1048A&quot;/&gt;&lt;wsp:rsid wsp:val=&quot;00D10E06&quot;/&gt;&lt;wsp:rsid wsp:val=&quot;00D11012&quot;/&gt;&lt;wsp:rsid wsp:val=&quot;00D11353&quot;/&gt;&lt;wsp:rsid wsp:val=&quot;00D114B5&quot;/&gt;&lt;wsp:rsid wsp:val=&quot;00D1184D&quot;/&gt;&lt;wsp:rsid wsp:val=&quot;00D11D18&quot;/&gt;&lt;wsp:rsid wsp:val=&quot;00D11E2A&quot;/&gt;&lt;wsp:rsid wsp:val=&quot;00D120F3&quot;/&gt;&lt;wsp:rsid wsp:val=&quot;00D12110&quot;/&gt;&lt;wsp:rsid wsp:val=&quot;00D12B1E&quot;/&gt;&lt;wsp:rsid wsp:val=&quot;00D12C3A&quot;/&gt;&lt;wsp:rsid wsp:val=&quot;00D131AB&quot;/&gt;&lt;wsp:rsid wsp:val=&quot;00D13599&quot;/&gt;&lt;wsp:rsid wsp:val=&quot;00D1385F&quot;/&gt;&lt;wsp:rsid wsp:val=&quot;00D13906&quot;/&gt;&lt;wsp:rsid wsp:val=&quot;00D13BC1&quot;/&gt;&lt;wsp:rsid wsp:val=&quot;00D1428B&quot;/&gt;&lt;wsp:rsid wsp:val=&quot;00D144B1&quot;/&gt;&lt;wsp:rsid wsp:val=&quot;00D14FBC&quot;/&gt;&lt;wsp:rsid wsp:val=&quot;00D154C1&quot;/&gt;&lt;wsp:rsid wsp:val=&quot;00D159C8&quot;/&gt;&lt;wsp:rsid wsp:val=&quot;00D174AA&quot;/&gt;&lt;wsp:rsid wsp:val=&quot;00D174B0&quot;/&gt;&lt;wsp:rsid wsp:val=&quot;00D175BA&quot;/&gt;&lt;wsp:rsid wsp:val=&quot;00D176E9&quot;/&gt;&lt;wsp:rsid wsp:val=&quot;00D17CB8&quot;/&gt;&lt;wsp:rsid wsp:val=&quot;00D17D95&quot;/&gt;&lt;wsp:rsid wsp:val=&quot;00D206BA&quot;/&gt;&lt;wsp:rsid wsp:val=&quot;00D209E5&quot;/&gt;&lt;wsp:rsid wsp:val=&quot;00D20C1D&quot;/&gt;&lt;wsp:rsid wsp:val=&quot;00D20F2D&quot;/&gt;&lt;wsp:rsid wsp:val=&quot;00D214BF&quot;/&gt;&lt;wsp:rsid wsp:val=&quot;00D21AB2&quot;/&gt;&lt;wsp:rsid wsp:val=&quot;00D22435&quot;/&gt;&lt;wsp:rsid wsp:val=&quot;00D226BB&quot;/&gt;&lt;wsp:rsid wsp:val=&quot;00D227DB&quot;/&gt;&lt;wsp:rsid wsp:val=&quot;00D231ED&quot;/&gt;&lt;wsp:rsid wsp:val=&quot;00D23C52&quot;/&gt;&lt;wsp:rsid wsp:val=&quot;00D255E0&quot;/&gt;&lt;wsp:rsid wsp:val=&quot;00D26A8F&quot;/&gt;&lt;wsp:rsid wsp:val=&quot;00D26E94&quot;/&gt;&lt;wsp:rsid wsp:val=&quot;00D27340&quot;/&gt;&lt;wsp:rsid wsp:val=&quot;00D27704&quot;/&gt;&lt;wsp:rsid wsp:val=&quot;00D302B5&quot;/&gt;&lt;wsp:rsid wsp:val=&quot;00D30308&quot;/&gt;&lt;wsp:rsid wsp:val=&quot;00D3085D&quot;/&gt;&lt;wsp:rsid wsp:val=&quot;00D30A1E&quot;/&gt;&lt;wsp:rsid wsp:val=&quot;00D31594&quot;/&gt;&lt;wsp:rsid wsp:val=&quot;00D31AEA&quot;/&gt;&lt;wsp:rsid wsp:val=&quot;00D328AB&quot;/&gt;&lt;wsp:rsid wsp:val=&quot;00D32BF0&quot;/&gt;&lt;wsp:rsid wsp:val=&quot;00D33347&quot;/&gt;&lt;wsp:rsid wsp:val=&quot;00D33F19&quot;/&gt;&lt;wsp:rsid wsp:val=&quot;00D34021&quot;/&gt;&lt;wsp:rsid wsp:val=&quot;00D34AF5&quot;/&gt;&lt;wsp:rsid wsp:val=&quot;00D34DEA&quot;/&gt;&lt;wsp:rsid wsp:val=&quot;00D35EF1&quot;/&gt;&lt;wsp:rsid wsp:val=&quot;00D36115&quot;/&gt;&lt;wsp:rsid wsp:val=&quot;00D36495&quot;/&gt;&lt;wsp:rsid wsp:val=&quot;00D3704D&quot;/&gt;&lt;wsp:rsid wsp:val=&quot;00D37408&quot;/&gt;&lt;wsp:rsid wsp:val=&quot;00D40615&quot;/&gt;&lt;wsp:rsid wsp:val=&quot;00D40821&quot;/&gt;&lt;wsp:rsid wsp:val=&quot;00D4191B&quot;/&gt;&lt;wsp:rsid wsp:val=&quot;00D41A63&quot;/&gt;&lt;wsp:rsid wsp:val=&quot;00D41DB4&quot;/&gt;&lt;wsp:rsid wsp:val=&quot;00D41FE7&quot;/&gt;&lt;wsp:rsid wsp:val=&quot;00D4328B&quot;/&gt;&lt;wsp:rsid wsp:val=&quot;00D445D6&quot;/&gt;&lt;wsp:rsid wsp:val=&quot;00D445EC&quot;/&gt;&lt;wsp:rsid wsp:val=&quot;00D45A74&quot;/&gt;&lt;wsp:rsid wsp:val=&quot;00D461CD&quot;/&gt;&lt;wsp:rsid wsp:val=&quot;00D46F0A&quot;/&gt;&lt;wsp:rsid wsp:val=&quot;00D46F5F&quot;/&gt;&lt;wsp:rsid wsp:val=&quot;00D50890&quot;/&gt;&lt;wsp:rsid wsp:val=&quot;00D508EA&quot;/&gt;&lt;wsp:rsid wsp:val=&quot;00D50995&quot;/&gt;&lt;wsp:rsid wsp:val=&quot;00D50DF6&quot;/&gt;&lt;wsp:rsid wsp:val=&quot;00D51460&quot;/&gt;&lt;wsp:rsid wsp:val=&quot;00D51743&quot;/&gt;&lt;wsp:rsid wsp:val=&quot;00D51DBD&quot;/&gt;&lt;wsp:rsid wsp:val=&quot;00D52300&quot;/&gt;&lt;wsp:rsid wsp:val=&quot;00D52885&quot;/&gt;&lt;wsp:rsid wsp:val=&quot;00D52F9D&quot;/&gt;&lt;wsp:rsid wsp:val=&quot;00D53DED&quot;/&gt;&lt;wsp:rsid wsp:val=&quot;00D550AA&quot;/&gt;&lt;wsp:rsid wsp:val=&quot;00D5549A&quot;/&gt;&lt;wsp:rsid wsp:val=&quot;00D55C6C&quot;/&gt;&lt;wsp:rsid wsp:val=&quot;00D56B7F&quot;/&gt;&lt;wsp:rsid wsp:val=&quot;00D577E2&quot;/&gt;&lt;wsp:rsid wsp:val=&quot;00D60582&quot;/&gt;&lt;wsp:rsid wsp:val=&quot;00D60D59&quot;/&gt;&lt;wsp:rsid wsp:val=&quot;00D60E77&quot;/&gt;&lt;wsp:rsid wsp:val=&quot;00D610C6&quot;/&gt;&lt;wsp:rsid wsp:val=&quot;00D6121E&quot;/&gt;&lt;wsp:rsid wsp:val=&quot;00D61384&quot;/&gt;&lt;wsp:rsid wsp:val=&quot;00D61673&quot;/&gt;&lt;wsp:rsid wsp:val=&quot;00D61A08&quot;/&gt;&lt;wsp:rsid wsp:val=&quot;00D61A1D&quot;/&gt;&lt;wsp:rsid wsp:val=&quot;00D61AC0&quot;/&gt;&lt;wsp:rsid wsp:val=&quot;00D61D45&quot;/&gt;&lt;wsp:rsid wsp:val=&quot;00D621DE&quot;/&gt;&lt;wsp:rsid wsp:val=&quot;00D628A0&quot;/&gt;&lt;wsp:rsid wsp:val=&quot;00D6292F&quot;/&gt;&lt;wsp:rsid wsp:val=&quot;00D62AD0&quot;/&gt;&lt;wsp:rsid wsp:val=&quot;00D62D9B&quot;/&gt;&lt;wsp:rsid wsp:val=&quot;00D63556&quot;/&gt;&lt;wsp:rsid wsp:val=&quot;00D63FD8&quot;/&gt;&lt;wsp:rsid wsp:val=&quot;00D6487E&quot;/&gt;&lt;wsp:rsid wsp:val=&quot;00D65443&quot;/&gt;&lt;wsp:rsid wsp:val=&quot;00D665E5&quot;/&gt;&lt;wsp:rsid wsp:val=&quot;00D666A6&quot;/&gt;&lt;wsp:rsid wsp:val=&quot;00D67523&quot;/&gt;&lt;wsp:rsid wsp:val=&quot;00D677A6&quot;/&gt;&lt;wsp:rsid wsp:val=&quot;00D6782A&quot;/&gt;&lt;wsp:rsid wsp:val=&quot;00D701A1&quot;/&gt;&lt;wsp:rsid wsp:val=&quot;00D70917&quot;/&gt;&lt;wsp:rsid wsp:val=&quot;00D70AF2&quot;/&gt;&lt;wsp:rsid wsp:val=&quot;00D713FF&quot;/&gt;&lt;wsp:rsid wsp:val=&quot;00D71DDC&quot;/&gt;&lt;wsp:rsid wsp:val=&quot;00D72A09&quot;/&gt;&lt;wsp:rsid wsp:val=&quot;00D72CBB&quot;/&gt;&lt;wsp:rsid wsp:val=&quot;00D72F84&quot;/&gt;&lt;wsp:rsid wsp:val=&quot;00D72FAC&quot;/&gt;&lt;wsp:rsid wsp:val=&quot;00D74A58&quot;/&gt;&lt;wsp:rsid wsp:val=&quot;00D750B7&quot;/&gt;&lt;wsp:rsid wsp:val=&quot;00D7520C&quot;/&gt;&lt;wsp:rsid wsp:val=&quot;00D75376&quot;/&gt;&lt;wsp:rsid wsp:val=&quot;00D75920&quot;/&gt;&lt;wsp:rsid wsp:val=&quot;00D75FB2&quot;/&gt;&lt;wsp:rsid wsp:val=&quot;00D76AC9&quot;/&gt;&lt;wsp:rsid wsp:val=&quot;00D77849&quot;/&gt;&lt;wsp:rsid wsp:val=&quot;00D7795F&quot;/&gt;&lt;wsp:rsid wsp:val=&quot;00D8001F&quot;/&gt;&lt;wsp:rsid wsp:val=&quot;00D8110F&quot;/&gt;&lt;wsp:rsid wsp:val=&quot;00D8131C&quot;/&gt;&lt;wsp:rsid wsp:val=&quot;00D819A9&quot;/&gt;&lt;wsp:rsid wsp:val=&quot;00D81B51&quot;/&gt;&lt;wsp:rsid wsp:val=&quot;00D8230F&quot;/&gt;&lt;wsp:rsid wsp:val=&quot;00D82997&quot;/&gt;&lt;wsp:rsid wsp:val=&quot;00D82E70&quot;/&gt;&lt;wsp:rsid wsp:val=&quot;00D83A2A&quot;/&gt;&lt;wsp:rsid wsp:val=&quot;00D83D14&quot;/&gt;&lt;wsp:rsid wsp:val=&quot;00D84F5D&quot;/&gt;&lt;wsp:rsid wsp:val=&quot;00D85402&quot;/&gt;&lt;wsp:rsid wsp:val=&quot;00D866D2&quot;/&gt;&lt;wsp:rsid wsp:val=&quot;00D8701C&quot;/&gt;&lt;wsp:rsid wsp:val=&quot;00D91A1D&quot;/&gt;&lt;wsp:rsid wsp:val=&quot;00D91B23&quot;/&gt;&lt;wsp:rsid wsp:val=&quot;00D91F03&quot;/&gt;&lt;wsp:rsid wsp:val=&quot;00D92C3E&quot;/&gt;&lt;wsp:rsid wsp:val=&quot;00D9370A&quot;/&gt;&lt;wsp:rsid wsp:val=&quot;00D93985&quot;/&gt;&lt;wsp:rsid wsp:val=&quot;00D943BF&quot;/&gt;&lt;wsp:rsid wsp:val=&quot;00D943F1&quot;/&gt;&lt;wsp:rsid wsp:val=&quot;00D945E3&quot;/&gt;&lt;wsp:rsid wsp:val=&quot;00D9496A&quot;/&gt;&lt;wsp:rsid wsp:val=&quot;00D94BAE&quot;/&gt;&lt;wsp:rsid wsp:val=&quot;00D957D9&quot;/&gt;&lt;wsp:rsid wsp:val=&quot;00D95A78&quot;/&gt;&lt;wsp:rsid wsp:val=&quot;00D9640A&quot;/&gt;&lt;wsp:rsid wsp:val=&quot;00D96899&quot;/&gt;&lt;wsp:rsid wsp:val=&quot;00D96E59&quot;/&gt;&lt;wsp:rsid wsp:val=&quot;00DA04E3&quot;/&gt;&lt;wsp:rsid wsp:val=&quot;00DA13CD&quot;/&gt;&lt;wsp:rsid wsp:val=&quot;00DA1B78&quot;/&gt;&lt;wsp:rsid wsp:val=&quot;00DA1C91&quot;/&gt;&lt;wsp:rsid wsp:val=&quot;00DA1E8E&quot;/&gt;&lt;wsp:rsid wsp:val=&quot;00DA29C8&quot;/&gt;&lt;wsp:rsid wsp:val=&quot;00DA2ACA&quot;/&gt;&lt;wsp:rsid wsp:val=&quot;00DA3646&quot;/&gt;&lt;wsp:rsid wsp:val=&quot;00DA42A6&quot;/&gt;&lt;wsp:rsid wsp:val=&quot;00DA42F2&quot;/&gt;&lt;wsp:rsid wsp:val=&quot;00DA42F4&quot;/&gt;&lt;wsp:rsid wsp:val=&quot;00DA44D3&quot;/&gt;&lt;wsp:rsid wsp:val=&quot;00DA4CB5&quot;/&gt;&lt;wsp:rsid wsp:val=&quot;00DA4F26&quot;/&gt;&lt;wsp:rsid wsp:val=&quot;00DA5A6D&quot;/&gt;&lt;wsp:rsid wsp:val=&quot;00DA6022&quot;/&gt;&lt;wsp:rsid wsp:val=&quot;00DA6314&quot;/&gt;&lt;wsp:rsid wsp:val=&quot;00DA67AD&quot;/&gt;&lt;wsp:rsid wsp:val=&quot;00DA714F&quot;/&gt;&lt;wsp:rsid wsp:val=&quot;00DA79DA&quot;/&gt;&lt;wsp:rsid wsp:val=&quot;00DA7BDA&quot;/&gt;&lt;wsp:rsid wsp:val=&quot;00DB0195&quot;/&gt;&lt;wsp:rsid wsp:val=&quot;00DB03CE&quot;/&gt;&lt;wsp:rsid wsp:val=&quot;00DB0EF3&quot;/&gt;&lt;wsp:rsid wsp:val=&quot;00DB1120&quot;/&gt;&lt;wsp:rsid wsp:val=&quot;00DB1B32&quot;/&gt;&lt;wsp:rsid wsp:val=&quot;00DB228B&quot;/&gt;&lt;wsp:rsid wsp:val=&quot;00DB235B&quot;/&gt;&lt;wsp:rsid wsp:val=&quot;00DB242E&quot;/&gt;&lt;wsp:rsid wsp:val=&quot;00DB2793&quot;/&gt;&lt;wsp:rsid wsp:val=&quot;00DB2F33&quot;/&gt;&lt;wsp:rsid wsp:val=&quot;00DB3073&quot;/&gt;&lt;wsp:rsid wsp:val=&quot;00DB3906&quot;/&gt;&lt;wsp:rsid wsp:val=&quot;00DB3D44&quot;/&gt;&lt;wsp:rsid wsp:val=&quot;00DB524A&quot;/&gt;&lt;wsp:rsid wsp:val=&quot;00DB5354&quot;/&gt;&lt;wsp:rsid wsp:val=&quot;00DB5500&quot;/&gt;&lt;wsp:rsid wsp:val=&quot;00DB5B58&quot;/&gt;&lt;wsp:rsid wsp:val=&quot;00DB5C0F&quot;/&gt;&lt;wsp:rsid wsp:val=&quot;00DB6882&quot;/&gt;&lt;wsp:rsid wsp:val=&quot;00DB6AFD&quot;/&gt;&lt;wsp:rsid wsp:val=&quot;00DB6F9E&quot;/&gt;&lt;wsp:rsid wsp:val=&quot;00DB7162&quot;/&gt;&lt;wsp:rsid wsp:val=&quot;00DB7188&quot;/&gt;&lt;wsp:rsid wsp:val=&quot;00DB75B6&quot;/&gt;&lt;wsp:rsid wsp:val=&quot;00DB7B4E&quot;/&gt;&lt;wsp:rsid wsp:val=&quot;00DB7D64&quot;/&gt;&lt;wsp:rsid wsp:val=&quot;00DC0799&quot;/&gt;&lt;wsp:rsid wsp:val=&quot;00DC0952&quot;/&gt;&lt;wsp:rsid wsp:val=&quot;00DC1532&quot;/&gt;&lt;wsp:rsid wsp:val=&quot;00DC24D9&quot;/&gt;&lt;wsp:rsid wsp:val=&quot;00DC2762&quot;/&gt;&lt;wsp:rsid wsp:val=&quot;00DC36B6&quot;/&gt;&lt;wsp:rsid wsp:val=&quot;00DC3A03&quot;/&gt;&lt;wsp:rsid wsp:val=&quot;00DC3B67&quot;/&gt;&lt;wsp:rsid wsp:val=&quot;00DC3E10&quot;/&gt;&lt;wsp:rsid wsp:val=&quot;00DC4256&quot;/&gt;&lt;wsp:rsid wsp:val=&quot;00DC48BE&quot;/&gt;&lt;wsp:rsid wsp:val=&quot;00DC5329&quot;/&gt;&lt;wsp:rsid wsp:val=&quot;00DC714E&quot;/&gt;&lt;wsp:rsid wsp:val=&quot;00DD0CE1&quot;/&gt;&lt;wsp:rsid wsp:val=&quot;00DD11F4&quot;/&gt;&lt;wsp:rsid wsp:val=&quot;00DD1569&quot;/&gt;&lt;wsp:rsid wsp:val=&quot;00DD1CD6&quot;/&gt;&lt;wsp:rsid wsp:val=&quot;00DD1EAE&quot;/&gt;&lt;wsp:rsid wsp:val=&quot;00DD2202&quot;/&gt;&lt;wsp:rsid wsp:val=&quot;00DD258E&quot;/&gt;&lt;wsp:rsid wsp:val=&quot;00DD28BD&quot;/&gt;&lt;wsp:rsid wsp:val=&quot;00DD29BD&quot;/&gt;&lt;wsp:rsid wsp:val=&quot;00DD2C06&quot;/&gt;&lt;wsp:rsid wsp:val=&quot;00DD3168&quot;/&gt;&lt;wsp:rsid wsp:val=&quot;00DD3255&quot;/&gt;&lt;wsp:rsid wsp:val=&quot;00DD393B&quot;/&gt;&lt;wsp:rsid wsp:val=&quot;00DD3B98&quot;/&gt;&lt;wsp:rsid wsp:val=&quot;00DD4D95&quot;/&gt;&lt;wsp:rsid wsp:val=&quot;00DD4F38&quot;/&gt;&lt;wsp:rsid wsp:val=&quot;00DD4F6D&quot;/&gt;&lt;wsp:rsid wsp:val=&quot;00DD58F8&quot;/&gt;&lt;wsp:rsid wsp:val=&quot;00DD5937&quot;/&gt;&lt;wsp:rsid wsp:val=&quot;00DD6113&quot;/&gt;&lt;wsp:rsid wsp:val=&quot;00DD62F7&quot;/&gt;&lt;wsp:rsid wsp:val=&quot;00DD662D&quot;/&gt;&lt;wsp:rsid wsp:val=&quot;00DD6A58&quot;/&gt;&lt;wsp:rsid wsp:val=&quot;00DD6ADD&quot;/&gt;&lt;wsp:rsid wsp:val=&quot;00DD6CF0&quot;/&gt;&lt;wsp:rsid wsp:val=&quot;00DD77E2&quot;/&gt;&lt;wsp:rsid wsp:val=&quot;00DD7C2F&quot;/&gt;&lt;wsp:rsid wsp:val=&quot;00DE020F&quot;/&gt;&lt;wsp:rsid wsp:val=&quot;00DE077B&quot;/&gt;&lt;wsp:rsid wsp:val=&quot;00DE0CE6&quot;/&gt;&lt;wsp:rsid wsp:val=&quot;00DE1F03&quot;/&gt;&lt;wsp:rsid wsp:val=&quot;00DE221F&quot;/&gt;&lt;wsp:rsid wsp:val=&quot;00DE22A7&quot;/&gt;&lt;wsp:rsid wsp:val=&quot;00DE2DD3&quot;/&gt;&lt;wsp:rsid wsp:val=&quot;00DE2EC8&quot;/&gt;&lt;wsp:rsid wsp:val=&quot;00DE2F8F&quot;/&gt;&lt;wsp:rsid wsp:val=&quot;00DE3549&quot;/&gt;&lt;wsp:rsid wsp:val=&quot;00DE39B6&quot;/&gt;&lt;wsp:rsid wsp:val=&quot;00DE3C31&quot;/&gt;&lt;wsp:rsid wsp:val=&quot;00DE3F1E&quot;/&gt;&lt;wsp:rsid wsp:val=&quot;00DE4168&quot;/&gt;&lt;wsp:rsid wsp:val=&quot;00DE453A&quot;/&gt;&lt;wsp:rsid wsp:val=&quot;00DE4B21&quot;/&gt;&lt;wsp:rsid wsp:val=&quot;00DE4CFF&quot;/&gt;&lt;wsp:rsid wsp:val=&quot;00DE581C&quot;/&gt;&lt;wsp:rsid wsp:val=&quot;00DE69FF&quot;/&gt;&lt;wsp:rsid wsp:val=&quot;00DE6FAD&quot;/&gt;&lt;wsp:rsid wsp:val=&quot;00DE730F&quot;/&gt;&lt;wsp:rsid wsp:val=&quot;00DE745F&quot;/&gt;&lt;wsp:rsid wsp:val=&quot;00DE79AB&quot;/&gt;&lt;wsp:rsid wsp:val=&quot;00DF0772&quot;/&gt;&lt;wsp:rsid wsp:val=&quot;00DF089D&quot;/&gt;&lt;wsp:rsid wsp:val=&quot;00DF0C82&quot;/&gt;&lt;wsp:rsid wsp:val=&quot;00DF16E1&quot;/&gt;&lt;wsp:rsid wsp:val=&quot;00DF1E58&quot;/&gt;&lt;wsp:rsid wsp:val=&quot;00DF2C3B&quot;/&gt;&lt;wsp:rsid wsp:val=&quot;00DF37BA&quot;/&gt;&lt;wsp:rsid wsp:val=&quot;00DF38FA&quot;/&gt;&lt;wsp:rsid wsp:val=&quot;00DF3E1F&quot;/&gt;&lt;wsp:rsid wsp:val=&quot;00DF4445&quot;/&gt;&lt;wsp:rsid wsp:val=&quot;00DF483D&quot;/&gt;&lt;wsp:rsid wsp:val=&quot;00DF513E&quot;/&gt;&lt;wsp:rsid wsp:val=&quot;00DF53DD&quot;/&gt;&lt;wsp:rsid wsp:val=&quot;00DF53EB&quot;/&gt;&lt;wsp:rsid wsp:val=&quot;00DF5DBC&quot;/&gt;&lt;wsp:rsid wsp:val=&quot;00DF5E57&quot;/&gt;&lt;wsp:rsid wsp:val=&quot;00DF64ED&quot;/&gt;&lt;wsp:rsid wsp:val=&quot;00DF66BA&quot;/&gt;&lt;wsp:rsid wsp:val=&quot;00DF66D9&quot;/&gt;&lt;wsp:rsid wsp:val=&quot;00DF6C63&quot;/&gt;&lt;wsp:rsid wsp:val=&quot;00DF718E&quot;/&gt;&lt;wsp:rsid wsp:val=&quot;00DF7684&quot;/&gt;&lt;wsp:rsid wsp:val=&quot;00DF7F08&quot;/&gt;&lt;wsp:rsid wsp:val=&quot;00E00C8C&quot;/&gt;&lt;wsp:rsid wsp:val=&quot;00E0121C&quot;/&gt;&lt;wsp:rsid wsp:val=&quot;00E01333&quot;/&gt;&lt;wsp:rsid wsp:val=&quot;00E0195D&quot;/&gt;&lt;wsp:rsid wsp:val=&quot;00E0254D&quot;/&gt;&lt;wsp:rsid wsp:val=&quot;00E02747&quot;/&gt;&lt;wsp:rsid wsp:val=&quot;00E02B3D&quot;/&gt;&lt;wsp:rsid wsp:val=&quot;00E02C24&quot;/&gt;&lt;wsp:rsid wsp:val=&quot;00E0364D&quot;/&gt;&lt;wsp:rsid wsp:val=&quot;00E0383D&quot;/&gt;&lt;wsp:rsid wsp:val=&quot;00E03CE9&quot;/&gt;&lt;wsp:rsid wsp:val=&quot;00E04058&quot;/&gt;&lt;wsp:rsid wsp:val=&quot;00E050B5&quot;/&gt;&lt;wsp:rsid wsp:val=&quot;00E07133&quot;/&gt;&lt;wsp:rsid wsp:val=&quot;00E07C0A&quot;/&gt;&lt;wsp:rsid wsp:val=&quot;00E106E5&quot;/&gt;&lt;wsp:rsid wsp:val=&quot;00E10803&quot;/&gt;&lt;wsp:rsid wsp:val=&quot;00E11245&quot;/&gt;&lt;wsp:rsid wsp:val=&quot;00E1127E&quot;/&gt;&lt;wsp:rsid wsp:val=&quot;00E11A21&quot;/&gt;&lt;wsp:rsid wsp:val=&quot;00E11FD5&quot;/&gt;&lt;wsp:rsid wsp:val=&quot;00E12243&quot;/&gt;&lt;wsp:rsid wsp:val=&quot;00E1240C&quot;/&gt;&lt;wsp:rsid wsp:val=&quot;00E1246D&quot;/&gt;&lt;wsp:rsid wsp:val=&quot;00E125E0&quot;/&gt;&lt;wsp:rsid wsp:val=&quot;00E128A8&quot;/&gt;&lt;wsp:rsid wsp:val=&quot;00E147B3&quot;/&gt;&lt;wsp:rsid wsp:val=&quot;00E148EA&quot;/&gt;&lt;wsp:rsid wsp:val=&quot;00E14BC7&quot;/&gt;&lt;wsp:rsid wsp:val=&quot;00E1512E&quot;/&gt;&lt;wsp:rsid wsp:val=&quot;00E1604A&quot;/&gt;&lt;wsp:rsid wsp:val=&quot;00E165AB&quot;/&gt;&lt;wsp:rsid wsp:val=&quot;00E16C24&quot;/&gt;&lt;wsp:rsid wsp:val=&quot;00E172E8&quot;/&gt;&lt;wsp:rsid wsp:val=&quot;00E17333&quot;/&gt;&lt;wsp:rsid wsp:val=&quot;00E176A4&quot;/&gt;&lt;wsp:rsid wsp:val=&quot;00E17A5D&quot;/&gt;&lt;wsp:rsid wsp:val=&quot;00E17D32&quot;/&gt;&lt;wsp:rsid wsp:val=&quot;00E17EAD&quot;/&gt;&lt;wsp:rsid wsp:val=&quot;00E17FFD&quot;/&gt;&lt;wsp:rsid wsp:val=&quot;00E2213D&quot;/&gt;&lt;wsp:rsid wsp:val=&quot;00E2263E&quot;/&gt;&lt;wsp:rsid wsp:val=&quot;00E22AC6&quot;/&gt;&lt;wsp:rsid wsp:val=&quot;00E2341A&quot;/&gt;&lt;wsp:rsid wsp:val=&quot;00E23C3E&quot;/&gt;&lt;wsp:rsid wsp:val=&quot;00E24916&quot;/&gt;&lt;wsp:rsid wsp:val=&quot;00E25847&quot;/&gt;&lt;wsp:rsid wsp:val=&quot;00E25A5D&quot;/&gt;&lt;wsp:rsid wsp:val=&quot;00E25FD8&quot;/&gt;&lt;wsp:rsid wsp:val=&quot;00E26960&quot;/&gt;&lt;wsp:rsid wsp:val=&quot;00E26B3B&quot;/&gt;&lt;wsp:rsid wsp:val=&quot;00E26D5A&quot;/&gt;&lt;wsp:rsid wsp:val=&quot;00E2720B&quot;/&gt;&lt;wsp:rsid wsp:val=&quot;00E274A6&quot;/&gt;&lt;wsp:rsid wsp:val=&quot;00E2780F&quot;/&gt;&lt;wsp:rsid wsp:val=&quot;00E27C58&quot;/&gt;&lt;wsp:rsid wsp:val=&quot;00E27C76&quot;/&gt;&lt;wsp:rsid wsp:val=&quot;00E27F9B&quot;/&gt;&lt;wsp:rsid wsp:val=&quot;00E318A3&quot;/&gt;&lt;wsp:rsid wsp:val=&quot;00E31F45&quot;/&gt;&lt;wsp:rsid wsp:val=&quot;00E3201A&quot;/&gt;&lt;wsp:rsid wsp:val=&quot;00E32A4A&quot;/&gt;&lt;wsp:rsid wsp:val=&quot;00E32B29&quot;/&gt;&lt;wsp:rsid wsp:val=&quot;00E33ABD&quot;/&gt;&lt;wsp:rsid wsp:val=&quot;00E3482C&quot;/&gt;&lt;wsp:rsid wsp:val=&quot;00E34A05&quot;/&gt;&lt;wsp:rsid wsp:val=&quot;00E34A0A&quot;/&gt;&lt;wsp:rsid wsp:val=&quot;00E34BA2&quot;/&gt;&lt;wsp:rsid wsp:val=&quot;00E34EDA&quot;/&gt;&lt;wsp:rsid wsp:val=&quot;00E358DE&quot;/&gt;&lt;wsp:rsid wsp:val=&quot;00E36478&quot;/&gt;&lt;wsp:rsid wsp:val=&quot;00E3660B&quot;/&gt;&lt;wsp:rsid wsp:val=&quot;00E36CFF&quot;/&gt;&lt;wsp:rsid wsp:val=&quot;00E3709C&quot;/&gt;&lt;wsp:rsid wsp:val=&quot;00E402A1&quot;/&gt;&lt;wsp:rsid wsp:val=&quot;00E407D2&quot;/&gt;&lt;wsp:rsid wsp:val=&quot;00E40843&quot;/&gt;&lt;wsp:rsid wsp:val=&quot;00E409A0&quot;/&gt;&lt;wsp:rsid wsp:val=&quot;00E40AA3&quot;/&gt;&lt;wsp:rsid wsp:val=&quot;00E41349&quot;/&gt;&lt;wsp:rsid wsp:val=&quot;00E41973&quot;/&gt;&lt;wsp:rsid wsp:val=&quot;00E421FC&quot;/&gt;&lt;wsp:rsid wsp:val=&quot;00E4298D&quot;/&gt;&lt;wsp:rsid wsp:val=&quot;00E42C21&quot;/&gt;&lt;wsp:rsid wsp:val=&quot;00E437D2&quot;/&gt;&lt;wsp:rsid wsp:val=&quot;00E43CCD&quot;/&gt;&lt;wsp:rsid wsp:val=&quot;00E44258&quot;/&gt;&lt;wsp:rsid wsp:val=&quot;00E443A8&quot;/&gt;&lt;wsp:rsid wsp:val=&quot;00E44587&quot;/&gt;&lt;wsp:rsid wsp:val=&quot;00E44BCB&quot;/&gt;&lt;wsp:rsid wsp:val=&quot;00E46906&quot;/&gt;&lt;wsp:rsid wsp:val=&quot;00E46BB1&quot;/&gt;&lt;wsp:rsid wsp:val=&quot;00E46D16&quot;/&gt;&lt;wsp:rsid wsp:val=&quot;00E47194&quot;/&gt;&lt;wsp:rsid wsp:val=&quot;00E47985&quot;/&gt;&lt;wsp:rsid wsp:val=&quot;00E47CB8&quot;/&gt;&lt;wsp:rsid wsp:val=&quot;00E50309&quot;/&gt;&lt;wsp:rsid wsp:val=&quot;00E50859&quot;/&gt;&lt;wsp:rsid wsp:val=&quot;00E51C99&quot;/&gt;&lt;wsp:rsid wsp:val=&quot;00E5200D&quot;/&gt;&lt;wsp:rsid wsp:val=&quot;00E5261C&quot;/&gt;&lt;wsp:rsid wsp:val=&quot;00E527AA&quot;/&gt;&lt;wsp:rsid wsp:val=&quot;00E52C47&quot;/&gt;&lt;wsp:rsid wsp:val=&quot;00E532A6&quot;/&gt;&lt;wsp:rsid wsp:val=&quot;00E534C6&quot;/&gt;&lt;wsp:rsid wsp:val=&quot;00E5411F&quot;/&gt;&lt;wsp:rsid wsp:val=&quot;00E54240&quot;/&gt;&lt;wsp:rsid wsp:val=&quot;00E5454B&quot;/&gt;&lt;wsp:rsid wsp:val=&quot;00E54643&quot;/&gt;&lt;wsp:rsid wsp:val=&quot;00E547ED&quot;/&gt;&lt;wsp:rsid wsp:val=&quot;00E5550E&quot;/&gt;&lt;wsp:rsid wsp:val=&quot;00E55537&quot;/&gt;&lt;wsp:rsid wsp:val=&quot;00E55791&quot;/&gt;&lt;wsp:rsid wsp:val=&quot;00E55B05&quot;/&gt;&lt;wsp:rsid wsp:val=&quot;00E55C34&quot;/&gt;&lt;wsp:rsid wsp:val=&quot;00E56B62&quot;/&gt;&lt;wsp:rsid wsp:val=&quot;00E575F3&quot;/&gt;&lt;wsp:rsid wsp:val=&quot;00E57BC5&quot;/&gt;&lt;wsp:rsid wsp:val=&quot;00E57BD3&quot;/&gt;&lt;wsp:rsid wsp:val=&quot;00E6057B&quot;/&gt;&lt;wsp:rsid wsp:val=&quot;00E606EB&quot;/&gt;&lt;wsp:rsid wsp:val=&quot;00E6087B&quot;/&gt;&lt;wsp:rsid wsp:val=&quot;00E60A28&quot;/&gt;&lt;wsp:rsid wsp:val=&quot;00E60E71&quot;/&gt;&lt;wsp:rsid wsp:val=&quot;00E61205&quot;/&gt;&lt;wsp:rsid wsp:val=&quot;00E61596&quot;/&gt;&lt;wsp:rsid wsp:val=&quot;00E61678&quot;/&gt;&lt;wsp:rsid wsp:val=&quot;00E619FC&quot;/&gt;&lt;wsp:rsid wsp:val=&quot;00E61B9A&quot;/&gt;&lt;wsp:rsid wsp:val=&quot;00E62DA6&quot;/&gt;&lt;wsp:rsid wsp:val=&quot;00E63065&quot;/&gt;&lt;wsp:rsid wsp:val=&quot;00E6360A&quot;/&gt;&lt;wsp:rsid wsp:val=&quot;00E63B3F&quot;/&gt;&lt;wsp:rsid wsp:val=&quot;00E63C25&quot;/&gt;&lt;wsp:rsid wsp:val=&quot;00E63F75&quot;/&gt;&lt;wsp:rsid wsp:val=&quot;00E64F5A&quot;/&gt;&lt;wsp:rsid wsp:val=&quot;00E653E6&quot;/&gt;&lt;wsp:rsid wsp:val=&quot;00E66DB7&quot;/&gt;&lt;wsp:rsid wsp:val=&quot;00E66F50&quot;/&gt;&lt;wsp:rsid wsp:val=&quot;00E674B6&quot;/&gt;&lt;wsp:rsid wsp:val=&quot;00E67AAF&quot;/&gt;&lt;wsp:rsid wsp:val=&quot;00E67C87&quot;/&gt;&lt;wsp:rsid wsp:val=&quot;00E7029D&quot;/&gt;&lt;wsp:rsid wsp:val=&quot;00E7135A&quot;/&gt;&lt;wsp:rsid wsp:val=&quot;00E713A3&quot;/&gt;&lt;wsp:rsid wsp:val=&quot;00E72157&quot;/&gt;&lt;wsp:rsid wsp:val=&quot;00E728AC&quot;/&gt;&lt;wsp:rsid wsp:val=&quot;00E73464&quot;/&gt;&lt;wsp:rsid wsp:val=&quot;00E7391F&quot;/&gt;&lt;wsp:rsid wsp:val=&quot;00E74147&quot;/&gt;&lt;wsp:rsid wsp:val=&quot;00E7494B&quot;/&gt;&lt;wsp:rsid wsp:val=&quot;00E74DAD&quot;/&gt;&lt;wsp:rsid wsp:val=&quot;00E75441&quot;/&gt;&lt;wsp:rsid wsp:val=&quot;00E75788&quot;/&gt;&lt;wsp:rsid wsp:val=&quot;00E75931&quot;/&gt;&lt;wsp:rsid wsp:val=&quot;00E7784A&quot;/&gt;&lt;wsp:rsid wsp:val=&quot;00E779D7&quot;/&gt;&lt;wsp:rsid wsp:val=&quot;00E80450&quot;/&gt;&lt;wsp:rsid wsp:val=&quot;00E8047E&quot;/&gt;&lt;wsp:rsid wsp:val=&quot;00E8077B&quot;/&gt;&lt;wsp:rsid wsp:val=&quot;00E80E60&quot;/&gt;&lt;wsp:rsid wsp:val=&quot;00E81D8D&quot;/&gt;&lt;wsp:rsid wsp:val=&quot;00E81FEB&quot;/&gt;&lt;wsp:rsid wsp:val=&quot;00E82A12&quot;/&gt;&lt;wsp:rsid wsp:val=&quot;00E82B2E&quot;/&gt;&lt;wsp:rsid wsp:val=&quot;00E83233&quot;/&gt;&lt;wsp:rsid wsp:val=&quot;00E83758&quot;/&gt;&lt;wsp:rsid wsp:val=&quot;00E8377A&quot;/&gt;&lt;wsp:rsid wsp:val=&quot;00E8378B&quot;/&gt;&lt;wsp:rsid wsp:val=&quot;00E83862&quot;/&gt;&lt;wsp:rsid wsp:val=&quot;00E83899&quot;/&gt;&lt;wsp:rsid wsp:val=&quot;00E83BC8&quot;/&gt;&lt;wsp:rsid wsp:val=&quot;00E83C64&quot;/&gt;&lt;wsp:rsid wsp:val=&quot;00E83FE3&quot;/&gt;&lt;wsp:rsid wsp:val=&quot;00E846C9&quot;/&gt;&lt;wsp:rsid wsp:val=&quot;00E84C67&quot;/&gt;&lt;wsp:rsid wsp:val=&quot;00E8500C&quot;/&gt;&lt;wsp:rsid wsp:val=&quot;00E85612&quot;/&gt;&lt;wsp:rsid wsp:val=&quot;00E85AF4&quot;/&gt;&lt;wsp:rsid wsp:val=&quot;00E8639A&quot;/&gt;&lt;wsp:rsid wsp:val=&quot;00E87B44&quot;/&gt;&lt;wsp:rsid wsp:val=&quot;00E87D7D&quot;/&gt;&lt;wsp:rsid wsp:val=&quot;00E90341&quot;/&gt;&lt;wsp:rsid wsp:val=&quot;00E9034B&quot;/&gt;&lt;wsp:rsid wsp:val=&quot;00E909A1&quot;/&gt;&lt;wsp:rsid wsp:val=&quot;00E90E4D&quot;/&gt;&lt;wsp:rsid wsp:val=&quot;00E91866&quot;/&gt;&lt;wsp:rsid wsp:val=&quot;00E91B77&quot;/&gt;&lt;wsp:rsid wsp:val=&quot;00E9301B&quot;/&gt;&lt;wsp:rsid wsp:val=&quot;00E93567&quot;/&gt;&lt;wsp:rsid wsp:val=&quot;00E94169&quot;/&gt;&lt;wsp:rsid wsp:val=&quot;00E94406&quot;/&gt;&lt;wsp:rsid wsp:val=&quot;00E94628&quot;/&gt;&lt;wsp:rsid wsp:val=&quot;00E94DB7&quot;/&gt;&lt;wsp:rsid wsp:val=&quot;00E95127&quot;/&gt;&lt;wsp:rsid wsp:val=&quot;00E95287&quot;/&gt;&lt;wsp:rsid wsp:val=&quot;00E958AA&quot;/&gt;&lt;wsp:rsid wsp:val=&quot;00E96074&quot;/&gt;&lt;wsp:rsid wsp:val=&quot;00E96746&quot;/&gt;&lt;wsp:rsid wsp:val=&quot;00E969EC&quot;/&gt;&lt;wsp:rsid wsp:val=&quot;00E96ED7&quot;/&gt;&lt;wsp:rsid wsp:val=&quot;00E97099&quot;/&gt;&lt;wsp:rsid wsp:val=&quot;00E9744E&quot;/&gt;&lt;wsp:rsid wsp:val=&quot;00EA0DE7&quot;/&gt;&lt;wsp:rsid wsp:val=&quot;00EA110F&quot;/&gt;&lt;wsp:rsid wsp:val=&quot;00EA1404&quot;/&gt;&lt;wsp:rsid wsp:val=&quot;00EA14DB&quot;/&gt;&lt;wsp:rsid wsp:val=&quot;00EA2270&quot;/&gt;&lt;wsp:rsid wsp:val=&quot;00EA2520&quot;/&gt;&lt;wsp:rsid wsp:val=&quot;00EA286D&quot;/&gt;&lt;wsp:rsid wsp:val=&quot;00EA2E2C&quot;/&gt;&lt;wsp:rsid wsp:val=&quot;00EA3019&quot;/&gt;&lt;wsp:rsid wsp:val=&quot;00EA31C2&quot;/&gt;&lt;wsp:rsid wsp:val=&quot;00EA364E&quot;/&gt;&lt;wsp:rsid wsp:val=&quot;00EA36F6&quot;/&gt;&lt;wsp:rsid wsp:val=&quot;00EA38D3&quot;/&gt;&lt;wsp:rsid wsp:val=&quot;00EA3D52&quot;/&gt;&lt;wsp:rsid wsp:val=&quot;00EA3F91&quot;/&gt;&lt;wsp:rsid wsp:val=&quot;00EA4125&quot;/&gt;&lt;wsp:rsid wsp:val=&quot;00EA41FA&quot;/&gt;&lt;wsp:rsid wsp:val=&quot;00EA43C7&quot;/&gt;&lt;wsp:rsid wsp:val=&quot;00EA440E&quot;/&gt;&lt;wsp:rsid wsp:val=&quot;00EA4732&quot;/&gt;&lt;wsp:rsid wsp:val=&quot;00EA5CF6&quot;/&gt;&lt;wsp:rsid wsp:val=&quot;00EA60EC&quot;/&gt;&lt;wsp:rsid wsp:val=&quot;00EA74B1&quot;/&gt;&lt;wsp:rsid wsp:val=&quot;00EA7CCB&quot;/&gt;&lt;wsp:rsid wsp:val=&quot;00EB0034&quot;/&gt;&lt;wsp:rsid wsp:val=&quot;00EB074F&quot;/&gt;&lt;wsp:rsid wsp:val=&quot;00EB0855&quot;/&gt;&lt;wsp:rsid wsp:val=&quot;00EB0F30&quot;/&gt;&lt;wsp:rsid wsp:val=&quot;00EB1BDB&quot;/&gt;&lt;wsp:rsid wsp:val=&quot;00EB1C5F&quot;/&gt;&lt;wsp:rsid wsp:val=&quot;00EB2706&quot;/&gt;&lt;wsp:rsid wsp:val=&quot;00EB3663&quot;/&gt;&lt;wsp:rsid wsp:val=&quot;00EB38C6&quot;/&gt;&lt;wsp:rsid wsp:val=&quot;00EB53B6&quot;/&gt;&lt;wsp:rsid wsp:val=&quot;00EB549C&quot;/&gt;&lt;wsp:rsid wsp:val=&quot;00EB58C7&quot;/&gt;&lt;wsp:rsid wsp:val=&quot;00EB621B&quot;/&gt;&lt;wsp:rsid wsp:val=&quot;00EB643B&quot;/&gt;&lt;wsp:rsid wsp:val=&quot;00EB6B19&quot;/&gt;&lt;wsp:rsid wsp:val=&quot;00EB73B2&quot;/&gt;&lt;wsp:rsid wsp:val=&quot;00EB73DA&quot;/&gt;&lt;wsp:rsid wsp:val=&quot;00EB78E8&quot;/&gt;&lt;wsp:rsid wsp:val=&quot;00EC068E&quot;/&gt;&lt;wsp:rsid wsp:val=&quot;00EC07E1&quot;/&gt;&lt;wsp:rsid wsp:val=&quot;00EC09F8&quot;/&gt;&lt;wsp:rsid wsp:val=&quot;00EC11FF&quot;/&gt;&lt;wsp:rsid wsp:val=&quot;00EC1A2D&quot;/&gt;&lt;wsp:rsid wsp:val=&quot;00EC21BB&quot;/&gt;&lt;wsp:rsid wsp:val=&quot;00EC237C&quot;/&gt;&lt;wsp:rsid wsp:val=&quot;00EC28D1&quot;/&gt;&lt;wsp:rsid wsp:val=&quot;00EC29CC&quot;/&gt;&lt;wsp:rsid wsp:val=&quot;00EC2FF8&quot;/&gt;&lt;wsp:rsid wsp:val=&quot;00EC363B&quot;/&gt;&lt;wsp:rsid wsp:val=&quot;00EC3A14&quot;/&gt;&lt;wsp:rsid wsp:val=&quot;00EC3F40&quot;/&gt;&lt;wsp:rsid wsp:val=&quot;00EC3FEB&quot;/&gt;&lt;wsp:rsid wsp:val=&quot;00EC444E&quot;/&gt;&lt;wsp:rsid wsp:val=&quot;00EC4766&quot;/&gt;&lt;wsp:rsid wsp:val=&quot;00EC4C1A&quot;/&gt;&lt;wsp:rsid wsp:val=&quot;00EC5C62&quot;/&gt;&lt;wsp:rsid wsp:val=&quot;00EC7539&quot;/&gt;&lt;wsp:rsid wsp:val=&quot;00EC7862&quot;/&gt;&lt;wsp:rsid wsp:val=&quot;00EC796D&quot;/&gt;&lt;wsp:rsid wsp:val=&quot;00ED0534&quot;/&gt;&lt;wsp:rsid wsp:val=&quot;00ED0EF5&quot;/&gt;&lt;wsp:rsid wsp:val=&quot;00ED13C4&quot;/&gt;&lt;wsp:rsid wsp:val=&quot;00ED1544&quot;/&gt;&lt;wsp:rsid wsp:val=&quot;00ED16DB&quot;/&gt;&lt;wsp:rsid wsp:val=&quot;00ED1AC8&quot;/&gt;&lt;wsp:rsid wsp:val=&quot;00ED1F4A&quot;/&gt;&lt;wsp:rsid wsp:val=&quot;00ED26B8&quot;/&gt;&lt;wsp:rsid wsp:val=&quot;00ED2D48&quot;/&gt;&lt;wsp:rsid wsp:val=&quot;00ED2E0E&quot;/&gt;&lt;wsp:rsid wsp:val=&quot;00ED3063&quot;/&gt;&lt;wsp:rsid wsp:val=&quot;00ED346A&quot;/&gt;&lt;wsp:rsid wsp:val=&quot;00ED3776&quot;/&gt;&lt;wsp:rsid wsp:val=&quot;00ED3AA5&quot;/&gt;&lt;wsp:rsid wsp:val=&quot;00ED3B7C&quot;/&gt;&lt;wsp:rsid wsp:val=&quot;00ED3BB5&quot;/&gt;&lt;wsp:rsid wsp:val=&quot;00ED3CA3&quot;/&gt;&lt;wsp:rsid wsp:val=&quot;00ED4193&quot;/&gt;&lt;wsp:rsid wsp:val=&quot;00ED420A&quot;/&gt;&lt;wsp:rsid wsp:val=&quot;00ED43BD&quot;/&gt;&lt;wsp:rsid wsp:val=&quot;00ED4D33&quot;/&gt;&lt;wsp:rsid wsp:val=&quot;00ED50BB&quot;/&gt;&lt;wsp:rsid wsp:val=&quot;00ED5708&quot;/&gt;&lt;wsp:rsid wsp:val=&quot;00ED580C&quot;/&gt;&lt;wsp:rsid wsp:val=&quot;00ED5B16&quot;/&gt;&lt;wsp:rsid wsp:val=&quot;00ED5CC0&quot;/&gt;&lt;wsp:rsid wsp:val=&quot;00ED6411&quot;/&gt;&lt;wsp:rsid wsp:val=&quot;00ED72A3&quot;/&gt;&lt;wsp:rsid wsp:val=&quot;00ED72E1&quot;/&gt;&lt;wsp:rsid wsp:val=&quot;00ED7AC1&quot;/&gt;&lt;wsp:rsid wsp:val=&quot;00ED7B81&quot;/&gt;&lt;wsp:rsid wsp:val=&quot;00EE0260&quot;/&gt;&lt;wsp:rsid wsp:val=&quot;00EE08C0&quot;/&gt;&lt;wsp:rsid wsp:val=&quot;00EE0B7D&quot;/&gt;&lt;wsp:rsid wsp:val=&quot;00EE240D&quot;/&gt;&lt;wsp:rsid wsp:val=&quot;00EE29C2&quot;/&gt;&lt;wsp:rsid wsp:val=&quot;00EE3A90&quot;/&gt;&lt;wsp:rsid wsp:val=&quot;00EE40F7&quot;/&gt;&lt;wsp:rsid wsp:val=&quot;00EE49F2&quot;/&gt;&lt;wsp:rsid wsp:val=&quot;00EE57BF&quot;/&gt;&lt;wsp:rsid wsp:val=&quot;00EE6A94&quot;/&gt;&lt;wsp:rsid wsp:val=&quot;00EE6DA0&quot;/&gt;&lt;wsp:rsid wsp:val=&quot;00EE6DBE&quot;/&gt;&lt;wsp:rsid wsp:val=&quot;00EE6EAA&quot;/&gt;&lt;wsp:rsid wsp:val=&quot;00EE716D&quot;/&gt;&lt;wsp:rsid wsp:val=&quot;00EE7666&quot;/&gt;&lt;wsp:rsid wsp:val=&quot;00EF0454&quot;/&gt;&lt;wsp:rsid wsp:val=&quot;00EF0B8B&quot;/&gt;&lt;wsp:rsid wsp:val=&quot;00EF1B70&quot;/&gt;&lt;wsp:rsid wsp:val=&quot;00EF20D6&quot;/&gt;&lt;wsp:rsid wsp:val=&quot;00EF20F9&quot;/&gt;&lt;wsp:rsid wsp:val=&quot;00EF33D3&quot;/&gt;&lt;wsp:rsid wsp:val=&quot;00EF368C&quot;/&gt;&lt;wsp:rsid wsp:val=&quot;00EF3DE8&quot;/&gt;&lt;wsp:rsid wsp:val=&quot;00EF40D6&quot;/&gt;&lt;wsp:rsid wsp:val=&quot;00EF45A5&quot;/&gt;&lt;wsp:rsid wsp:val=&quot;00EF4731&quot;/&gt;&lt;wsp:rsid wsp:val=&quot;00EF4D18&quot;/&gt;&lt;wsp:rsid wsp:val=&quot;00EF4F0C&quot;/&gt;&lt;wsp:rsid wsp:val=&quot;00EF52A7&quot;/&gt;&lt;wsp:rsid wsp:val=&quot;00EF5644&quot;/&gt;&lt;wsp:rsid wsp:val=&quot;00EF5D9A&quot;/&gt;&lt;wsp:rsid wsp:val=&quot;00EF63E9&quot;/&gt;&lt;wsp:rsid wsp:val=&quot;00EF64A3&quot;/&gt;&lt;wsp:rsid wsp:val=&quot;00EF706A&quot;/&gt;&lt;wsp:rsid wsp:val=&quot;00EF7378&quot;/&gt;&lt;wsp:rsid wsp:val=&quot;00EF7A64&quot;/&gt;&lt;wsp:rsid wsp:val=&quot;00EF7EC2&quot;/&gt;&lt;wsp:rsid wsp:val=&quot;00F0143D&quot;/&gt;&lt;wsp:rsid wsp:val=&quot;00F01E72&quot;/&gt;&lt;wsp:rsid wsp:val=&quot;00F027FD&quot;/&gt;&lt;wsp:rsid wsp:val=&quot;00F03238&quot;/&gt;&lt;wsp:rsid wsp:val=&quot;00F033BE&quot;/&gt;&lt;wsp:rsid wsp:val=&quot;00F03B76&quot;/&gt;&lt;wsp:rsid wsp:val=&quot;00F03CAF&quot;/&gt;&lt;wsp:rsid wsp:val=&quot;00F03D26&quot;/&gt;&lt;wsp:rsid wsp:val=&quot;00F040E7&quot;/&gt;&lt;wsp:rsid wsp:val=&quot;00F048B7&quot;/&gt;&lt;wsp:rsid wsp:val=&quot;00F05069&quot;/&gt;&lt;wsp:rsid wsp:val=&quot;00F05F67&quot;/&gt;&lt;wsp:rsid wsp:val=&quot;00F061F3&quot;/&gt;&lt;wsp:rsid wsp:val=&quot;00F062B5&quot;/&gt;&lt;wsp:rsid wsp:val=&quot;00F06846&quot;/&gt;&lt;wsp:rsid wsp:val=&quot;00F07553&quot;/&gt;&lt;wsp:rsid wsp:val=&quot;00F07577&quot;/&gt;&lt;wsp:rsid wsp:val=&quot;00F1020B&quot;/&gt;&lt;wsp:rsid wsp:val=&quot;00F10850&quot;/&gt;&lt;wsp:rsid wsp:val=&quot;00F10BD2&quot;/&gt;&lt;wsp:rsid wsp:val=&quot;00F10CA7&quot;/&gt;&lt;wsp:rsid wsp:val=&quot;00F10E1B&quot;/&gt;&lt;wsp:rsid wsp:val=&quot;00F10F97&quot;/&gt;&lt;wsp:rsid wsp:val=&quot;00F1145A&quot;/&gt;&lt;wsp:rsid wsp:val=&quot;00F114B6&quot;/&gt;&lt;wsp:rsid wsp:val=&quot;00F11610&quot;/&gt;&lt;wsp:rsid wsp:val=&quot;00F11742&quot;/&gt;&lt;wsp:rsid wsp:val=&quot;00F11BBB&quot;/&gt;&lt;wsp:rsid wsp:val=&quot;00F1227B&quot;/&gt;&lt;wsp:rsid wsp:val=&quot;00F12B4D&quot;/&gt;&lt;wsp:rsid wsp:val=&quot;00F1382B&quot;/&gt;&lt;wsp:rsid wsp:val=&quot;00F14203&quot;/&gt;&lt;wsp:rsid wsp:val=&quot;00F1429F&quot;/&gt;&lt;wsp:rsid wsp:val=&quot;00F1464F&quot;/&gt;&lt;wsp:rsid wsp:val=&quot;00F156A3&quot;/&gt;&lt;wsp:rsid wsp:val=&quot;00F1574D&quot;/&gt;&lt;wsp:rsid wsp:val=&quot;00F1576C&quot;/&gt;&lt;wsp:rsid wsp:val=&quot;00F15916&quot;/&gt;&lt;wsp:rsid wsp:val=&quot;00F15ED9&quot;/&gt;&lt;wsp:rsid wsp:val=&quot;00F165BF&quot;/&gt;&lt;wsp:rsid wsp:val=&quot;00F16F3F&quot;/&gt;&lt;wsp:rsid wsp:val=&quot;00F175D6&quot;/&gt;&lt;wsp:rsid wsp:val=&quot;00F17A4D&quot;/&gt;&lt;wsp:rsid wsp:val=&quot;00F20BDA&quot;/&gt;&lt;wsp:rsid wsp:val=&quot;00F20DF9&quot;/&gt;&lt;wsp:rsid wsp:val=&quot;00F20F2C&quot;/&gt;&lt;wsp:rsid wsp:val=&quot;00F2108D&quot;/&gt;&lt;wsp:rsid wsp:val=&quot;00F21A4C&quot;/&gt;&lt;wsp:rsid wsp:val=&quot;00F21E44&quot;/&gt;&lt;wsp:rsid wsp:val=&quot;00F21E53&quot;/&gt;&lt;wsp:rsid wsp:val=&quot;00F220CC&quot;/&gt;&lt;wsp:rsid wsp:val=&quot;00F23144&quot;/&gt;&lt;wsp:rsid wsp:val=&quot;00F23729&quot;/&gt;&lt;wsp:rsid wsp:val=&quot;00F23861&quot;/&gt;&lt;wsp:rsid wsp:val=&quot;00F23B8E&quot;/&gt;&lt;wsp:rsid wsp:val=&quot;00F23C2E&quot;/&gt;&lt;wsp:rsid wsp:val=&quot;00F23E7F&quot;/&gt;&lt;wsp:rsid wsp:val=&quot;00F25390&quot;/&gt;&lt;wsp:rsid wsp:val=&quot;00F2611C&quot;/&gt;&lt;wsp:rsid wsp:val=&quot;00F267E1&quot;/&gt;&lt;wsp:rsid wsp:val=&quot;00F26B4E&quot;/&gt;&lt;wsp:rsid wsp:val=&quot;00F2706B&quot;/&gt;&lt;wsp:rsid wsp:val=&quot;00F30582&quot;/&gt;&lt;wsp:rsid wsp:val=&quot;00F30968&quot;/&gt;&lt;wsp:rsid wsp:val=&quot;00F311D3&quot;/&gt;&lt;wsp:rsid wsp:val=&quot;00F318AE&quot;/&gt;&lt;wsp:rsid wsp:val=&quot;00F32852&quot;/&gt;&lt;wsp:rsid wsp:val=&quot;00F32D9E&quot;/&gt;&lt;wsp:rsid wsp:val=&quot;00F33320&quot;/&gt;&lt;wsp:rsid wsp:val=&quot;00F33C77&quot;/&gt;&lt;wsp:rsid wsp:val=&quot;00F34156&quot;/&gt;&lt;wsp:rsid wsp:val=&quot;00F3434A&quot;/&gt;&lt;wsp:rsid wsp:val=&quot;00F3435E&quot;/&gt;&lt;wsp:rsid wsp:val=&quot;00F34A99&quot;/&gt;&lt;wsp:rsid wsp:val=&quot;00F34B44&quot;/&gt;&lt;wsp:rsid wsp:val=&quot;00F3537F&quot;/&gt;&lt;wsp:rsid wsp:val=&quot;00F3555C&quot;/&gt;&lt;wsp:rsid wsp:val=&quot;00F35B15&quot;/&gt;&lt;wsp:rsid wsp:val=&quot;00F360C1&quot;/&gt;&lt;wsp:rsid wsp:val=&quot;00F363C3&quot;/&gt;&lt;wsp:rsid wsp:val=&quot;00F363F3&quot;/&gt;&lt;wsp:rsid wsp:val=&quot;00F36769&quot;/&gt;&lt;wsp:rsid wsp:val=&quot;00F36CB5&quot;/&gt;&lt;wsp:rsid wsp:val=&quot;00F36EA7&quot;/&gt;&lt;wsp:rsid wsp:val=&quot;00F37209&quot;/&gt;&lt;wsp:rsid wsp:val=&quot;00F37DCA&quot;/&gt;&lt;wsp:rsid wsp:val=&quot;00F37F3C&quot;/&gt;&lt;wsp:rsid wsp:val=&quot;00F40341&quot;/&gt;&lt;wsp:rsid wsp:val=&quot;00F406E3&quot;/&gt;&lt;wsp:rsid wsp:val=&quot;00F40F33&quot;/&gt;&lt;wsp:rsid wsp:val=&quot;00F41FAC&quot;/&gt;&lt;wsp:rsid wsp:val=&quot;00F4325A&quot;/&gt;&lt;wsp:rsid wsp:val=&quot;00F432EC&quot;/&gt;&lt;wsp:rsid wsp:val=&quot;00F438EB&quot;/&gt;&lt;wsp:rsid wsp:val=&quot;00F43CCB&quot;/&gt;&lt;wsp:rsid wsp:val=&quot;00F4414D&quot;/&gt;&lt;wsp:rsid wsp:val=&quot;00F442BF&quot;/&gt;&lt;wsp:rsid wsp:val=&quot;00F44881&quot;/&gt;&lt;wsp:rsid wsp:val=&quot;00F44CA8&quot;/&gt;&lt;wsp:rsid wsp:val=&quot;00F44D57&quot;/&gt;&lt;wsp:rsid wsp:val=&quot;00F45205&quot;/&gt;&lt;wsp:rsid wsp:val=&quot;00F45F39&quot;/&gt;&lt;wsp:rsid wsp:val=&quot;00F4682F&quot;/&gt;&lt;wsp:rsid wsp:val=&quot;00F46AE8&quot;/&gt;&lt;wsp:rsid wsp:val=&quot;00F46DF4&quot;/&gt;&lt;wsp:rsid wsp:val=&quot;00F4733C&quot;/&gt;&lt;wsp:rsid wsp:val=&quot;00F477C8&quot;/&gt;&lt;wsp:rsid wsp:val=&quot;00F47EA2&quot;/&gt;&lt;wsp:rsid wsp:val=&quot;00F5020A&quot;/&gt;&lt;wsp:rsid wsp:val=&quot;00F50AA0&quot;/&gt;&lt;wsp:rsid wsp:val=&quot;00F51276&quot;/&gt;&lt;wsp:rsid wsp:val=&quot;00F51CD4&quot;/&gt;&lt;wsp:rsid wsp:val=&quot;00F51F24&quot;/&gt;&lt;wsp:rsid wsp:val=&quot;00F5299B&quot;/&gt;&lt;wsp:rsid wsp:val=&quot;00F534BD&quot;/&gt;&lt;wsp:rsid wsp:val=&quot;00F535A2&quot;/&gt;&lt;wsp:rsid wsp:val=&quot;00F53B72&quot;/&gt;&lt;wsp:rsid wsp:val=&quot;00F53BC0&quot;/&gt;&lt;wsp:rsid wsp:val=&quot;00F55319&quot;/&gt;&lt;wsp:rsid wsp:val=&quot;00F55B26&quot;/&gt;&lt;wsp:rsid wsp:val=&quot;00F5606F&quot;/&gt;&lt;wsp:rsid wsp:val=&quot;00F562ED&quot;/&gt;&lt;wsp:rsid wsp:val=&quot;00F56E8B&quot;/&gt;&lt;wsp:rsid wsp:val=&quot;00F56ED2&quot;/&gt;&lt;wsp:rsid wsp:val=&quot;00F60279&quot;/&gt;&lt;wsp:rsid wsp:val=&quot;00F60788&quot;/&gt;&lt;wsp:rsid wsp:val=&quot;00F609BB&quot;/&gt;&lt;wsp:rsid wsp:val=&quot;00F6148A&quot;/&gt;&lt;wsp:rsid wsp:val=&quot;00F61EC6&quot;/&gt;&lt;wsp:rsid wsp:val=&quot;00F62579&quot;/&gt;&lt;wsp:rsid wsp:val=&quot;00F62960&quot;/&gt;&lt;wsp:rsid wsp:val=&quot;00F62E72&quot;/&gt;&lt;wsp:rsid wsp:val=&quot;00F64431&quot;/&gt;&lt;wsp:rsid wsp:val=&quot;00F64CE8&quot;/&gt;&lt;wsp:rsid wsp:val=&quot;00F64D1D&quot;/&gt;&lt;wsp:rsid wsp:val=&quot;00F65D26&quot;/&gt;&lt;wsp:rsid wsp:val=&quot;00F6614C&quot;/&gt;&lt;wsp:rsid wsp:val=&quot;00F664CE&quot;/&gt;&lt;wsp:rsid wsp:val=&quot;00F664DB&quot;/&gt;&lt;wsp:rsid wsp:val=&quot;00F66992&quot;/&gt;&lt;wsp:rsid wsp:val=&quot;00F67204&quot;/&gt;&lt;wsp:rsid wsp:val=&quot;00F672BB&quot;/&gt;&lt;wsp:rsid wsp:val=&quot;00F67472&quot;/&gt;&lt;wsp:rsid wsp:val=&quot;00F67AC3&quot;/&gt;&lt;wsp:rsid wsp:val=&quot;00F7027D&quot;/&gt;&lt;wsp:rsid wsp:val=&quot;00F703A4&quot;/&gt;&lt;wsp:rsid wsp:val=&quot;00F703D1&quot;/&gt;&lt;wsp:rsid wsp:val=&quot;00F70418&quot;/&gt;&lt;wsp:rsid wsp:val=&quot;00F707CE&quot;/&gt;&lt;wsp:rsid wsp:val=&quot;00F70D1C&quot;/&gt;&lt;wsp:rsid wsp:val=&quot;00F7117D&quot;/&gt;&lt;wsp:rsid wsp:val=&quot;00F7118D&quot;/&gt;&lt;wsp:rsid wsp:val=&quot;00F716E5&quot;/&gt;&lt;wsp:rsid wsp:val=&quot;00F71B15&quot;/&gt;&lt;wsp:rsid wsp:val=&quot;00F72CB7&quot;/&gt;&lt;wsp:rsid wsp:val=&quot;00F72ED2&quot;/&gt;&lt;wsp:rsid wsp:val=&quot;00F733ED&quot;/&gt;&lt;wsp:rsid wsp:val=&quot;00F73956&quot;/&gt;&lt;wsp:rsid wsp:val=&quot;00F73BD3&quot;/&gt;&lt;wsp:rsid wsp:val=&quot;00F75293&quot;/&gt;&lt;wsp:rsid wsp:val=&quot;00F7579F&quot;/&gt;&lt;wsp:rsid wsp:val=&quot;00F768F2&quot;/&gt;&lt;wsp:rsid wsp:val=&quot;00F76F71&quot;/&gt;&lt;wsp:rsid wsp:val=&quot;00F77234&quot;/&gt;&lt;wsp:rsid wsp:val=&quot;00F774C2&quot;/&gt;&lt;wsp:rsid wsp:val=&quot;00F77F7B&quot;/&gt;&lt;wsp:rsid wsp:val=&quot;00F80B56&quot;/&gt;&lt;wsp:rsid wsp:val=&quot;00F81390&quot;/&gt;&lt;wsp:rsid wsp:val=&quot;00F813F9&quot;/&gt;&lt;wsp:rsid wsp:val=&quot;00F8191B&quot;/&gt;&lt;wsp:rsid wsp:val=&quot;00F81F10&quot;/&gt;&lt;wsp:rsid wsp:val=&quot;00F8292B&quot;/&gt;&lt;wsp:rsid wsp:val=&quot;00F82A05&quot;/&gt;&lt;wsp:rsid wsp:val=&quot;00F83641&quot;/&gt;&lt;wsp:rsid wsp:val=&quot;00F843A4&quot;/&gt;&lt;wsp:rsid wsp:val=&quot;00F843D5&quot;/&gt;&lt;wsp:rsid wsp:val=&quot;00F84708&quot;/&gt;&lt;wsp:rsid wsp:val=&quot;00F847B0&quot;/&gt;&lt;wsp:rsid wsp:val=&quot;00F848B4&quot;/&gt;&lt;wsp:rsid wsp:val=&quot;00F84A7A&quot;/&gt;&lt;wsp:rsid wsp:val=&quot;00F84E0B&quot;/&gt;&lt;wsp:rsid wsp:val=&quot;00F850A0&quot;/&gt;&lt;wsp:rsid wsp:val=&quot;00F85375&quot;/&gt;&lt;wsp:rsid wsp:val=&quot;00F85521&quot;/&gt;&lt;wsp:rsid wsp:val=&quot;00F855FD&quot;/&gt;&lt;wsp:rsid wsp:val=&quot;00F85BDC&quot;/&gt;&lt;wsp:rsid wsp:val=&quot;00F86165&quot;/&gt;&lt;wsp:rsid wsp:val=&quot;00F862EC&quot;/&gt;&lt;wsp:rsid wsp:val=&quot;00F86516&quot;/&gt;&lt;wsp:rsid wsp:val=&quot;00F87227&quot;/&gt;&lt;wsp:rsid wsp:val=&quot;00F873A4&quot;/&gt;&lt;wsp:rsid wsp:val=&quot;00F873C2&quot;/&gt;&lt;wsp:rsid wsp:val=&quot;00F87874&quot;/&gt;&lt;wsp:rsid wsp:val=&quot;00F9033D&quot;/&gt;&lt;wsp:rsid wsp:val=&quot;00F90DFC&quot;/&gt;&lt;wsp:rsid wsp:val=&quot;00F919AC&quot;/&gt;&lt;wsp:rsid wsp:val=&quot;00F926BA&quot;/&gt;&lt;wsp:rsid wsp:val=&quot;00F92D03&quot;/&gt;&lt;wsp:rsid wsp:val=&quot;00F931FC&quot;/&gt;&lt;wsp:rsid wsp:val=&quot;00F9389C&quot;/&gt;&lt;wsp:rsid wsp:val=&quot;00F9401C&quot;/&gt;&lt;wsp:rsid wsp:val=&quot;00F941A1&quot;/&gt;&lt;wsp:rsid wsp:val=&quot;00F944D5&quot;/&gt;&lt;wsp:rsid wsp:val=&quot;00F94662&quot;/&gt;&lt;wsp:rsid wsp:val=&quot;00F95271&quot;/&gt;&lt;wsp:rsid wsp:val=&quot;00F95382&quot;/&gt;&lt;wsp:rsid wsp:val=&quot;00F95CA4&quot;/&gt;&lt;wsp:rsid wsp:val=&quot;00F963C9&quot;/&gt;&lt;wsp:rsid wsp:val=&quot;00F9653D&quot;/&gt;&lt;wsp:rsid wsp:val=&quot;00F96AB6&quot;/&gt;&lt;wsp:rsid wsp:val=&quot;00F970BF&quot;/&gt;&lt;wsp:rsid wsp:val=&quot;00F9720F&quot;/&gt;&lt;wsp:rsid wsp:val=&quot;00F974FB&quot;/&gt;&lt;wsp:rsid wsp:val=&quot;00F97837&quot;/&gt;&lt;wsp:rsid wsp:val=&quot;00F97C08&quot;/&gt;&lt;wsp:rsid wsp:val=&quot;00F97D87&quot;/&gt;&lt;wsp:rsid wsp:val=&quot;00F97FB9&quot;/&gt;&lt;wsp:rsid wsp:val=&quot;00F97FBD&quot;/&gt;&lt;wsp:rsid wsp:val=&quot;00FA0265&quot;/&gt;&lt;wsp:rsid wsp:val=&quot;00FA081A&quot;/&gt;&lt;wsp:rsid wsp:val=&quot;00FA0AEF&quot;/&gt;&lt;wsp:rsid wsp:val=&quot;00FA0DE4&quot;/&gt;&lt;wsp:rsid wsp:val=&quot;00FA12F8&quot;/&gt;&lt;wsp:rsid wsp:val=&quot;00FA1BAC&quot;/&gt;&lt;wsp:rsid wsp:val=&quot;00FA2769&quot;/&gt;&lt;wsp:rsid wsp:val=&quot;00FA3A3B&quot;/&gt;&lt;wsp:rsid wsp:val=&quot;00FA3BAD&quot;/&gt;&lt;wsp:rsid wsp:val=&quot;00FA3C75&quot;/&gt;&lt;wsp:rsid wsp:val=&quot;00FA3EF6&quot;/&gt;&lt;wsp:rsid wsp:val=&quot;00FA404E&quot;/&gt;&lt;wsp:rsid wsp:val=&quot;00FA44B8&quot;/&gt;&lt;wsp:rsid wsp:val=&quot;00FA47B1&quot;/&gt;&lt;wsp:rsid wsp:val=&quot;00FA47C8&quot;/&gt;&lt;wsp:rsid wsp:val=&quot;00FA49A9&quot;/&gt;&lt;wsp:rsid wsp:val=&quot;00FA537E&quot;/&gt;&lt;wsp:rsid wsp:val=&quot;00FA5653&quot;/&gt;&lt;wsp:rsid wsp:val=&quot;00FA588B&quot;/&gt;&lt;wsp:rsid wsp:val=&quot;00FA632A&quot;/&gt;&lt;wsp:rsid wsp:val=&quot;00FA6DBD&quot;/&gt;&lt;wsp:rsid wsp:val=&quot;00FA6FC0&quot;/&gt;&lt;wsp:rsid wsp:val=&quot;00FA7E4E&quot;/&gt;&lt;wsp:rsid wsp:val=&quot;00FB05A4&quot;/&gt;&lt;wsp:rsid wsp:val=&quot;00FB066E&quot;/&gt;&lt;wsp:rsid wsp:val=&quot;00FB0E0B&quot;/&gt;&lt;wsp:rsid wsp:val=&quot;00FB20EC&quot;/&gt;&lt;wsp:rsid wsp:val=&quot;00FB2358&quot;/&gt;&lt;wsp:rsid wsp:val=&quot;00FB349A&quot;/&gt;&lt;wsp:rsid wsp:val=&quot;00FB3A2B&quot;/&gt;&lt;wsp:rsid wsp:val=&quot;00FB3BC4&quot;/&gt;&lt;wsp:rsid wsp:val=&quot;00FB3F04&quot;/&gt;&lt;wsp:rsid wsp:val=&quot;00FB4360&quot;/&gt;&lt;wsp:rsid wsp:val=&quot;00FB50C8&quot;/&gt;&lt;wsp:rsid wsp:val=&quot;00FB5B03&quot;/&gt;&lt;wsp:rsid wsp:val=&quot;00FB5BD9&quot;/&gt;&lt;wsp:rsid wsp:val=&quot;00FB5F8A&quot;/&gt;&lt;wsp:rsid wsp:val=&quot;00FB6088&quot;/&gt;&lt;wsp:rsid wsp:val=&quot;00FB60CA&quot;/&gt;&lt;wsp:rsid wsp:val=&quot;00FB6185&quot;/&gt;&lt;wsp:rsid wsp:val=&quot;00FB6675&quot;/&gt;&lt;wsp:rsid wsp:val=&quot;00FB693E&quot;/&gt;&lt;wsp:rsid wsp:val=&quot;00FB6A47&quot;/&gt;&lt;wsp:rsid wsp:val=&quot;00FB7C28&quot;/&gt;&lt;wsp:rsid wsp:val=&quot;00FB7F95&quot;/&gt;&lt;wsp:rsid wsp:val=&quot;00FC0076&quot;/&gt;&lt;wsp:rsid wsp:val=&quot;00FC0633&quot;/&gt;&lt;wsp:rsid wsp:val=&quot;00FC0964&quot;/&gt;&lt;wsp:rsid wsp:val=&quot;00FC174F&quot;/&gt;&lt;wsp:rsid wsp:val=&quot;00FC1B4E&quot;/&gt;&lt;wsp:rsid wsp:val=&quot;00FC1D4B&quot;/&gt;&lt;wsp:rsid wsp:val=&quot;00FC22A3&quot;/&gt;&lt;wsp:rsid wsp:val=&quot;00FC2936&quot;/&gt;&lt;wsp:rsid wsp:val=&quot;00FC2D8A&quot;/&gt;&lt;wsp:rsid wsp:val=&quot;00FC2FEE&quot;/&gt;&lt;wsp:rsid wsp:val=&quot;00FC36E4&quot;/&gt;&lt;wsp:rsid wsp:val=&quot;00FC37FE&quot;/&gt;&lt;wsp:rsid wsp:val=&quot;00FC3C34&quot;/&gt;&lt;wsp:rsid wsp:val=&quot;00FC410F&quot;/&gt;&lt;wsp:rsid wsp:val=&quot;00FC445E&quot;/&gt;&lt;wsp:rsid wsp:val=&quot;00FC4559&quot;/&gt;&lt;wsp:rsid wsp:val=&quot;00FC4646&quot;/&gt;&lt;wsp:rsid wsp:val=&quot;00FC4A63&quot;/&gt;&lt;wsp:rsid wsp:val=&quot;00FC57E4&quot;/&gt;&lt;wsp:rsid wsp:val=&quot;00FC5B1C&quot;/&gt;&lt;wsp:rsid wsp:val=&quot;00FC5F35&quot;/&gt;&lt;wsp:rsid wsp:val=&quot;00FC5F8C&quot;/&gt;&lt;wsp:rsid wsp:val=&quot;00FC6068&quot;/&gt;&lt;wsp:rsid wsp:val=&quot;00FC6CEB&quot;/&gt;&lt;wsp:rsid wsp:val=&quot;00FC7009&quot;/&gt;&lt;wsp:rsid wsp:val=&quot;00FC731C&quot;/&gt;&lt;wsp:rsid wsp:val=&quot;00FC7650&quot;/&gt;&lt;wsp:rsid wsp:val=&quot;00FC7B87&quot;/&gt;&lt;wsp:rsid wsp:val=&quot;00FD0697&quot;/&gt;&lt;wsp:rsid wsp:val=&quot;00FD0EDA&quot;/&gt;&lt;wsp:rsid wsp:val=&quot;00FD2727&quot;/&gt;&lt;wsp:rsid wsp:val=&quot;00FD3909&quot;/&gt;&lt;wsp:rsid wsp:val=&quot;00FD395A&quot;/&gt;&lt;wsp:rsid wsp:val=&quot;00FD3960&quot;/&gt;&lt;wsp:rsid wsp:val=&quot;00FD3FAC&quot;/&gt;&lt;wsp:rsid wsp:val=&quot;00FD418C&quot;/&gt;&lt;wsp:rsid wsp:val=&quot;00FD5731&quot;/&gt;&lt;wsp:rsid wsp:val=&quot;00FD581B&quot;/&gt;&lt;wsp:rsid wsp:val=&quot;00FD63F9&quot;/&gt;&lt;wsp:rsid wsp:val=&quot;00FD65C6&quot;/&gt;&lt;wsp:rsid wsp:val=&quot;00FD69E7&quot;/&gt;&lt;wsp:rsid wsp:val=&quot;00FD6FDE&quot;/&gt;&lt;wsp:rsid wsp:val=&quot;00FD7327&quot;/&gt;&lt;wsp:rsid wsp:val=&quot;00FD760B&quot;/&gt;&lt;wsp:rsid wsp:val=&quot;00FE016B&quot;/&gt;&lt;wsp:rsid wsp:val=&quot;00FE11A1&quot;/&gt;&lt;wsp:rsid wsp:val=&quot;00FE21E4&quot;/&gt;&lt;wsp:rsid wsp:val=&quot;00FE22EE&quot;/&gt;&lt;wsp:rsid wsp:val=&quot;00FE25A2&quot;/&gt;&lt;wsp:rsid wsp:val=&quot;00FE363E&quot;/&gt;&lt;wsp:rsid wsp:val=&quot;00FE3968&quot;/&gt;&lt;wsp:rsid wsp:val=&quot;00FE3F17&quot;/&gt;&lt;wsp:rsid wsp:val=&quot;00FE4A80&quot;/&gt;&lt;wsp:rsid wsp:val=&quot;00FE52F2&quot;/&gt;&lt;wsp:rsid wsp:val=&quot;00FE5B13&quot;/&gt;&lt;wsp:rsid wsp:val=&quot;00FE5D9E&quot;/&gt;&lt;wsp:rsid wsp:val=&quot;00FE6C0D&quot;/&gt;&lt;wsp:rsid wsp:val=&quot;00FE6C70&quot;/&gt;&lt;wsp:rsid wsp:val=&quot;00FE6F47&quot;/&gt;&lt;wsp:rsid wsp:val=&quot;00FE72B2&quot;/&gt;&lt;wsp:rsid wsp:val=&quot;00FE72CD&quot;/&gt;&lt;wsp:rsid wsp:val=&quot;00FE75D8&quot;/&gt;&lt;wsp:rsid wsp:val=&quot;00FE795A&quot;/&gt;&lt;wsp:rsid wsp:val=&quot;00FE7BA4&quot;/&gt;&lt;wsp:rsid wsp:val=&quot;00FF01FC&quot;/&gt;&lt;wsp:rsid wsp:val=&quot;00FF0BCD&quot;/&gt;&lt;wsp:rsid wsp:val=&quot;00FF0C84&quot;/&gt;&lt;wsp:rsid wsp:val=&quot;00FF0DB7&quot;/&gt;&lt;wsp:rsid wsp:val=&quot;00FF12D7&quot;/&gt;&lt;wsp:rsid wsp:val=&quot;00FF1362&quot;/&gt;&lt;wsp:rsid wsp:val=&quot;00FF226E&quot;/&gt;&lt;wsp:rsid wsp:val=&quot;00FF299F&quot;/&gt;&lt;wsp:rsid wsp:val=&quot;00FF2DF6&quot;/&gt;&lt;wsp:rsid wsp:val=&quot;00FF3226&quot;/&gt;&lt;wsp:rsid wsp:val=&quot;00FF32A8&quot;/&gt;&lt;wsp:rsid wsp:val=&quot;00FF3664&quot;/&gt;&lt;wsp:rsid wsp:val=&quot;00FF3C5F&quot;/&gt;&lt;wsp:rsid wsp:val=&quot;00FF3D19&quot;/&gt;&lt;wsp:rsid wsp:val=&quot;00FF42E1&quot;/&gt;&lt;wsp:rsid wsp:val=&quot;00FF50DD&quot;/&gt;&lt;wsp:rsid wsp:val=&quot;00FF53D8&quot;/&gt;&lt;wsp:rsid wsp:val=&quot;00FF59DB&quot;/&gt;&lt;wsp:rsid wsp:val=&quot;00FF5B4A&quot;/&gt;&lt;wsp:rsid wsp:val=&quot;00FF5B72&quot;/&gt;&lt;wsp:rsid wsp:val=&quot;00FF5D43&quot;/&gt;&lt;wsp:rsid wsp:val=&quot;00FF5D83&quot;/&gt;&lt;wsp:rsid wsp:val=&quot;00FF5FAE&quot;/&gt;&lt;wsp:rsid wsp:val=&quot;00FF63D7&quot;/&gt;&lt;wsp:rsid wsp:val=&quot;00FF6FFE&quot;/&gt;&lt;wsp:rsid wsp:val=&quot;00FF7C21&quot;/&gt;&lt;wsp:rsid wsp:val=&quot;00FF7D46&quot;/&gt;&lt;/wsp:rsids&gt;&lt;/w:docPr&gt;&lt;w:body&gt;&lt;wx:sect&gt;&lt;w:p wsp:rsidR=&quot;00000000&quot; wsp:rsidRDefault=&quot;001B5B2B&quot; wsp:rsidP=&quot;001B5B2B&quot;&gt;&lt;m:oMathPara&gt;&lt;m:oMath&gt;&lt;m:r&gt;&lt;w:rPr&gt;&lt;w:rFonts w:ascii=&quot;Cambria Math&quot; w:h-ansi=&quot;Cambria Math&quot;/&gt;&lt;wx:font wx:val=&quot;Cambria Math&quot;/&gt;&lt;w:i/&gt;&lt;w:kern w:val=&quot;32&quot;/&gt;&lt;w:lang w:val=&quot;EN-US&quot; w:fareast=&quot;ZH-CN&quot;/&gt;&lt;/w:rPr&gt;&lt;m:t&gt;T鈮?&lt;/m:t&gt;&lt;/m:r&gt;&lt;/m:oMath&gt;&lt;/m:oMathPara&gt;&lt;/w:p&gt;&lt;w:sectPr wsp:rsidR=&quot;00000000&quot;&gt;&lt;w:pgSz w:w=&quot;12240&quot; w:h=&quot;15840&quot;/&gt;&lt;w:pgMar w:top=&quot;1440&quot; w:right=&quot;1800&quot;x:::::: w:bottom=&quot;1440&quot; w:left=&quot;1800&quot; w:header=&quot;720&quot; w:footer=&quot;720&quot; w:gutter=&quot;0&quot;/&gt;&lt;w:cols w:space=&quot;720&quot;/&gt;&lt;/w:sectPr&gt;&lt;/wx:sect&gt;&lt;/w:body&gt;&lt;/w:wordDocument&gt;">
            <v:imagedata r:id="rId9" o:title="" chromakey="white"/>
          </v:shape>
        </w:pict>
      </w:r>
      <w:r w:rsidRPr="001535A7">
        <w:rPr>
          <w:rFonts w:eastAsia="宋体"/>
          <w:bCs/>
          <w:i/>
          <w:iCs/>
          <w:kern w:val="32"/>
          <w:lang w:val="en-US" w:eastAsia="zh-CN"/>
        </w:rPr>
        <w:fldChar w:fldCharType="end"/>
      </w:r>
      <w:r w:rsidRPr="001535A7">
        <w:rPr>
          <w:rFonts w:eastAsia="宋体"/>
          <w:bCs/>
          <w:i/>
          <w:iCs/>
          <w:kern w:val="32"/>
          <w:lang w:val="en-US" w:eastAsia="zh-CN"/>
        </w:rPr>
        <w:t xml:space="preserve"> and is based on UE implementation, </w:t>
      </w:r>
    </w:p>
    <w:p w14:paraId="26E6DD15" w14:textId="77777777" w:rsidR="001535A7" w:rsidRPr="001535A7" w:rsidRDefault="001535A7" w:rsidP="00DF57AB">
      <w:pPr>
        <w:pBdr>
          <w:bottom w:val="single" w:sz="4" w:space="1" w:color="auto"/>
        </w:pBdr>
        <w:jc w:val="both"/>
        <w:rPr>
          <w:rFonts w:eastAsia="Malgun Gothic"/>
          <w:i/>
          <w:iCs/>
          <w:lang w:val="en-US"/>
        </w:rPr>
      </w:pPr>
      <w:r w:rsidRPr="001535A7">
        <w:rPr>
          <w:rFonts w:eastAsia="Malgun Gothic"/>
          <w:i/>
          <w:iCs/>
          <w:lang w:val="en-US"/>
        </w:rPr>
        <w:t xml:space="preserve">the UE transmits only the channels/signals of the radio access technology with the highest priority as determined by the SCI formats scheduling the transmissions or, in case of a S-SS/PSBCH block or a </w:t>
      </w:r>
      <w:proofErr w:type="spellStart"/>
      <w:r w:rsidRPr="001535A7">
        <w:rPr>
          <w:rFonts w:eastAsia="Malgun Gothic"/>
          <w:i/>
          <w:iCs/>
          <w:lang w:val="en-US"/>
        </w:rPr>
        <w:t>sidelink</w:t>
      </w:r>
      <w:proofErr w:type="spellEnd"/>
      <w:r w:rsidRPr="001535A7">
        <w:rPr>
          <w:rFonts w:eastAsia="Malgun Gothic"/>
          <w:i/>
          <w:iCs/>
          <w:lang w:val="en-US"/>
        </w:rPr>
        <w:t xml:space="preserve"> synchronization signal using E-UTRA radio access, as indicated by higher layers or, in case of PSFCH, equal to the priority of the corresponding PSSCH. </w:t>
      </w:r>
    </w:p>
    <w:p w14:paraId="01BC34C4" w14:textId="77777777" w:rsidR="001535A7" w:rsidRPr="001535A7" w:rsidRDefault="001535A7" w:rsidP="00DF57AB">
      <w:pPr>
        <w:jc w:val="both"/>
        <w:rPr>
          <w:rFonts w:eastAsia="等线"/>
          <w:lang w:val="en-US" w:eastAsia="zh-CN"/>
        </w:rPr>
      </w:pPr>
      <w:r w:rsidRPr="001535A7">
        <w:rPr>
          <w:rFonts w:eastAsia="等线"/>
          <w:lang w:val="en-US" w:eastAsia="zh-CN"/>
        </w:rPr>
        <w:t>In the specification, there is priority defined for the case two transmissions overlap in time with each other in RAN1. In this case, the priority between the transmissions depends on the SCI formats, higher layer indication or fixed priority between specific physical channels. The priority defined for different cases could hardly conclude on the direct priority between LTE V2X and NR V2X.</w:t>
      </w:r>
    </w:p>
    <w:p w14:paraId="2C40F748" w14:textId="77777777" w:rsidR="001535A7" w:rsidRPr="001535A7" w:rsidRDefault="001535A7" w:rsidP="00DF57AB">
      <w:pPr>
        <w:jc w:val="both"/>
        <w:rPr>
          <w:rFonts w:eastAsia="等线"/>
          <w:lang w:val="en-US" w:eastAsia="zh-CN"/>
        </w:rPr>
      </w:pPr>
      <w:r w:rsidRPr="001535A7">
        <w:rPr>
          <w:rFonts w:eastAsia="等线" w:hint="eastAsia"/>
          <w:lang w:val="en-US" w:eastAsia="zh-CN"/>
        </w:rPr>
        <w:t>F</w:t>
      </w:r>
      <w:r w:rsidRPr="001535A7">
        <w:rPr>
          <w:rFonts w:eastAsia="等线"/>
          <w:lang w:val="en-US" w:eastAsia="zh-CN"/>
        </w:rPr>
        <w:t>undamentally, the case we discussed in RAN4 is not entirely the same with that in RAN1. In RAN4, we discussed the switching case from one transmission to another transmission. In time domain, these two transmissions do not overlap with each other. Furthermore, the priority rules defined in RAN1 depend on the specific physical channel the transmission carries. In RAN4, we simply want to know the priority between transmission of LTE V2X and NR V2X, regardless of the specific physical channels.</w:t>
      </w:r>
    </w:p>
    <w:p w14:paraId="38C46A33" w14:textId="54D56C36" w:rsidR="001535A7" w:rsidRPr="001535A7" w:rsidRDefault="001535A7" w:rsidP="00DF57AB">
      <w:pPr>
        <w:jc w:val="both"/>
        <w:rPr>
          <w:rFonts w:eastAsia="等线"/>
          <w:b/>
          <w:lang w:eastAsia="zh-CN"/>
        </w:rPr>
      </w:pPr>
      <w:bookmarkStart w:id="9" w:name="_Hlk61195500"/>
      <w:bookmarkStart w:id="10" w:name="_Hlk70690582"/>
      <w:r w:rsidRPr="001535A7">
        <w:rPr>
          <w:rFonts w:eastAsia="等线"/>
          <w:b/>
          <w:lang w:eastAsia="zh-CN"/>
        </w:rPr>
        <w:t>Observation 1</w:t>
      </w:r>
      <w:r w:rsidRPr="001535A7">
        <w:rPr>
          <w:rFonts w:eastAsia="等线" w:hint="eastAsia"/>
          <w:b/>
          <w:lang w:eastAsia="zh-CN"/>
        </w:rPr>
        <w:t>:</w:t>
      </w:r>
      <w:r w:rsidRPr="001535A7">
        <w:rPr>
          <w:rFonts w:eastAsia="等线"/>
          <w:b/>
          <w:lang w:eastAsia="zh-CN"/>
        </w:rPr>
        <w:t xml:space="preserve"> The simultaneous transmission case defined in RAN1 is not the same with the switching case from one transmission to another in RAN4.</w:t>
      </w:r>
      <w:bookmarkEnd w:id="9"/>
    </w:p>
    <w:p w14:paraId="5F9499BE" w14:textId="780A421C" w:rsidR="00B069D4" w:rsidRPr="006D3D62" w:rsidRDefault="006D3D62" w:rsidP="00DF57AB">
      <w:pPr>
        <w:jc w:val="both"/>
        <w:rPr>
          <w:rFonts w:eastAsia="等线"/>
          <w:b/>
          <w:bCs/>
          <w:lang w:eastAsia="zh-CN"/>
        </w:rPr>
      </w:pPr>
      <w:r w:rsidRPr="006D3D62">
        <w:rPr>
          <w:rFonts w:eastAsia="等线" w:hint="eastAsia"/>
          <w:b/>
          <w:bCs/>
          <w:lang w:eastAsia="zh-CN"/>
        </w:rPr>
        <w:t>O</w:t>
      </w:r>
      <w:r w:rsidRPr="006D3D62">
        <w:rPr>
          <w:rFonts w:eastAsia="等线"/>
          <w:b/>
          <w:bCs/>
          <w:lang w:eastAsia="zh-CN"/>
        </w:rPr>
        <w:t xml:space="preserve">bservation </w:t>
      </w:r>
      <w:r w:rsidR="00A76336">
        <w:rPr>
          <w:rFonts w:eastAsia="等线"/>
          <w:b/>
          <w:bCs/>
          <w:lang w:eastAsia="zh-CN"/>
        </w:rPr>
        <w:t>2</w:t>
      </w:r>
      <w:r w:rsidRPr="006D3D62">
        <w:rPr>
          <w:rFonts w:eastAsia="等线"/>
          <w:b/>
          <w:bCs/>
          <w:lang w:eastAsia="zh-CN"/>
        </w:rPr>
        <w:t>: There is no fixed transmission priority between LTE V2X and NR V2X.</w:t>
      </w:r>
    </w:p>
    <w:bookmarkEnd w:id="10"/>
    <w:p w14:paraId="0615D8A2" w14:textId="55BF91FD" w:rsidR="004A1B5A" w:rsidRPr="00801C66" w:rsidRDefault="004A1B5A" w:rsidP="00DF57AB">
      <w:pPr>
        <w:jc w:val="both"/>
        <w:rPr>
          <w:rFonts w:eastAsia="等线"/>
          <w:b/>
          <w:lang w:eastAsia="zh-CN"/>
        </w:rPr>
      </w:pPr>
      <w:r>
        <w:rPr>
          <w:rFonts w:eastAsia="等线" w:hint="eastAsia"/>
          <w:lang w:eastAsia="zh-CN"/>
        </w:rPr>
        <w:t>I</w:t>
      </w:r>
      <w:r>
        <w:rPr>
          <w:rFonts w:eastAsia="等线"/>
          <w:lang w:eastAsia="zh-CN"/>
        </w:rPr>
        <w:t xml:space="preserve">f RAN4 decides to define the switching period position based on the priority rules defined in RAN1, an LS should be sent to RAN1 to see if RAN4’s </w:t>
      </w:r>
      <w:r w:rsidR="005B4976">
        <w:rPr>
          <w:rFonts w:eastAsia="等线"/>
          <w:lang w:eastAsia="zh-CN"/>
        </w:rPr>
        <w:t>design</w:t>
      </w:r>
      <w:r>
        <w:rPr>
          <w:rFonts w:eastAsia="等线"/>
          <w:lang w:eastAsia="zh-CN"/>
        </w:rPr>
        <w:t xml:space="preserve"> would override RAN1’s </w:t>
      </w:r>
      <w:r w:rsidR="005B4976">
        <w:rPr>
          <w:rFonts w:eastAsia="等线"/>
          <w:lang w:eastAsia="zh-CN"/>
        </w:rPr>
        <w:t>rules.</w:t>
      </w:r>
    </w:p>
    <w:p w14:paraId="19CB13F5" w14:textId="7E08D384" w:rsidR="00801C66" w:rsidRPr="001F6D2E" w:rsidRDefault="001F6D2E" w:rsidP="00DF57AB">
      <w:pPr>
        <w:pStyle w:val="2"/>
        <w:spacing w:after="240"/>
        <w:jc w:val="both"/>
        <w:rPr>
          <w:rFonts w:cs="Arial"/>
          <w:lang w:eastAsia="zh-CN"/>
        </w:rPr>
      </w:pPr>
      <w:r w:rsidRPr="001F6D2E">
        <w:rPr>
          <w:rFonts w:eastAsia="宋体" w:cs="Arial"/>
          <w:lang w:eastAsia="zh-CN"/>
        </w:rPr>
        <w:t>Analysis of the options for switching period positions</w:t>
      </w:r>
    </w:p>
    <w:p w14:paraId="208ADE25" w14:textId="55CC40FC" w:rsidR="00987DEF" w:rsidRDefault="00987DEF" w:rsidP="00DF57AB">
      <w:pPr>
        <w:jc w:val="both"/>
        <w:rPr>
          <w:rFonts w:eastAsia="等线"/>
          <w:lang w:eastAsia="zh-CN"/>
        </w:rPr>
      </w:pPr>
      <w:r>
        <w:rPr>
          <w:rFonts w:eastAsia="等线" w:hint="eastAsia"/>
          <w:lang w:eastAsia="zh-CN"/>
        </w:rPr>
        <w:t>B</w:t>
      </w:r>
      <w:r>
        <w:rPr>
          <w:rFonts w:eastAsia="等线"/>
          <w:lang w:eastAsia="zh-CN"/>
        </w:rPr>
        <w:t>ased on the reply LS from RAN1, RAN4 should revisit the options for switching period positions</w:t>
      </w:r>
      <w:r w:rsidR="001F6D2E">
        <w:rPr>
          <w:rFonts w:eastAsia="等线"/>
          <w:lang w:eastAsia="zh-CN"/>
        </w:rPr>
        <w:t>:</w:t>
      </w:r>
    </w:p>
    <w:p w14:paraId="6325730E" w14:textId="77777777" w:rsidR="00375659" w:rsidRPr="00811B04" w:rsidRDefault="00375659" w:rsidP="00DF57AB">
      <w:pPr>
        <w:numPr>
          <w:ilvl w:val="0"/>
          <w:numId w:val="22"/>
        </w:numPr>
        <w:jc w:val="both"/>
        <w:rPr>
          <w:rFonts w:eastAsia="等线"/>
          <w:lang w:val="en-US" w:eastAsia="zh-CN"/>
        </w:rPr>
      </w:pPr>
      <w:r w:rsidRPr="00811B04">
        <w:rPr>
          <w:rFonts w:eastAsia="等线"/>
          <w:i/>
          <w:iCs/>
          <w:lang w:eastAsia="zh-CN"/>
        </w:rPr>
        <w:t xml:space="preserve">Option 1: The whole switching time including transient period should be placed at NR slot. </w:t>
      </w:r>
    </w:p>
    <w:p w14:paraId="2EBBD713" w14:textId="77777777" w:rsidR="00375659" w:rsidRPr="00811B04" w:rsidRDefault="00375659" w:rsidP="00DF57AB">
      <w:pPr>
        <w:numPr>
          <w:ilvl w:val="0"/>
          <w:numId w:val="22"/>
        </w:numPr>
        <w:jc w:val="both"/>
        <w:rPr>
          <w:rFonts w:eastAsia="等线"/>
          <w:lang w:val="en-US" w:eastAsia="zh-CN"/>
        </w:rPr>
      </w:pPr>
      <w:r w:rsidRPr="00811B04">
        <w:rPr>
          <w:rFonts w:eastAsia="等线"/>
          <w:i/>
          <w:iCs/>
          <w:lang w:eastAsia="zh-CN"/>
        </w:rPr>
        <w:t xml:space="preserve">Option 2: The whole switching time including switching period as well as transient periods shall be placed at the previous E-UTRA sub-frame or NR slot </w:t>
      </w:r>
    </w:p>
    <w:p w14:paraId="7736B875" w14:textId="77777777" w:rsidR="00375659" w:rsidRPr="00811B04" w:rsidRDefault="00375659" w:rsidP="00DF57AB">
      <w:pPr>
        <w:numPr>
          <w:ilvl w:val="0"/>
          <w:numId w:val="22"/>
        </w:numPr>
        <w:jc w:val="both"/>
        <w:rPr>
          <w:rFonts w:eastAsia="等线"/>
          <w:lang w:val="en-US" w:eastAsia="zh-CN"/>
        </w:rPr>
      </w:pPr>
      <w:r w:rsidRPr="00811B04">
        <w:rPr>
          <w:rFonts w:eastAsia="等线"/>
          <w:i/>
          <w:iCs/>
          <w:lang w:eastAsia="zh-CN"/>
        </w:rPr>
        <w:t xml:space="preserve">Option 3: Determine the switching period location based on priority information </w:t>
      </w:r>
    </w:p>
    <w:p w14:paraId="094F686D" w14:textId="77777777" w:rsidR="00375659" w:rsidRPr="00811B04" w:rsidRDefault="00375659" w:rsidP="00DF57AB">
      <w:pPr>
        <w:numPr>
          <w:ilvl w:val="0"/>
          <w:numId w:val="22"/>
        </w:numPr>
        <w:jc w:val="both"/>
        <w:rPr>
          <w:rFonts w:eastAsia="等线"/>
          <w:lang w:val="en-US" w:eastAsia="zh-CN"/>
        </w:rPr>
      </w:pPr>
      <w:r w:rsidRPr="00811B04">
        <w:rPr>
          <w:rFonts w:eastAsia="等线"/>
          <w:i/>
          <w:iCs/>
          <w:lang w:eastAsia="zh-CN"/>
        </w:rPr>
        <w:t xml:space="preserve">Option 4: Decide switching position in RF session to inform to RRM session </w:t>
      </w:r>
    </w:p>
    <w:p w14:paraId="4665E441" w14:textId="77777777" w:rsidR="00375659" w:rsidRPr="00811B04" w:rsidRDefault="00375659" w:rsidP="00DF57AB">
      <w:pPr>
        <w:numPr>
          <w:ilvl w:val="0"/>
          <w:numId w:val="22"/>
        </w:numPr>
        <w:jc w:val="both"/>
        <w:rPr>
          <w:rFonts w:eastAsia="等线"/>
          <w:lang w:val="en-US" w:eastAsia="zh-CN"/>
        </w:rPr>
      </w:pPr>
      <w:r w:rsidRPr="00811B04">
        <w:rPr>
          <w:rFonts w:eastAsia="等线"/>
          <w:i/>
          <w:iCs/>
          <w:lang w:eastAsia="zh-CN"/>
        </w:rPr>
        <w:t xml:space="preserve">Option 5: Leave to UE implementation </w:t>
      </w:r>
    </w:p>
    <w:p w14:paraId="14FF4DB2" w14:textId="417E5371" w:rsidR="009015E6" w:rsidRPr="00B83AD8" w:rsidRDefault="00375659" w:rsidP="00DF57AB">
      <w:pPr>
        <w:numPr>
          <w:ilvl w:val="0"/>
          <w:numId w:val="22"/>
        </w:numPr>
        <w:jc w:val="both"/>
        <w:rPr>
          <w:rFonts w:eastAsia="等线"/>
          <w:lang w:val="en-US" w:eastAsia="zh-CN"/>
        </w:rPr>
      </w:pPr>
      <w:r w:rsidRPr="00811B04">
        <w:rPr>
          <w:rFonts w:eastAsia="等线"/>
          <w:i/>
          <w:iCs/>
          <w:lang w:eastAsia="zh-CN"/>
        </w:rPr>
        <w:t xml:space="preserve">Option 6: Place the switching time including transient periods in one separate slot between LTE subframe and NR slot. The switching period is placed within the separate slot excluding where the transient periods are located. </w:t>
      </w:r>
    </w:p>
    <w:p w14:paraId="289D8E5D" w14:textId="77777777" w:rsidR="00B83AD8" w:rsidRDefault="00B83AD8" w:rsidP="00DF57AB">
      <w:pPr>
        <w:jc w:val="both"/>
        <w:rPr>
          <w:rFonts w:eastAsia="等线"/>
          <w:lang w:eastAsia="zh-CN"/>
        </w:rPr>
      </w:pPr>
      <w:r>
        <w:rPr>
          <w:rFonts w:eastAsia="等线" w:hint="eastAsia"/>
          <w:lang w:eastAsia="zh-CN"/>
        </w:rPr>
        <w:t>A</w:t>
      </w:r>
      <w:r>
        <w:rPr>
          <w:rFonts w:eastAsia="等线"/>
          <w:lang w:eastAsia="zh-CN"/>
        </w:rPr>
        <w:t>s our earlier analysis, there is no absolute higher priority of the transmission of LTE V2X than that of NR V2X, even with the priority information in RAN1. Therefore, option 1 lacks of technically support and is not the optimised option.</w:t>
      </w:r>
    </w:p>
    <w:p w14:paraId="3F6B5F1A" w14:textId="77777777" w:rsidR="00B83AD8" w:rsidRDefault="00B83AD8" w:rsidP="00DF57AB">
      <w:pPr>
        <w:jc w:val="both"/>
        <w:rPr>
          <w:rFonts w:eastAsia="等线"/>
          <w:lang w:eastAsia="zh-CN"/>
        </w:rPr>
      </w:pPr>
      <w:r>
        <w:rPr>
          <w:rFonts w:eastAsia="等线" w:hint="eastAsia"/>
          <w:lang w:eastAsia="zh-CN"/>
        </w:rPr>
        <w:t>F</w:t>
      </w:r>
      <w:r>
        <w:rPr>
          <w:rFonts w:eastAsia="等线"/>
          <w:lang w:eastAsia="zh-CN"/>
        </w:rPr>
        <w:t>rom our perspective, it is hard to decide the transmission priority because it really depends on the actual physical channels carried in the service of LT</w:t>
      </w:r>
      <w:r>
        <w:rPr>
          <w:rFonts w:eastAsia="等线" w:hint="eastAsia"/>
          <w:lang w:eastAsia="zh-CN"/>
        </w:rPr>
        <w:t>E</w:t>
      </w:r>
      <w:r>
        <w:rPr>
          <w:rFonts w:eastAsia="等线"/>
          <w:lang w:eastAsia="zh-CN"/>
        </w:rPr>
        <w:t xml:space="preserve"> V2</w:t>
      </w:r>
      <w:r>
        <w:rPr>
          <w:rFonts w:eastAsia="等线" w:hint="eastAsia"/>
          <w:lang w:eastAsia="zh-CN"/>
        </w:rPr>
        <w:t>X</w:t>
      </w:r>
      <w:r>
        <w:rPr>
          <w:rFonts w:eastAsia="等线"/>
          <w:lang w:eastAsia="zh-CN"/>
        </w:rPr>
        <w:t xml:space="preserve"> and N</w:t>
      </w:r>
      <w:r>
        <w:rPr>
          <w:rFonts w:eastAsia="等线" w:hint="eastAsia"/>
          <w:lang w:eastAsia="zh-CN"/>
        </w:rPr>
        <w:t>R</w:t>
      </w:r>
      <w:r>
        <w:rPr>
          <w:rFonts w:eastAsia="等线"/>
          <w:lang w:eastAsia="zh-CN"/>
        </w:rPr>
        <w:t xml:space="preserve"> V2X at a specific time. It is both possible that LTE V2X or NR V2X has the higher priority. If we decide the switching period position according to the real time transmissions of LTE V2X and NR V2X, then the switching period position can be changing accordingly, which is technically complex. As for the fairness and simplicity of deciding the switching period position, O</w:t>
      </w:r>
      <w:r>
        <w:rPr>
          <w:rFonts w:eastAsia="等线" w:hint="eastAsia"/>
          <w:lang w:eastAsia="zh-CN"/>
        </w:rPr>
        <w:t>p</w:t>
      </w:r>
      <w:r>
        <w:rPr>
          <w:rFonts w:eastAsia="等线"/>
          <w:lang w:eastAsia="zh-CN"/>
        </w:rPr>
        <w:t>tion 2 is our preference, to always put the switching period position at the previous E-U</w:t>
      </w:r>
      <w:r>
        <w:rPr>
          <w:rFonts w:eastAsia="等线" w:hint="eastAsia"/>
          <w:lang w:eastAsia="zh-CN"/>
        </w:rPr>
        <w:t>TRA</w:t>
      </w:r>
      <w:r>
        <w:rPr>
          <w:rFonts w:eastAsia="等线"/>
          <w:lang w:eastAsia="zh-CN"/>
        </w:rPr>
        <w:t xml:space="preserve"> sub-frame or NR slot.</w:t>
      </w:r>
    </w:p>
    <w:p w14:paraId="152C2FB4" w14:textId="77777777" w:rsidR="00B83AD8" w:rsidRDefault="00B83AD8" w:rsidP="00DF57AB">
      <w:pPr>
        <w:jc w:val="both"/>
        <w:rPr>
          <w:rFonts w:eastAsia="等线"/>
          <w:lang w:eastAsia="zh-CN"/>
        </w:rPr>
      </w:pPr>
      <w:r>
        <w:rPr>
          <w:rFonts w:eastAsia="等线" w:hint="eastAsia"/>
          <w:lang w:eastAsia="zh-CN"/>
        </w:rPr>
        <w:lastRenderedPageBreak/>
        <w:t>A</w:t>
      </w:r>
      <w:r>
        <w:rPr>
          <w:rFonts w:eastAsia="等线"/>
          <w:lang w:eastAsia="zh-CN"/>
        </w:rPr>
        <w:t>s for Option 3, the priority information is according to RAN1’s definition of simultaneous transmission of LTE V2X and NR V2X. However, as we state, switching from one transmission to another is not the same case with simultaneous transmission. Also, there will be an impact on RAN1 if we use the priority information define in RAN1 deciding the switching period position.</w:t>
      </w:r>
    </w:p>
    <w:p w14:paraId="5B2EDC43" w14:textId="77777777" w:rsidR="00B83AD8" w:rsidRDefault="00B83AD8" w:rsidP="00DF57AB">
      <w:pPr>
        <w:jc w:val="both"/>
        <w:rPr>
          <w:rFonts w:eastAsia="等线"/>
          <w:lang w:eastAsia="zh-CN"/>
        </w:rPr>
      </w:pPr>
      <w:r>
        <w:rPr>
          <w:rFonts w:eastAsia="等线" w:hint="eastAsia"/>
          <w:lang w:eastAsia="zh-CN"/>
        </w:rPr>
        <w:t>O</w:t>
      </w:r>
      <w:r>
        <w:rPr>
          <w:rFonts w:eastAsia="等线"/>
          <w:lang w:eastAsia="zh-CN"/>
        </w:rPr>
        <w:t>ption 4 does not give the solution on the switching period position. However, there is no harm to inform RRM session if the switching period position can be decided in RF session.</w:t>
      </w:r>
    </w:p>
    <w:p w14:paraId="2FC4E84F" w14:textId="77777777" w:rsidR="00B83AD8" w:rsidRDefault="00B83AD8" w:rsidP="00DF57AB">
      <w:pPr>
        <w:jc w:val="both"/>
        <w:rPr>
          <w:rFonts w:eastAsia="等线"/>
          <w:lang w:eastAsia="zh-CN"/>
        </w:rPr>
      </w:pPr>
      <w:r w:rsidRPr="00F60EAA">
        <w:rPr>
          <w:rFonts w:eastAsia="等线"/>
          <w:lang w:eastAsia="zh-CN"/>
        </w:rPr>
        <w:t xml:space="preserve">For the switching period position, we </w:t>
      </w:r>
      <w:proofErr w:type="spellStart"/>
      <w:r w:rsidRPr="00F60EAA">
        <w:rPr>
          <w:rFonts w:eastAsia="等线"/>
          <w:lang w:eastAsia="zh-CN"/>
        </w:rPr>
        <w:t>can not</w:t>
      </w:r>
      <w:proofErr w:type="spellEnd"/>
      <w:r w:rsidRPr="00F60EAA">
        <w:rPr>
          <w:rFonts w:eastAsia="等线"/>
          <w:lang w:eastAsia="zh-CN"/>
        </w:rPr>
        <w:t xml:space="preserve"> agree to leave it to UE implementation as Option </w:t>
      </w:r>
      <w:r>
        <w:rPr>
          <w:rFonts w:eastAsia="等线"/>
          <w:lang w:eastAsia="zh-CN"/>
        </w:rPr>
        <w:t>5</w:t>
      </w:r>
      <w:r w:rsidRPr="00F60EAA">
        <w:rPr>
          <w:rFonts w:eastAsia="等线"/>
          <w:lang w:eastAsia="zh-CN"/>
        </w:rPr>
        <w:t xml:space="preserve"> suggested</w:t>
      </w:r>
      <w:r>
        <w:rPr>
          <w:rFonts w:eastAsia="等线"/>
          <w:lang w:eastAsia="zh-CN"/>
        </w:rPr>
        <w:t xml:space="preserve"> for </w:t>
      </w:r>
      <w:r w:rsidRPr="00F60EAA">
        <w:rPr>
          <w:rFonts w:eastAsia="等线"/>
          <w:lang w:eastAsia="zh-CN"/>
        </w:rPr>
        <w:t>different UEs can support different switching period positions. If two different UEs with different switching period positions starts to establish transmission during the switching, this may result confusion. It can result the degradation from the perspective of the system performance. Furthermore, we believe that switching happens for better quality of services. The subframe or slot UE switches to is of higher importance. We tend to support that switching period is always placed at the last slot/SF of the RAT UE switches from.</w:t>
      </w:r>
    </w:p>
    <w:p w14:paraId="2653DD29" w14:textId="12D3AB12" w:rsidR="00B83AD8" w:rsidRPr="00B83AD8" w:rsidRDefault="00B83AD8" w:rsidP="00DF57AB">
      <w:pPr>
        <w:jc w:val="both"/>
        <w:rPr>
          <w:rFonts w:eastAsia="等线"/>
          <w:lang w:eastAsia="zh-CN"/>
        </w:rPr>
      </w:pPr>
      <w:r>
        <w:rPr>
          <w:rFonts w:eastAsia="等线"/>
          <w:lang w:eastAsia="zh-CN"/>
        </w:rPr>
        <w:t xml:space="preserve">Option 6 seems too </w:t>
      </w:r>
      <w:r w:rsidRPr="00930C92">
        <w:rPr>
          <w:rFonts w:eastAsia="等线"/>
          <w:lang w:eastAsia="zh-CN"/>
        </w:rPr>
        <w:t>idealize</w:t>
      </w:r>
      <w:r>
        <w:rPr>
          <w:rFonts w:eastAsia="等线"/>
          <w:lang w:eastAsia="zh-CN"/>
        </w:rPr>
        <w:t xml:space="preserve">d. Our initial question is that whether the allocated separate slot belongs to LTE V2X or NR V2X. If it is, then we still need to decide whether to put the switching period position in LTE V2X or NR </w:t>
      </w:r>
      <w:r>
        <w:rPr>
          <w:rFonts w:eastAsia="等线" w:hint="eastAsia"/>
          <w:lang w:eastAsia="zh-CN"/>
        </w:rPr>
        <w:t>V</w:t>
      </w:r>
      <w:r>
        <w:rPr>
          <w:rFonts w:eastAsia="等线"/>
          <w:lang w:eastAsia="zh-CN"/>
        </w:rPr>
        <w:t>2X. If it is not, how to allocate the separate slot can be another issue. Furthermore, if the separate slot neither belongs to LTE V2X nor NR V2X, the rules defined in RRM session about switching can be useless.</w:t>
      </w:r>
    </w:p>
    <w:p w14:paraId="3E39D13D" w14:textId="04353BDA" w:rsidR="00146B21" w:rsidRPr="00D767F9" w:rsidRDefault="00D767F9" w:rsidP="00DF57AB">
      <w:pPr>
        <w:jc w:val="both"/>
        <w:rPr>
          <w:rFonts w:eastAsia="等线"/>
          <w:b/>
          <w:bCs/>
          <w:lang w:eastAsia="zh-CN"/>
        </w:rPr>
      </w:pPr>
      <w:r w:rsidRPr="00D767F9">
        <w:rPr>
          <w:rFonts w:eastAsia="等线"/>
          <w:b/>
          <w:bCs/>
          <w:lang w:eastAsia="zh-CN"/>
        </w:rPr>
        <w:t>Proposal 1: Option 2 is our first choice.</w:t>
      </w:r>
      <w:r w:rsidR="00617182">
        <w:rPr>
          <w:rFonts w:eastAsia="等线"/>
          <w:b/>
          <w:bCs/>
          <w:lang w:eastAsia="zh-CN"/>
        </w:rPr>
        <w:t xml:space="preserve"> </w:t>
      </w:r>
      <w:r w:rsidR="00617182" w:rsidRPr="00617182">
        <w:rPr>
          <w:rFonts w:eastAsia="等线"/>
          <w:b/>
          <w:bCs/>
          <w:lang w:eastAsia="zh-CN"/>
        </w:rPr>
        <w:t>The whole switching time including switching period as well as transient periods shall be placed at the previous E-UTRA sub-frame or NR slot.</w:t>
      </w:r>
    </w:p>
    <w:p w14:paraId="4B1CE9BA" w14:textId="22D58A8C" w:rsidR="002A0081" w:rsidRDefault="00444800" w:rsidP="00DF57AB">
      <w:pPr>
        <w:pStyle w:val="2"/>
        <w:spacing w:after="240"/>
        <w:jc w:val="both"/>
        <w:rPr>
          <w:rFonts w:eastAsia="等线"/>
          <w:lang w:eastAsia="zh-CN"/>
        </w:rPr>
      </w:pPr>
      <w:r>
        <w:rPr>
          <w:rFonts w:eastAsia="等线" w:hint="eastAsia"/>
          <w:lang w:eastAsia="zh-CN"/>
        </w:rPr>
        <w:t>An</w:t>
      </w:r>
      <w:r>
        <w:rPr>
          <w:rFonts w:eastAsia="等线"/>
          <w:lang w:eastAsia="zh-CN"/>
        </w:rPr>
        <w:t xml:space="preserve">alysis of </w:t>
      </w:r>
      <w:r w:rsidR="002A3243">
        <w:rPr>
          <w:rFonts w:eastAsia="等线"/>
          <w:lang w:eastAsia="zh-CN"/>
        </w:rPr>
        <w:t xml:space="preserve">deciding </w:t>
      </w:r>
      <w:r w:rsidR="00941BA7">
        <w:rPr>
          <w:rFonts w:eastAsia="等线"/>
          <w:lang w:eastAsia="zh-CN"/>
        </w:rPr>
        <w:t>switching period position based on priority</w:t>
      </w:r>
    </w:p>
    <w:p w14:paraId="7E68B299" w14:textId="77777777" w:rsidR="009B121E" w:rsidRDefault="009B121E" w:rsidP="00DF57AB">
      <w:pPr>
        <w:jc w:val="both"/>
        <w:rPr>
          <w:rFonts w:eastAsia="等线"/>
          <w:lang w:val="en-US" w:eastAsia="zh-CN"/>
        </w:rPr>
      </w:pPr>
      <w:r>
        <w:rPr>
          <w:rFonts w:eastAsia="等线" w:hint="eastAsia"/>
          <w:lang w:val="en-US" w:eastAsia="zh-CN"/>
        </w:rPr>
        <w:t>I</w:t>
      </w:r>
      <w:r>
        <w:rPr>
          <w:rFonts w:eastAsia="等线"/>
          <w:lang w:val="en-US" w:eastAsia="zh-CN"/>
        </w:rPr>
        <w:t xml:space="preserve">n a word, priority information defined in RAN1 cannot be </w:t>
      </w:r>
      <w:r>
        <w:rPr>
          <w:rFonts w:eastAsia="等线" w:hint="eastAsia"/>
          <w:lang w:val="en-US" w:eastAsia="zh-CN"/>
        </w:rPr>
        <w:t>directly</w:t>
      </w:r>
      <w:r>
        <w:rPr>
          <w:rFonts w:eastAsia="等线"/>
          <w:lang w:val="en-US" w:eastAsia="zh-CN"/>
        </w:rPr>
        <w:t xml:space="preserve"> used in deciding the switching period position.</w:t>
      </w:r>
    </w:p>
    <w:p w14:paraId="119882E2" w14:textId="77777777" w:rsidR="009B121E" w:rsidRPr="00D22082" w:rsidRDefault="009B121E" w:rsidP="00DF57AB">
      <w:pPr>
        <w:jc w:val="both"/>
        <w:rPr>
          <w:rFonts w:eastAsia="等线"/>
          <w:lang w:val="en-US" w:eastAsia="zh-CN"/>
        </w:rPr>
      </w:pPr>
      <w:r>
        <w:rPr>
          <w:rFonts w:eastAsia="等线" w:hint="eastAsia"/>
          <w:lang w:val="en-US" w:eastAsia="zh-CN"/>
        </w:rPr>
        <w:t>Another</w:t>
      </w:r>
      <w:r>
        <w:rPr>
          <w:rFonts w:eastAsia="等线"/>
          <w:lang w:val="en-US" w:eastAsia="zh-CN"/>
        </w:rPr>
        <w:t xml:space="preserve"> </w:t>
      </w:r>
      <w:r>
        <w:rPr>
          <w:rFonts w:eastAsia="等线" w:hint="eastAsia"/>
          <w:lang w:val="en-US" w:eastAsia="zh-CN"/>
        </w:rPr>
        <w:t>clarification</w:t>
      </w:r>
      <w:r>
        <w:rPr>
          <w:rFonts w:eastAsia="等线"/>
          <w:lang w:val="en-US" w:eastAsia="zh-CN"/>
        </w:rPr>
        <w:t xml:space="preserve"> </w:t>
      </w:r>
      <w:r>
        <w:rPr>
          <w:rFonts w:eastAsia="等线" w:hint="eastAsia"/>
          <w:lang w:val="en-US" w:eastAsia="zh-CN"/>
        </w:rPr>
        <w:t>is</w:t>
      </w:r>
      <w:r>
        <w:rPr>
          <w:rFonts w:eastAsia="等线"/>
          <w:lang w:val="en-US" w:eastAsia="zh-CN"/>
        </w:rPr>
        <w:t xml:space="preserve"> made on the impact of switching period on RAN1, which was also brought up in RAN4#97e. </w:t>
      </w:r>
      <w:r w:rsidRPr="00D22082">
        <w:rPr>
          <w:rFonts w:eastAsia="等线"/>
          <w:lang w:val="en-US" w:eastAsia="zh-CN"/>
        </w:rPr>
        <w:t>As illustrated in this figure, A, B, C,</w:t>
      </w:r>
      <w:r>
        <w:rPr>
          <w:rFonts w:eastAsia="等线"/>
          <w:lang w:val="en-US" w:eastAsia="zh-CN"/>
        </w:rPr>
        <w:t xml:space="preserve"> </w:t>
      </w:r>
      <w:r w:rsidRPr="00D22082">
        <w:rPr>
          <w:rFonts w:eastAsia="等线"/>
          <w:lang w:val="en-US" w:eastAsia="zh-CN"/>
        </w:rPr>
        <w:t>D present different priorities. </w:t>
      </w:r>
    </w:p>
    <w:p w14:paraId="22E1CFC6" w14:textId="77777777" w:rsidR="009B121E" w:rsidRPr="00D22082" w:rsidRDefault="009B121E" w:rsidP="00DF57AB">
      <w:pPr>
        <w:numPr>
          <w:ilvl w:val="0"/>
          <w:numId w:val="24"/>
        </w:numPr>
        <w:jc w:val="both"/>
        <w:rPr>
          <w:rFonts w:eastAsia="等线"/>
          <w:lang w:val="en-US" w:eastAsia="zh-CN"/>
        </w:rPr>
      </w:pPr>
      <w:r w:rsidRPr="00D22082">
        <w:rPr>
          <w:rFonts w:eastAsia="等线"/>
          <w:lang w:val="en-US" w:eastAsia="zh-CN"/>
        </w:rPr>
        <w:t>When there is overlapping between NR V2X with priority A and LTE V2X with priority B, let's assume B has higher priority than A, UE needs to perform switching from NR V2X to LTE V2X according to RAN1's rule.</w:t>
      </w:r>
    </w:p>
    <w:p w14:paraId="4BECB732" w14:textId="77777777" w:rsidR="009B121E" w:rsidRPr="00D22082" w:rsidRDefault="009B121E" w:rsidP="00DF57AB">
      <w:pPr>
        <w:numPr>
          <w:ilvl w:val="0"/>
          <w:numId w:val="24"/>
        </w:numPr>
        <w:jc w:val="both"/>
        <w:rPr>
          <w:rFonts w:eastAsia="等线"/>
          <w:lang w:val="en-US" w:eastAsia="zh-CN"/>
        </w:rPr>
      </w:pPr>
      <w:r w:rsidRPr="00D22082">
        <w:rPr>
          <w:rFonts w:eastAsia="等线"/>
          <w:lang w:val="en-US" w:eastAsia="zh-CN"/>
        </w:rPr>
        <w:t>When there is a switching from NR V2X to LTE V2X, RAN4 needs to compare the priority between NR V2X with priority D and LTE V2X with priority B, let's assume D has higher priority than B</w:t>
      </w:r>
      <w:r w:rsidRPr="00D22082">
        <w:rPr>
          <w:rFonts w:eastAsia="等线" w:hint="eastAsia"/>
          <w:lang w:val="en-US" w:eastAsia="zh-CN"/>
        </w:rPr>
        <w:t>，</w:t>
      </w:r>
      <w:r w:rsidRPr="00D22082">
        <w:rPr>
          <w:rFonts w:eastAsia="等线"/>
          <w:lang w:val="en-US" w:eastAsia="zh-CN"/>
        </w:rPr>
        <w:t>then the switching period can be wholly placed in B.</w:t>
      </w:r>
    </w:p>
    <w:p w14:paraId="533CD1F4" w14:textId="77777777" w:rsidR="009B121E" w:rsidRPr="00D22082" w:rsidRDefault="009B121E" w:rsidP="00DF57AB">
      <w:pPr>
        <w:numPr>
          <w:ilvl w:val="0"/>
          <w:numId w:val="24"/>
        </w:numPr>
        <w:jc w:val="both"/>
        <w:rPr>
          <w:rFonts w:eastAsia="等线"/>
          <w:lang w:val="en-US" w:eastAsia="zh-CN"/>
        </w:rPr>
      </w:pPr>
      <w:r w:rsidRPr="00D22082">
        <w:rPr>
          <w:rFonts w:eastAsia="等线"/>
          <w:lang w:val="en-US" w:eastAsia="zh-CN"/>
        </w:rPr>
        <w:t>After performing the switching from NR V2X to LTE V2X, there is an overlapping case between LTE V2X and NR V2X which needs to be considered by RAN1. RAN1 needs to compare the priority for the overlapping case (B has higher priority than A)</w:t>
      </w:r>
      <w:r w:rsidRPr="00D22082">
        <w:rPr>
          <w:rFonts w:eastAsia="等线" w:hint="eastAsia"/>
          <w:lang w:val="en-US" w:eastAsia="zh-CN"/>
        </w:rPr>
        <w:t>，</w:t>
      </w:r>
      <w:r w:rsidRPr="00D22082">
        <w:rPr>
          <w:rFonts w:eastAsia="等线"/>
          <w:lang w:val="en-US" w:eastAsia="zh-CN"/>
        </w:rPr>
        <w:t>LTE V2X with priority B will be transmitted. However, if RAN4 decides to put the switching period in the overlapping part, according the scheduling restriction defined in RRM session, the whole LTE subframe with priority B will be dropped. Obviously, it will conflict with RAN1's decision. </w:t>
      </w:r>
    </w:p>
    <w:p w14:paraId="5F4F60D8" w14:textId="77777777" w:rsidR="009B121E" w:rsidRDefault="00701FC7" w:rsidP="00473EAA">
      <w:pPr>
        <w:jc w:val="center"/>
      </w:pPr>
      <w:r>
        <w:pict w14:anchorId="438FCAED">
          <v:shape id="_x0000_i1030" type="#_x0000_t75" style="width:315pt;height:172pt">
            <v:imagedata r:id="rId10" o:title=""/>
          </v:shape>
        </w:pict>
      </w:r>
    </w:p>
    <w:p w14:paraId="03432B32" w14:textId="77777777" w:rsidR="009B121E" w:rsidRDefault="009B121E" w:rsidP="00473EAA">
      <w:pPr>
        <w:jc w:val="center"/>
        <w:rPr>
          <w:rFonts w:eastAsia="等线"/>
          <w:lang w:val="en-US" w:eastAsia="zh-CN"/>
        </w:rPr>
      </w:pPr>
      <w:r>
        <w:rPr>
          <w:rFonts w:eastAsia="等线" w:hint="eastAsia"/>
          <w:lang w:val="en-US" w:eastAsia="zh-CN"/>
        </w:rPr>
        <w:t>F</w:t>
      </w:r>
      <w:r>
        <w:rPr>
          <w:rFonts w:eastAsia="等线"/>
          <w:lang w:val="en-US" w:eastAsia="zh-CN"/>
        </w:rPr>
        <w:t>igure 1. Illustration of transmissions of LTE V2X and NR V2X</w:t>
      </w:r>
    </w:p>
    <w:p w14:paraId="42DCBFC8" w14:textId="77777777" w:rsidR="009B121E" w:rsidRDefault="009B121E" w:rsidP="00DF57AB">
      <w:pPr>
        <w:jc w:val="both"/>
        <w:rPr>
          <w:rFonts w:eastAsia="等线"/>
          <w:lang w:val="en-US" w:eastAsia="zh-CN"/>
        </w:rPr>
      </w:pPr>
      <w:r w:rsidRPr="00F247ED">
        <w:rPr>
          <w:rFonts w:eastAsia="等线"/>
          <w:lang w:val="en-US" w:eastAsia="zh-CN"/>
        </w:rPr>
        <w:lastRenderedPageBreak/>
        <w:t xml:space="preserve">From our analysis, we believe </w:t>
      </w:r>
      <w:r>
        <w:rPr>
          <w:rFonts w:eastAsia="等线"/>
          <w:lang w:val="en-US" w:eastAsia="zh-CN"/>
        </w:rPr>
        <w:t xml:space="preserve">that if the priority information defined in RAN1 is used in deciding the switching period position, </w:t>
      </w:r>
      <w:r w:rsidRPr="00F247ED">
        <w:rPr>
          <w:rFonts w:eastAsia="等线"/>
          <w:lang w:val="en-US" w:eastAsia="zh-CN"/>
        </w:rPr>
        <w:t>there will be an impact on RAN1.</w:t>
      </w:r>
    </w:p>
    <w:p w14:paraId="29B6325A" w14:textId="0CDC2414" w:rsidR="009B121E" w:rsidRPr="002F2887" w:rsidRDefault="009B121E" w:rsidP="00DF57AB">
      <w:pPr>
        <w:jc w:val="both"/>
        <w:rPr>
          <w:rFonts w:eastAsia="等线"/>
          <w:b/>
          <w:bCs/>
          <w:lang w:val="en-US" w:eastAsia="zh-CN"/>
        </w:rPr>
      </w:pPr>
      <w:bookmarkStart w:id="11" w:name="_Hlk61195569"/>
      <w:r w:rsidRPr="002F2887">
        <w:rPr>
          <w:rFonts w:eastAsia="等线" w:hint="eastAsia"/>
          <w:b/>
          <w:bCs/>
          <w:lang w:val="en-US" w:eastAsia="zh-CN"/>
        </w:rPr>
        <w:t>O</w:t>
      </w:r>
      <w:r w:rsidRPr="002F2887">
        <w:rPr>
          <w:rFonts w:eastAsia="等线"/>
          <w:b/>
          <w:bCs/>
          <w:lang w:val="en-US" w:eastAsia="zh-CN"/>
        </w:rPr>
        <w:t xml:space="preserve">bservation </w:t>
      </w:r>
      <w:r w:rsidR="00A76336">
        <w:rPr>
          <w:rFonts w:eastAsia="等线"/>
          <w:b/>
          <w:bCs/>
          <w:lang w:val="en-US" w:eastAsia="zh-CN"/>
        </w:rPr>
        <w:t>3</w:t>
      </w:r>
      <w:r w:rsidRPr="002F2887">
        <w:rPr>
          <w:rFonts w:eastAsia="等线"/>
          <w:b/>
          <w:bCs/>
          <w:lang w:val="en-US" w:eastAsia="zh-CN"/>
        </w:rPr>
        <w:t>:</w:t>
      </w:r>
      <w:r w:rsidRPr="002F2887">
        <w:rPr>
          <w:b/>
          <w:bCs/>
        </w:rPr>
        <w:t xml:space="preserve"> </w:t>
      </w:r>
      <w:r w:rsidRPr="002F2887">
        <w:rPr>
          <w:rFonts w:eastAsia="等线"/>
          <w:b/>
          <w:bCs/>
          <w:lang w:val="en-US" w:eastAsia="zh-CN"/>
        </w:rPr>
        <w:t>If the priority information defined in RAN1 is used in deciding the switching period position, there will be an impact on RAN1.</w:t>
      </w:r>
    </w:p>
    <w:bookmarkEnd w:id="11"/>
    <w:p w14:paraId="4DB6773E" w14:textId="77777777" w:rsidR="009B121E" w:rsidRPr="00D22082" w:rsidRDefault="009B121E" w:rsidP="00DF57AB">
      <w:pPr>
        <w:jc w:val="both"/>
        <w:rPr>
          <w:rFonts w:eastAsia="等线"/>
          <w:lang w:val="en-US" w:eastAsia="zh-CN"/>
        </w:rPr>
      </w:pPr>
      <w:r>
        <w:rPr>
          <w:rFonts w:eastAsia="等线"/>
          <w:lang w:val="en-US" w:eastAsia="zh-CN"/>
        </w:rPr>
        <w:t xml:space="preserve">In summary, the priority information defined in RAN1 cannot easily conclude the absolute priority between the transmissions of LTE V2X and NR V2X. There is no technically support on the idea that the transmission of LTE V2X always have higher priority than that of NR V2X, or otherwise. So, it is not very reasonable to always put the switching period position always in the transmission of LTE V2X or NR V2X. </w:t>
      </w:r>
    </w:p>
    <w:p w14:paraId="2F3F52DF" w14:textId="32B75C97" w:rsidR="00DB75B6" w:rsidRPr="00CD5DA7" w:rsidRDefault="003F4220" w:rsidP="00DF57AB">
      <w:pPr>
        <w:jc w:val="both"/>
        <w:rPr>
          <w:rFonts w:eastAsia="等线"/>
          <w:b/>
          <w:bCs/>
          <w:lang w:val="en-US" w:eastAsia="zh-CN"/>
        </w:rPr>
      </w:pPr>
      <w:r w:rsidRPr="00CD5DA7">
        <w:rPr>
          <w:rFonts w:eastAsia="等线" w:hint="eastAsia"/>
          <w:b/>
          <w:bCs/>
          <w:lang w:val="en-US" w:eastAsia="zh-CN"/>
        </w:rPr>
        <w:t>P</w:t>
      </w:r>
      <w:r w:rsidRPr="00CD5DA7">
        <w:rPr>
          <w:rFonts w:eastAsia="等线"/>
          <w:b/>
          <w:bCs/>
          <w:lang w:val="en-US" w:eastAsia="zh-CN"/>
        </w:rPr>
        <w:t>roposal 2: Option 3 can be accepted as a secondary choice with RAN1’s impact considered.</w:t>
      </w:r>
    </w:p>
    <w:p w14:paraId="2B5B07BC" w14:textId="77777777" w:rsidR="00A0720F" w:rsidRDefault="000768CB" w:rsidP="00DF57AB">
      <w:pPr>
        <w:pStyle w:val="1"/>
        <w:jc w:val="both"/>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5E447F27" w14:textId="7CABDE35" w:rsidR="00B36F8F" w:rsidRDefault="00B36F8F" w:rsidP="00DE3176">
      <w:pPr>
        <w:jc w:val="both"/>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D447E3">
        <w:rPr>
          <w:rFonts w:eastAsia="宋体"/>
          <w:lang w:eastAsia="zh-CN"/>
        </w:rPr>
        <w:t xml:space="preserve">the switching period position between </w:t>
      </w:r>
      <w:r w:rsidR="00DF57AB">
        <w:rPr>
          <w:rFonts w:eastAsia="宋体"/>
          <w:lang w:eastAsia="zh-CN"/>
        </w:rPr>
        <w:t>LTE SL and NR SL in band n47</w:t>
      </w:r>
      <w:r w:rsidR="00925858">
        <w:rPr>
          <w:rFonts w:eastAsia="宋体"/>
          <w:lang w:eastAsia="zh-CN"/>
        </w:rPr>
        <w:t>. The following observations and proposals are made:</w:t>
      </w:r>
    </w:p>
    <w:p w14:paraId="7F95EB3B" w14:textId="77777777" w:rsidR="00A76336" w:rsidRPr="00A76336" w:rsidRDefault="00A76336" w:rsidP="00DE3176">
      <w:pPr>
        <w:jc w:val="both"/>
        <w:rPr>
          <w:rFonts w:eastAsia="等线"/>
          <w:b/>
          <w:lang w:eastAsia="zh-CN"/>
        </w:rPr>
      </w:pPr>
      <w:r w:rsidRPr="00A76336">
        <w:rPr>
          <w:rFonts w:eastAsia="等线"/>
          <w:b/>
          <w:lang w:eastAsia="zh-CN"/>
        </w:rPr>
        <w:t>Observation 1</w:t>
      </w:r>
      <w:r w:rsidRPr="00A76336">
        <w:rPr>
          <w:rFonts w:eastAsia="等线" w:hint="eastAsia"/>
          <w:b/>
          <w:lang w:eastAsia="zh-CN"/>
        </w:rPr>
        <w:t>:</w:t>
      </w:r>
      <w:r w:rsidRPr="00A76336">
        <w:rPr>
          <w:rFonts w:eastAsia="等线"/>
          <w:b/>
          <w:lang w:eastAsia="zh-CN"/>
        </w:rPr>
        <w:t xml:space="preserve"> The simultaneous transmission case defined in RAN1 is not the same with the switching case from one transmission to another in RAN4.</w:t>
      </w:r>
    </w:p>
    <w:p w14:paraId="356E23AE" w14:textId="77777777" w:rsidR="00A76336" w:rsidRPr="00A76336" w:rsidRDefault="00A76336" w:rsidP="00DE3176">
      <w:pPr>
        <w:jc w:val="both"/>
        <w:rPr>
          <w:rFonts w:eastAsia="等线"/>
          <w:b/>
          <w:bCs/>
          <w:lang w:eastAsia="zh-CN"/>
        </w:rPr>
      </w:pPr>
      <w:r w:rsidRPr="00A76336">
        <w:rPr>
          <w:rFonts w:eastAsia="等线" w:hint="eastAsia"/>
          <w:b/>
          <w:bCs/>
          <w:lang w:eastAsia="zh-CN"/>
        </w:rPr>
        <w:t>O</w:t>
      </w:r>
      <w:r w:rsidRPr="00A76336">
        <w:rPr>
          <w:rFonts w:eastAsia="等线"/>
          <w:b/>
          <w:bCs/>
          <w:lang w:eastAsia="zh-CN"/>
        </w:rPr>
        <w:t>bservation 2: There is no fixed transmission priority between LTE V2X and NR V2X.</w:t>
      </w:r>
    </w:p>
    <w:p w14:paraId="6E88D1C2" w14:textId="5D84D87B" w:rsidR="00A76336" w:rsidRPr="00D767F9" w:rsidRDefault="00A76336" w:rsidP="00DE3176">
      <w:pPr>
        <w:jc w:val="both"/>
        <w:rPr>
          <w:rFonts w:eastAsia="等线"/>
          <w:b/>
          <w:bCs/>
          <w:lang w:eastAsia="zh-CN"/>
        </w:rPr>
      </w:pPr>
      <w:r w:rsidRPr="00D767F9">
        <w:rPr>
          <w:rFonts w:eastAsia="等线"/>
          <w:b/>
          <w:bCs/>
          <w:lang w:eastAsia="zh-CN"/>
        </w:rPr>
        <w:t>Proposal 1: Option 2 is our first choice.</w:t>
      </w:r>
      <w:r w:rsidR="00701FC7" w:rsidRPr="00701FC7">
        <w:t xml:space="preserve"> </w:t>
      </w:r>
      <w:r w:rsidR="00701FC7" w:rsidRPr="00701FC7">
        <w:rPr>
          <w:rFonts w:eastAsia="等线"/>
          <w:b/>
          <w:bCs/>
          <w:lang w:eastAsia="zh-CN"/>
        </w:rPr>
        <w:t>The whole switching time including switching period as well as transient periods shall be placed at the previous E-UTRA sub-frame or NR slot</w:t>
      </w:r>
      <w:r w:rsidR="00617182">
        <w:rPr>
          <w:rFonts w:eastAsia="等线"/>
          <w:b/>
          <w:bCs/>
          <w:lang w:eastAsia="zh-CN"/>
        </w:rPr>
        <w:t>.</w:t>
      </w:r>
    </w:p>
    <w:p w14:paraId="3361FF00" w14:textId="77777777" w:rsidR="00A76336" w:rsidRPr="002F2887" w:rsidRDefault="00A76336" w:rsidP="00DE3176">
      <w:pPr>
        <w:jc w:val="both"/>
        <w:rPr>
          <w:rFonts w:eastAsia="等线"/>
          <w:b/>
          <w:bCs/>
          <w:lang w:val="en-US" w:eastAsia="zh-CN"/>
        </w:rPr>
      </w:pPr>
      <w:r w:rsidRPr="002F2887">
        <w:rPr>
          <w:rFonts w:eastAsia="等线" w:hint="eastAsia"/>
          <w:b/>
          <w:bCs/>
          <w:lang w:val="en-US" w:eastAsia="zh-CN"/>
        </w:rPr>
        <w:t>O</w:t>
      </w:r>
      <w:r w:rsidRPr="002F2887">
        <w:rPr>
          <w:rFonts w:eastAsia="等线"/>
          <w:b/>
          <w:bCs/>
          <w:lang w:val="en-US" w:eastAsia="zh-CN"/>
        </w:rPr>
        <w:t xml:space="preserve">bservation </w:t>
      </w:r>
      <w:r>
        <w:rPr>
          <w:rFonts w:eastAsia="等线"/>
          <w:b/>
          <w:bCs/>
          <w:lang w:val="en-US" w:eastAsia="zh-CN"/>
        </w:rPr>
        <w:t>3</w:t>
      </w:r>
      <w:r w:rsidRPr="002F2887">
        <w:rPr>
          <w:rFonts w:eastAsia="等线"/>
          <w:b/>
          <w:bCs/>
          <w:lang w:val="en-US" w:eastAsia="zh-CN"/>
        </w:rPr>
        <w:t>:</w:t>
      </w:r>
      <w:r w:rsidRPr="002F2887">
        <w:rPr>
          <w:b/>
          <w:bCs/>
        </w:rPr>
        <w:t xml:space="preserve"> </w:t>
      </w:r>
      <w:r w:rsidRPr="002F2887">
        <w:rPr>
          <w:rFonts w:eastAsia="等线"/>
          <w:b/>
          <w:bCs/>
          <w:lang w:val="en-US" w:eastAsia="zh-CN"/>
        </w:rPr>
        <w:t>If the priority information defined in RAN1 is used in deciding the switching period position, there will be an impact on RAN1.</w:t>
      </w:r>
    </w:p>
    <w:p w14:paraId="73C9F8B6" w14:textId="5C3B9035" w:rsidR="000768CB" w:rsidRPr="00A76336" w:rsidRDefault="00A76336" w:rsidP="00DE3176">
      <w:pPr>
        <w:jc w:val="both"/>
        <w:rPr>
          <w:rFonts w:eastAsia="等线"/>
          <w:b/>
          <w:bCs/>
          <w:lang w:val="en-US" w:eastAsia="zh-CN"/>
        </w:rPr>
      </w:pPr>
      <w:r w:rsidRPr="00CD5DA7">
        <w:rPr>
          <w:rFonts w:eastAsia="等线" w:hint="eastAsia"/>
          <w:b/>
          <w:bCs/>
          <w:lang w:val="en-US" w:eastAsia="zh-CN"/>
        </w:rPr>
        <w:t>P</w:t>
      </w:r>
      <w:r w:rsidRPr="00CD5DA7">
        <w:rPr>
          <w:rFonts w:eastAsia="等线"/>
          <w:b/>
          <w:bCs/>
          <w:lang w:val="en-US" w:eastAsia="zh-CN"/>
        </w:rPr>
        <w:t>roposal 2: Option 3 can be accepted as a secondary choice with RAN1’s impact considered.</w:t>
      </w:r>
    </w:p>
    <w:p w14:paraId="26574CF0" w14:textId="77777777" w:rsidR="00F10F97" w:rsidRDefault="00F10F97" w:rsidP="00DF57AB">
      <w:pPr>
        <w:pStyle w:val="1"/>
        <w:numPr>
          <w:ilvl w:val="0"/>
          <w:numId w:val="0"/>
        </w:numPr>
        <w:jc w:val="both"/>
        <w:rPr>
          <w:rFonts w:eastAsia="宋体"/>
          <w:lang w:eastAsia="zh-CN"/>
        </w:rPr>
      </w:pPr>
      <w:r>
        <w:t>References</w:t>
      </w:r>
    </w:p>
    <w:p w14:paraId="12C7AF3F" w14:textId="77777777" w:rsidR="00375659" w:rsidRPr="00BF16C6" w:rsidRDefault="00375659" w:rsidP="00DF57AB">
      <w:pPr>
        <w:jc w:val="both"/>
        <w:rPr>
          <w:rFonts w:eastAsia="等线"/>
          <w:lang w:eastAsia="zh-CN"/>
        </w:rPr>
      </w:pPr>
      <w:r>
        <w:t>[1]</w:t>
      </w:r>
      <w:r w:rsidRPr="0014440F">
        <w:rPr>
          <w:rFonts w:eastAsia="等线"/>
        </w:rPr>
        <w:t xml:space="preserve"> </w:t>
      </w:r>
      <w:r w:rsidRPr="00430A6E">
        <w:rPr>
          <w:rFonts w:eastAsia="等线"/>
        </w:rPr>
        <w:t>R4-2103297, Email discussion summary for [98e][107] 5G_V2X_NRSL_UE_RF, Moderator (LG Electronics)</w:t>
      </w:r>
      <w:r>
        <w:rPr>
          <w:rFonts w:eastAsia="等线" w:hint="eastAsia"/>
          <w:lang w:eastAsia="zh-CN"/>
        </w:rPr>
        <w:t>,</w:t>
      </w:r>
      <w:r>
        <w:rPr>
          <w:rFonts w:eastAsia="等线"/>
          <w:lang w:eastAsia="zh-CN"/>
        </w:rPr>
        <w:t xml:space="preserve"> RAN4#98-e.</w:t>
      </w:r>
    </w:p>
    <w:p w14:paraId="119AC0A8" w14:textId="77777777" w:rsidR="00375659" w:rsidRPr="00BF16C6" w:rsidRDefault="00375659" w:rsidP="00DF57AB">
      <w:pPr>
        <w:jc w:val="both"/>
        <w:rPr>
          <w:rFonts w:eastAsia="等线"/>
          <w:lang w:eastAsia="zh-CN"/>
        </w:rPr>
      </w:pPr>
      <w:r>
        <w:rPr>
          <w:rFonts w:eastAsia="等线" w:hint="eastAsia"/>
          <w:lang w:eastAsia="zh-CN"/>
        </w:rPr>
        <w:t>[</w:t>
      </w:r>
      <w:r>
        <w:rPr>
          <w:rFonts w:eastAsia="等线"/>
          <w:lang w:eastAsia="zh-CN"/>
        </w:rPr>
        <w:t xml:space="preserve">2] </w:t>
      </w:r>
      <w:r w:rsidRPr="00D55433">
        <w:rPr>
          <w:rFonts w:eastAsia="等线"/>
          <w:lang w:eastAsia="zh-CN"/>
        </w:rPr>
        <w:t>R1-2102034</w:t>
      </w:r>
      <w:r>
        <w:rPr>
          <w:rFonts w:eastAsia="等线"/>
          <w:lang w:eastAsia="zh-CN"/>
        </w:rPr>
        <w:t xml:space="preserve">, </w:t>
      </w:r>
      <w:r w:rsidRPr="0072582B">
        <w:rPr>
          <w:rFonts w:eastAsia="等线"/>
          <w:lang w:eastAsia="zh-CN"/>
        </w:rPr>
        <w:t>Reply LS on SL switching priority</w:t>
      </w:r>
      <w:r>
        <w:rPr>
          <w:rFonts w:eastAsia="等线"/>
          <w:lang w:eastAsia="zh-CN"/>
        </w:rPr>
        <w:t xml:space="preserve">, Xiaomi, </w:t>
      </w:r>
      <w:r>
        <w:rPr>
          <w:rFonts w:eastAsia="等线" w:hint="eastAsia"/>
          <w:lang w:eastAsia="zh-CN"/>
        </w:rPr>
        <w:t>RAN</w:t>
      </w:r>
      <w:r>
        <w:rPr>
          <w:rFonts w:eastAsia="等线"/>
          <w:lang w:eastAsia="zh-CN"/>
        </w:rPr>
        <w:t>1#104e.</w:t>
      </w:r>
    </w:p>
    <w:p w14:paraId="7A710E7E" w14:textId="77777777" w:rsidR="0009717D" w:rsidRPr="00375659" w:rsidRDefault="0009717D" w:rsidP="00765B3D">
      <w:pPr>
        <w:rPr>
          <w:rFonts w:eastAsia="等线"/>
        </w:rPr>
      </w:pPr>
    </w:p>
    <w:sectPr w:rsidR="0009717D" w:rsidRPr="00375659" w:rsidSect="00D06FAD">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D9688" w14:textId="77777777" w:rsidR="003B5D66" w:rsidRDefault="003B5D66">
      <w:r>
        <w:separator/>
      </w:r>
    </w:p>
  </w:endnote>
  <w:endnote w:type="continuationSeparator" w:id="0">
    <w:p w14:paraId="763ED1AE" w14:textId="77777777" w:rsidR="003B5D66" w:rsidRDefault="003B5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1"/>
    <w:family w:val="modern"/>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B8B1F"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78892" w14:textId="77777777" w:rsidR="003B5D66" w:rsidRDefault="003B5D66">
      <w:r>
        <w:separator/>
      </w:r>
    </w:p>
  </w:footnote>
  <w:footnote w:type="continuationSeparator" w:id="0">
    <w:p w14:paraId="42D577B3" w14:textId="77777777" w:rsidR="003B5D66" w:rsidRDefault="003B5D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FF3C334E">
      <w:start w:val="1"/>
      <w:numFmt w:val="decimal"/>
      <w:pStyle w:val="4"/>
      <w:lvlText w:val="%1."/>
      <w:lvlJc w:val="left"/>
      <w:pPr>
        <w:tabs>
          <w:tab w:val="num" w:pos="720"/>
        </w:tabs>
        <w:ind w:left="720" w:hanging="360"/>
      </w:pPr>
    </w:lvl>
    <w:lvl w:ilvl="1" w:tplc="980C8D76">
      <w:start w:val="1"/>
      <w:numFmt w:val="lowerLetter"/>
      <w:lvlText w:val="%2."/>
      <w:lvlJc w:val="left"/>
      <w:pPr>
        <w:tabs>
          <w:tab w:val="num" w:pos="1440"/>
        </w:tabs>
        <w:ind w:left="1440" w:hanging="360"/>
      </w:pPr>
    </w:lvl>
    <w:lvl w:ilvl="2" w:tplc="77824C2C" w:tentative="1">
      <w:start w:val="1"/>
      <w:numFmt w:val="lowerRoman"/>
      <w:lvlText w:val="%3."/>
      <w:lvlJc w:val="right"/>
      <w:pPr>
        <w:tabs>
          <w:tab w:val="num" w:pos="2160"/>
        </w:tabs>
        <w:ind w:left="2160" w:hanging="180"/>
      </w:pPr>
    </w:lvl>
    <w:lvl w:ilvl="3" w:tplc="9626D7E8" w:tentative="1">
      <w:start w:val="1"/>
      <w:numFmt w:val="decimal"/>
      <w:lvlText w:val="%4."/>
      <w:lvlJc w:val="left"/>
      <w:pPr>
        <w:tabs>
          <w:tab w:val="num" w:pos="2880"/>
        </w:tabs>
        <w:ind w:left="2880" w:hanging="360"/>
      </w:pPr>
    </w:lvl>
    <w:lvl w:ilvl="4" w:tplc="5D18B694" w:tentative="1">
      <w:start w:val="1"/>
      <w:numFmt w:val="lowerLetter"/>
      <w:lvlText w:val="%5."/>
      <w:lvlJc w:val="left"/>
      <w:pPr>
        <w:tabs>
          <w:tab w:val="num" w:pos="3600"/>
        </w:tabs>
        <w:ind w:left="3600" w:hanging="360"/>
      </w:pPr>
    </w:lvl>
    <w:lvl w:ilvl="5" w:tplc="E28A46B2" w:tentative="1">
      <w:start w:val="1"/>
      <w:numFmt w:val="lowerRoman"/>
      <w:lvlText w:val="%6."/>
      <w:lvlJc w:val="right"/>
      <w:pPr>
        <w:tabs>
          <w:tab w:val="num" w:pos="4320"/>
        </w:tabs>
        <w:ind w:left="4320" w:hanging="180"/>
      </w:pPr>
    </w:lvl>
    <w:lvl w:ilvl="6" w:tplc="952C3952" w:tentative="1">
      <w:start w:val="1"/>
      <w:numFmt w:val="decimal"/>
      <w:lvlText w:val="%7."/>
      <w:lvlJc w:val="left"/>
      <w:pPr>
        <w:tabs>
          <w:tab w:val="num" w:pos="5040"/>
        </w:tabs>
        <w:ind w:left="5040" w:hanging="360"/>
      </w:pPr>
    </w:lvl>
    <w:lvl w:ilvl="7" w:tplc="8B6ADB6A" w:tentative="1">
      <w:start w:val="1"/>
      <w:numFmt w:val="lowerLetter"/>
      <w:lvlText w:val="%8."/>
      <w:lvlJc w:val="left"/>
      <w:pPr>
        <w:tabs>
          <w:tab w:val="num" w:pos="5760"/>
        </w:tabs>
        <w:ind w:left="5760" w:hanging="360"/>
      </w:pPr>
    </w:lvl>
    <w:lvl w:ilvl="8" w:tplc="1608944E" w:tentative="1">
      <w:start w:val="1"/>
      <w:numFmt w:val="lowerRoman"/>
      <w:lvlText w:val="%9."/>
      <w:lvlJc w:val="right"/>
      <w:pPr>
        <w:tabs>
          <w:tab w:val="num" w:pos="6480"/>
        </w:tabs>
        <w:ind w:left="6480" w:hanging="180"/>
      </w:pPr>
    </w:lvl>
  </w:abstractNum>
  <w:abstractNum w:abstractNumId="10"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C4A0062"/>
    <w:multiLevelType w:val="multilevel"/>
    <w:tmpl w:val="BEC28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96297D"/>
    <w:multiLevelType w:val="hybridMultilevel"/>
    <w:tmpl w:val="BC524CEA"/>
    <w:lvl w:ilvl="0" w:tplc="3EB4F7D2">
      <w:start w:val="1"/>
      <w:numFmt w:val="bullet"/>
      <w:lvlText w:val="•"/>
      <w:lvlJc w:val="left"/>
      <w:pPr>
        <w:tabs>
          <w:tab w:val="num" w:pos="720"/>
        </w:tabs>
        <w:ind w:left="720" w:hanging="360"/>
      </w:pPr>
      <w:rPr>
        <w:rFonts w:ascii="Arial" w:hAnsi="Arial" w:hint="default"/>
      </w:rPr>
    </w:lvl>
    <w:lvl w:ilvl="1" w:tplc="F398C518" w:tentative="1">
      <w:start w:val="1"/>
      <w:numFmt w:val="bullet"/>
      <w:lvlText w:val="•"/>
      <w:lvlJc w:val="left"/>
      <w:pPr>
        <w:tabs>
          <w:tab w:val="num" w:pos="1440"/>
        </w:tabs>
        <w:ind w:left="1440" w:hanging="360"/>
      </w:pPr>
      <w:rPr>
        <w:rFonts w:ascii="Arial" w:hAnsi="Arial" w:hint="default"/>
      </w:rPr>
    </w:lvl>
    <w:lvl w:ilvl="2" w:tplc="A1BAE332" w:tentative="1">
      <w:start w:val="1"/>
      <w:numFmt w:val="bullet"/>
      <w:lvlText w:val="•"/>
      <w:lvlJc w:val="left"/>
      <w:pPr>
        <w:tabs>
          <w:tab w:val="num" w:pos="2160"/>
        </w:tabs>
        <w:ind w:left="2160" w:hanging="360"/>
      </w:pPr>
      <w:rPr>
        <w:rFonts w:ascii="Arial" w:hAnsi="Arial" w:hint="default"/>
      </w:rPr>
    </w:lvl>
    <w:lvl w:ilvl="3" w:tplc="8F5E97A4" w:tentative="1">
      <w:start w:val="1"/>
      <w:numFmt w:val="bullet"/>
      <w:lvlText w:val="•"/>
      <w:lvlJc w:val="left"/>
      <w:pPr>
        <w:tabs>
          <w:tab w:val="num" w:pos="2880"/>
        </w:tabs>
        <w:ind w:left="2880" w:hanging="360"/>
      </w:pPr>
      <w:rPr>
        <w:rFonts w:ascii="Arial" w:hAnsi="Arial" w:hint="default"/>
      </w:rPr>
    </w:lvl>
    <w:lvl w:ilvl="4" w:tplc="007C0F2A" w:tentative="1">
      <w:start w:val="1"/>
      <w:numFmt w:val="bullet"/>
      <w:lvlText w:val="•"/>
      <w:lvlJc w:val="left"/>
      <w:pPr>
        <w:tabs>
          <w:tab w:val="num" w:pos="3600"/>
        </w:tabs>
        <w:ind w:left="3600" w:hanging="360"/>
      </w:pPr>
      <w:rPr>
        <w:rFonts w:ascii="Arial" w:hAnsi="Arial" w:hint="default"/>
      </w:rPr>
    </w:lvl>
    <w:lvl w:ilvl="5" w:tplc="30B871B2" w:tentative="1">
      <w:start w:val="1"/>
      <w:numFmt w:val="bullet"/>
      <w:lvlText w:val="•"/>
      <w:lvlJc w:val="left"/>
      <w:pPr>
        <w:tabs>
          <w:tab w:val="num" w:pos="4320"/>
        </w:tabs>
        <w:ind w:left="4320" w:hanging="360"/>
      </w:pPr>
      <w:rPr>
        <w:rFonts w:ascii="Arial" w:hAnsi="Arial" w:hint="default"/>
      </w:rPr>
    </w:lvl>
    <w:lvl w:ilvl="6" w:tplc="3AC28F3E" w:tentative="1">
      <w:start w:val="1"/>
      <w:numFmt w:val="bullet"/>
      <w:lvlText w:val="•"/>
      <w:lvlJc w:val="left"/>
      <w:pPr>
        <w:tabs>
          <w:tab w:val="num" w:pos="5040"/>
        </w:tabs>
        <w:ind w:left="5040" w:hanging="360"/>
      </w:pPr>
      <w:rPr>
        <w:rFonts w:ascii="Arial" w:hAnsi="Arial" w:hint="default"/>
      </w:rPr>
    </w:lvl>
    <w:lvl w:ilvl="7" w:tplc="B9905DC8" w:tentative="1">
      <w:start w:val="1"/>
      <w:numFmt w:val="bullet"/>
      <w:lvlText w:val="•"/>
      <w:lvlJc w:val="left"/>
      <w:pPr>
        <w:tabs>
          <w:tab w:val="num" w:pos="5760"/>
        </w:tabs>
        <w:ind w:left="5760" w:hanging="360"/>
      </w:pPr>
      <w:rPr>
        <w:rFonts w:ascii="Arial" w:hAnsi="Arial" w:hint="default"/>
      </w:rPr>
    </w:lvl>
    <w:lvl w:ilvl="8" w:tplc="2814120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12"/>
  </w:num>
  <w:num w:numId="4">
    <w:abstractNumId w:val="22"/>
  </w:num>
  <w:num w:numId="5">
    <w:abstractNumId w:val="9"/>
  </w:num>
  <w:num w:numId="6">
    <w:abstractNumId w:val="4"/>
  </w:num>
  <w:num w:numId="7">
    <w:abstractNumId w:val="13"/>
  </w:num>
  <w:num w:numId="8">
    <w:abstractNumId w:val="7"/>
  </w:num>
  <w:num w:numId="9">
    <w:abstractNumId w:val="18"/>
  </w:num>
  <w:num w:numId="10">
    <w:abstractNumId w:val="0"/>
  </w:num>
  <w:num w:numId="11">
    <w:abstractNumId w:val="2"/>
  </w:num>
  <w:num w:numId="12">
    <w:abstractNumId w:val="19"/>
  </w:num>
  <w:num w:numId="13">
    <w:abstractNumId w:val="8"/>
  </w:num>
  <w:num w:numId="14">
    <w:abstractNumId w:val="16"/>
  </w:num>
  <w:num w:numId="15">
    <w:abstractNumId w:val="15"/>
  </w:num>
  <w:num w:numId="16">
    <w:abstractNumId w:val="17"/>
  </w:num>
  <w:num w:numId="17">
    <w:abstractNumId w:val="13"/>
  </w:num>
  <w:num w:numId="18">
    <w:abstractNumId w:val="1"/>
  </w:num>
  <w:num w:numId="19">
    <w:abstractNumId w:val="3"/>
  </w:num>
  <w:num w:numId="20">
    <w:abstractNumId w:val="21"/>
  </w:num>
  <w:num w:numId="21">
    <w:abstractNumId w:val="6"/>
  </w:num>
  <w:num w:numId="22">
    <w:abstractNumId w:val="20"/>
  </w:num>
  <w:num w:numId="23">
    <w:abstractNumId w:val="10"/>
  </w:num>
  <w:num w:numId="24">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0F48"/>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280"/>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496C"/>
    <w:rsid w:val="00085AC1"/>
    <w:rsid w:val="00085B28"/>
    <w:rsid w:val="00085C18"/>
    <w:rsid w:val="000860C0"/>
    <w:rsid w:val="0008727B"/>
    <w:rsid w:val="0008742B"/>
    <w:rsid w:val="00087852"/>
    <w:rsid w:val="00087D25"/>
    <w:rsid w:val="0009044A"/>
    <w:rsid w:val="00091C17"/>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5A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48D"/>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4E5"/>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230"/>
    <w:rsid w:val="001C23E8"/>
    <w:rsid w:val="001C2697"/>
    <w:rsid w:val="001C34DC"/>
    <w:rsid w:val="001C37A9"/>
    <w:rsid w:val="001C389D"/>
    <w:rsid w:val="001C3D27"/>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4BD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D2E"/>
    <w:rsid w:val="001F6F34"/>
    <w:rsid w:val="001F71E4"/>
    <w:rsid w:val="001F7792"/>
    <w:rsid w:val="001F7C4D"/>
    <w:rsid w:val="00200262"/>
    <w:rsid w:val="002003D6"/>
    <w:rsid w:val="002003F6"/>
    <w:rsid w:val="002004D3"/>
    <w:rsid w:val="00200655"/>
    <w:rsid w:val="002006E3"/>
    <w:rsid w:val="00200B06"/>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4AB2"/>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24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3AD"/>
    <w:rsid w:val="003749C7"/>
    <w:rsid w:val="00374A4E"/>
    <w:rsid w:val="00375659"/>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969"/>
    <w:rsid w:val="003B2B4C"/>
    <w:rsid w:val="003B2FD4"/>
    <w:rsid w:val="003B477E"/>
    <w:rsid w:val="003B5182"/>
    <w:rsid w:val="003B5239"/>
    <w:rsid w:val="003B52B0"/>
    <w:rsid w:val="003B5923"/>
    <w:rsid w:val="003B5D66"/>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609"/>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20"/>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75F"/>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800"/>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947"/>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3EAA"/>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B5A"/>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79E"/>
    <w:rsid w:val="004D28BF"/>
    <w:rsid w:val="004D2CFA"/>
    <w:rsid w:val="004D2E6E"/>
    <w:rsid w:val="004D2FEA"/>
    <w:rsid w:val="004D345B"/>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76"/>
    <w:rsid w:val="005B49EE"/>
    <w:rsid w:val="005B49FF"/>
    <w:rsid w:val="005B622A"/>
    <w:rsid w:val="005B6904"/>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5AE0"/>
    <w:rsid w:val="005D6542"/>
    <w:rsid w:val="005D6CA2"/>
    <w:rsid w:val="005D725D"/>
    <w:rsid w:val="005D7343"/>
    <w:rsid w:val="005D77CF"/>
    <w:rsid w:val="005D7BD2"/>
    <w:rsid w:val="005D7CC0"/>
    <w:rsid w:val="005E0377"/>
    <w:rsid w:val="005E0BE1"/>
    <w:rsid w:val="005E1048"/>
    <w:rsid w:val="005E12E0"/>
    <w:rsid w:val="005E1460"/>
    <w:rsid w:val="005E1C81"/>
    <w:rsid w:val="005E1CB2"/>
    <w:rsid w:val="005E1D8E"/>
    <w:rsid w:val="005E2050"/>
    <w:rsid w:val="005E2B6E"/>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6366"/>
    <w:rsid w:val="00617162"/>
    <w:rsid w:val="00617182"/>
    <w:rsid w:val="00617417"/>
    <w:rsid w:val="006177D1"/>
    <w:rsid w:val="00617861"/>
    <w:rsid w:val="0062093A"/>
    <w:rsid w:val="00621C92"/>
    <w:rsid w:val="0062322C"/>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495"/>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3291"/>
    <w:rsid w:val="00673482"/>
    <w:rsid w:val="0067350B"/>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DBB"/>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3D62"/>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1FC7"/>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20"/>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4B8"/>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0FF"/>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762"/>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BDB"/>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C66"/>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994"/>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26"/>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79F"/>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CC6"/>
    <w:rsid w:val="00896EB2"/>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2B4"/>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17A99"/>
    <w:rsid w:val="00920014"/>
    <w:rsid w:val="009206AC"/>
    <w:rsid w:val="009207B4"/>
    <w:rsid w:val="009213EA"/>
    <w:rsid w:val="0092144F"/>
    <w:rsid w:val="00921DE6"/>
    <w:rsid w:val="00921E04"/>
    <w:rsid w:val="00922BA8"/>
    <w:rsid w:val="00922BD4"/>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1BA7"/>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1FF4"/>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EF"/>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0D41"/>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64C"/>
    <w:rsid w:val="009B0807"/>
    <w:rsid w:val="009B097E"/>
    <w:rsid w:val="009B1168"/>
    <w:rsid w:val="009B121E"/>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2583"/>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3CF6"/>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6F28"/>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336"/>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AE3"/>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902"/>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56D"/>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7BC"/>
    <w:rsid w:val="00B029D8"/>
    <w:rsid w:val="00B02AE0"/>
    <w:rsid w:val="00B03C3F"/>
    <w:rsid w:val="00B04A98"/>
    <w:rsid w:val="00B04ED1"/>
    <w:rsid w:val="00B05C39"/>
    <w:rsid w:val="00B060FC"/>
    <w:rsid w:val="00B061BA"/>
    <w:rsid w:val="00B0658C"/>
    <w:rsid w:val="00B069D4"/>
    <w:rsid w:val="00B06C77"/>
    <w:rsid w:val="00B0705E"/>
    <w:rsid w:val="00B07373"/>
    <w:rsid w:val="00B07493"/>
    <w:rsid w:val="00B07565"/>
    <w:rsid w:val="00B076B0"/>
    <w:rsid w:val="00B100C4"/>
    <w:rsid w:val="00B10A3C"/>
    <w:rsid w:val="00B10B65"/>
    <w:rsid w:val="00B117F0"/>
    <w:rsid w:val="00B11E9F"/>
    <w:rsid w:val="00B124E0"/>
    <w:rsid w:val="00B12BE0"/>
    <w:rsid w:val="00B13413"/>
    <w:rsid w:val="00B13745"/>
    <w:rsid w:val="00B142E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137"/>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AD8"/>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2C94"/>
    <w:rsid w:val="00B931F3"/>
    <w:rsid w:val="00B93D50"/>
    <w:rsid w:val="00B94204"/>
    <w:rsid w:val="00B9429D"/>
    <w:rsid w:val="00B94883"/>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A8D"/>
    <w:rsid w:val="00BE0E1F"/>
    <w:rsid w:val="00BE18B7"/>
    <w:rsid w:val="00BE1AFD"/>
    <w:rsid w:val="00BE260C"/>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6C"/>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5DA7"/>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1E1"/>
    <w:rsid w:val="00D4328B"/>
    <w:rsid w:val="00D445D6"/>
    <w:rsid w:val="00D445EC"/>
    <w:rsid w:val="00D447E3"/>
    <w:rsid w:val="00D45A74"/>
    <w:rsid w:val="00D461CD"/>
    <w:rsid w:val="00D46F0A"/>
    <w:rsid w:val="00D46F5F"/>
    <w:rsid w:val="00D5048D"/>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4B09"/>
    <w:rsid w:val="00D750B7"/>
    <w:rsid w:val="00D7520C"/>
    <w:rsid w:val="00D75376"/>
    <w:rsid w:val="00D75920"/>
    <w:rsid w:val="00D75FB2"/>
    <w:rsid w:val="00D767F9"/>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8BF"/>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176"/>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7A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133"/>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114"/>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3ACC"/>
    <w:rsid w:val="00EE40F7"/>
    <w:rsid w:val="00EE49F2"/>
    <w:rsid w:val="00EE57BF"/>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7EA"/>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359E"/>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1BC1"/>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17C0"/>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567"/>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A57C2C"/>
  <w15:chartTrackingRefBased/>
  <w15:docId w15:val="{CE9CEA10-9491-4464-92E5-C2467CA30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C50CC7"/>
    <w:rPr>
      <w:rFonts w:ascii="Arial" w:eastAsia="Arial" w:hAnsi="Arial"/>
      <w:lang w:val="en-GB" w:eastAsia="en-US"/>
    </w:rPr>
  </w:style>
  <w:style w:type="character" w:customStyle="1" w:styleId="T1Char1">
    <w:name w:val="T1 Char1"/>
    <w:aliases w:val="Header 6 Char Char1"/>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475A9-C5BF-4D05-8F7C-032FC8904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348</TotalTime>
  <Pages>4</Pages>
  <Words>1739</Words>
  <Characters>9913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11629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78</cp:revision>
  <cp:lastPrinted>2010-01-07T02:23:00Z</cp:lastPrinted>
  <dcterms:created xsi:type="dcterms:W3CDTF">2021-03-01T08:52:00Z</dcterms:created>
  <dcterms:modified xsi:type="dcterms:W3CDTF">2021-05-11T11:37:00Z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